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1331" w14:paraId="68e1331" w:rsidRDefault="00AE649C" w:rsidP="00FA5B5E" w:rsidR="00AE649C" w:rsidRPr="00B76F3C">
      <w:pPr>
        <w:pStyle w:val="Naslov3"/>
        <w15:collapsed w:val="false"/>
      </w:pPr>
    </w:p>
    <w:p w:rsidRDefault="007B27CE" w:rsidP="00672AF9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2AF9" w:rsidP="009B602C" w:rsidR="009B602C" w:rsidRPr="009B602C">
      <w:pPr>
        <w:outlineLvl w:val="0"/>
        <w:rPr>
          <w:rFonts w:cs="Times New Roman" w:eastAsia="Times New Roman"/>
          <w:noProof/>
          <w:szCs w:val="20"/>
          <w:lang w:eastAsia="hr-HR"/>
        </w:rPr>
      </w:pPr>
      <w:r w:rsidRPr="00672AF9">
        <w:rPr>
          <w:rFonts w:cs="Times New Roman" w:eastAsia="Calibri"/>
          <w:b/>
          <w:noProof/>
        </w:rPr>
        <w:t xml:space="preserve">                            </w:t>
      </w:r>
      <w:r w:rsidR="009B602C" w:rsidRPr="009B602C">
        <w:rPr>
          <w:rFonts w:cs="Times New Roman" w:eastAsia="Calibri"/>
          <w:b/>
          <w:noProof/>
        </w:rPr>
        <w:t xml:space="preserve">                                                                              </w:t>
      </w:r>
      <w:r w:rsidR="009B602C" w:rsidRPr="009B602C">
        <w:rPr>
          <w:rFonts w:cs="Times New Roman" w:eastAsia="Times New Roman"/>
          <w:noProof/>
          <w:szCs w:val="20"/>
          <w:lang w:eastAsia="hr-HR"/>
        </w:rPr>
        <w:t xml:space="preserve">                     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9B602C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5. St-1014/2016-2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B602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B602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noProof/>
          <w:szCs w:val="20"/>
          <w:lang w:eastAsia="hr-HR"/>
        </w:rPr>
        <w:tab/>
      </w:r>
      <w:r w:rsidRPr="009B602C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Sjeverna Hrvatska, koju zastupa Županijsko državno odvjetništvo u Bjelovaru, za otvaranje stečajnog postupka nad dužnikom KAPELIČANKA društvo za trgovinu i ugostiteljstvo s ograničenom odgovornošću, Garešnica, Kapelica 81, MBS: 010004805, OIB: 20147673579, </w:t>
      </w:r>
      <w:r w:rsidR="002E5958">
        <w:rPr>
          <w:rFonts w:cs="Times New Roman" w:eastAsia="Times New Roman"/>
          <w:szCs w:val="20"/>
          <w:lang w:eastAsia="hr-HR"/>
        </w:rPr>
        <w:t xml:space="preserve">kojeg zastupa punomoćnik Marina Lacković, odvjetnica iz Daruvara, </w:t>
      </w:r>
      <w:r w:rsidRPr="009B602C">
        <w:rPr>
          <w:rFonts w:cs="Times New Roman" w:eastAsia="Times New Roman"/>
          <w:szCs w:val="20"/>
          <w:lang w:eastAsia="hr-HR"/>
        </w:rPr>
        <w:t>8. rujna 2016.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r i j e š i o   j e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9B602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KAPELIČANKA d</w:t>
      </w:r>
      <w:r w:rsidRPr="009B602C">
        <w:rPr>
          <w:rFonts w:cs="Times New Roman" w:eastAsia="Calibri"/>
        </w:rPr>
        <w:t>ruštvo za trgovinu i ugostiteljstvo s ograničenom odgovornošću, Garešnica, Kapelica 81, MBS: 010004805, OIB: 20147673579.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9B602C">
        <w:rPr>
          <w:rFonts w:cs="Times New Roman" w:eastAsia="Times New Roman"/>
          <w:b/>
          <w:szCs w:val="20"/>
          <w:lang w:eastAsia="hr-HR"/>
        </w:rPr>
        <w:t>3. studenog 2016. u 11,00</w:t>
      </w:r>
      <w:r w:rsidRPr="009B602C">
        <w:rPr>
          <w:rFonts w:cs="Times New Roman" w:eastAsia="Times New Roman"/>
          <w:szCs w:val="20"/>
          <w:lang w:eastAsia="hr-HR"/>
        </w:rPr>
        <w:t xml:space="preserve"> </w:t>
      </w:r>
      <w:r w:rsidRPr="009B602C">
        <w:rPr>
          <w:rFonts w:cs="Times New Roman" w:eastAsia="Times New Roman"/>
          <w:b/>
          <w:szCs w:val="20"/>
          <w:lang w:eastAsia="hr-HR"/>
        </w:rPr>
        <w:t>sati</w:t>
      </w:r>
      <w:r w:rsidRPr="009B602C">
        <w:rPr>
          <w:rFonts w:cs="Times New Roman" w:eastAsia="Times New Roman"/>
          <w:szCs w:val="20"/>
          <w:lang w:eastAsia="hr-HR"/>
        </w:rPr>
        <w:t xml:space="preserve"> u ovome sudu u Bjelovaru, Šetalište dr. Ivše Lebovića 42, sudnica br. 1, na koje se pozivaju dostavom ovoga rješenja: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- zakonski zastupnici dužnika Ivica Mihaljinac i Snježana Mihaljinac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- punomoćnik dužnika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Obrazloženje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</w:t>
      </w:r>
      <w:r w:rsidRPr="009B602C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r w:rsidRPr="009B602C">
        <w:rPr>
          <w:rFonts w:cs="Times New Roman" w:eastAsia="Times New Roman"/>
          <w:szCs w:val="20"/>
          <w:lang w:eastAsia="hr-HR"/>
        </w:rPr>
        <w:t xml:space="preserve">rijedlog za otvaranje stečajnog postupka nad dužnikom navodeći da dužnik ima imovinu iz koje bi mogao naplatiti potraživanja.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U zahtjevu za provedbu skraćenog stečajnog postupka, koji je podnijela FINA 12. studenog 2015.,  navedeno je da na dan 1. rujna 2015. dužnik u Očevidniku redoslijeda osnova za plaćanje ima evidentirane neizvršene osnove za plaćanje u neprekinutom razdoblju od 813 dana, u ukupnom iznosu od 1.476.927,36 kn, u koji iznos je uračunata kamata i </w:t>
      </w:r>
      <w:r w:rsidRPr="009B602C">
        <w:rPr>
          <w:rFonts w:cs="Times New Roman" w:eastAsia="Times New Roman"/>
          <w:szCs w:val="20"/>
          <w:lang w:eastAsia="hr-HR"/>
        </w:rPr>
        <w:lastRenderedPageBreak/>
        <w:t>naknada Financijske agencije za provedbu ovrhe na novčanim sredstvima. Iz navedenog proizlazi vjerojatnost postojanja stečajnog razloga nesposobnosti za plaćanje iz čl.6. st.2. SZ-a.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  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Vjerovnik Republika Hrvatska je uz prijedlog dostavila isprave (izvadak o stanju računa dužnika kao poreznog obveznika i financijski izvještaj dužnika za 2014.), iz kojih proizlazi vjerojatnost njegove tražbine te je, po ocjeni suda kao vjerovnik, u smislu odredbe čl.109. st.1.-3. SZ-a, ovlašten podnijeti prijedlog za otvaranje stečajnog postupka.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zastupnici dužnika i Fina.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U Bjelovaru, 8. rujna 2016.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STEČAJNI SUDAC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Rj.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1. DNA: ŽDO Bjelovar e-oglasnom pločom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               zakonskim zastupnicima dužnika uz prijedlog, poštom i e-oglasnom pločom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               punomoćniku dužnika uz prijedlog</w:t>
      </w:r>
      <w:r w:rsidR="007B27CE">
        <w:rPr>
          <w:rFonts w:cs="Times New Roman" w:eastAsia="Times New Roman"/>
          <w:szCs w:val="20"/>
          <w:lang w:eastAsia="hr-HR"/>
        </w:rPr>
        <w:t xml:space="preserve"> poštom i e-oglasnom pločom</w:t>
      </w:r>
      <w:bookmarkStart w:name="_GoBack" w:id="0"/>
      <w:bookmarkEnd w:id="0"/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>2. Sc ročište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B602C">
        <w:rPr>
          <w:rFonts w:cs="Times New Roman" w:eastAsia="Times New Roman"/>
          <w:szCs w:val="20"/>
          <w:lang w:eastAsia="hr-HR"/>
        </w:rPr>
        <w:t xml:space="preserve">Bj.8.9.2016.     </w:t>
      </w: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 w:before="480"/>
        <w:jc w:val="both"/>
        <w:rPr>
          <w:rFonts w:cs="Times New Roman" w:eastAsia="Calibri" w:hAnsi="Calibri" w:ascii="Calibri"/>
          <w:noProof/>
          <w:szCs w:val="20"/>
          <w:lang w:eastAsia="hr-HR"/>
        </w:rPr>
      </w:pPr>
    </w:p>
    <w:p w:rsidRDefault="009B602C" w:rsidP="009B602C" w:rsidR="009B602C" w:rsidRPr="009B602C">
      <w:pPr>
        <w:ind w:firstLine="567"/>
        <w:jc w:val="both"/>
        <w:rPr>
          <w:rFonts w:cs="Times New Roman" w:eastAsia="Times New Roman"/>
          <w:noProof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602C" w:rsidP="009B602C" w:rsidR="009B602C" w:rsidRPr="009B60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2AF9" w:rsidP="00672AF9" w:rsidR="00672AF9" w:rsidRPr="00672AF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672AF9">
        <w:rPr>
          <w:rFonts w:cs="Times New Roman" w:eastAsia="Calibri"/>
          <w:b/>
          <w:noProof/>
        </w:rPr>
        <w:t xml:space="preserve">                                                  </w:t>
      </w:r>
      <w:r w:rsidRPr="00672AF9">
        <w:rPr>
          <w:rFonts w:cs="Times New Roman" w:eastAsia="Times New Roman"/>
          <w:noProof/>
          <w:szCs w:val="20"/>
          <w:lang w:eastAsia="hr-HR"/>
        </w:rPr>
        <w:t xml:space="preserve">                      </w:t>
      </w:r>
    </w:p>
    <w:sectPr w:rsidSect="0032366B" w:rsidR="00672AF9" w:rsidRPr="00672AF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95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AF9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7CE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2C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458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43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012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St-1014/2016-2</izvorni_sadrzaj>
    <derivirana_varijabla naziv="DomainObject.Oznaka_1">St-1014/2016-2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KAPELIČANKA društvo za trgovinu i ugostiteljstvo s ograničenom odgovornošću, Garešnica</izvorni_sadrzaj>
    <derivirana_varijabla naziv="DomainObject.Predmet.ProtustrankaFormated_1">  KAPELIČANKA društvo za trgovinu i ugostiteljstvo s ograničenom odgovornošću, Garešnica</derivirana_varijabla>
  </DomainObject.Predmet.ProtustrankaFormated>
  <DomainObject.Predmet.ProtustrankaFormatedOIB>
    <izvorni_sadrzaj>  KAPELIČANKA društvo za trgovinu i ugostiteljstvo s ograničenom odgovornošću, Garešnica, OIB 20147673579</izvorni_sadrzaj>
    <derivirana_varijabla naziv="DomainObject.Predmet.ProtustrankaFormatedOIB_1">  KAPELIČANKA društvo za trgovinu i ugostiteljstvo s ograničenom odgovornošću, Garešnica, OIB 20147673579</derivirana_varijabla>
  </DomainObject.Predmet.ProtustrankaFormatedOIB>
  <DomainObject.Predmet.ProtustrankaFormatedWithAdress>
    <izvorni_sadrzaj> KAPELIČANKA društvo za trgovinu i ugostiteljstvo s ograničenom odgovornošću, Garešnica, Kapelica 81, 43280 Garešnica</izvorni_sadrzaj>
    <derivirana_varijabla naziv="DomainObject.Predmet.ProtustrankaFormatedWithAdress_1"> KAPELIČANKA društvo za trgovinu i ugostiteljstvo s ograničenom odgovornošću, Garešnica, Kapelica 81, 43280 Garešnica</derivirana_varijabla>
  </DomainObject.Predmet.ProtustrankaFormatedWithAdress>
  <DomainObject.Predmet.ProtustrankaFormatedWithAdressOIB>
    <izvorni_sadrzaj> KAPELIČANKA društvo za trgovinu i ugostiteljstvo s ograničenom odgovornošću, Garešnica, OIB 20147673579, Kapelica 81, 43280 Garešnica</izvorni_sadrzaj>
    <derivirana_varijabla naziv="DomainObject.Predmet.ProtustrankaFormatedWithAdressOIB_1"> KAPELIČANKA društvo za trgovinu i ugostiteljstvo s ograničenom odgovornošću, Garešnica, OIB 20147673579, Kapelica 81, 43280 Garešnica</derivirana_varijabla>
  </DomainObject.Predmet.ProtustrankaFormatedWithAdressOIB>
  <DomainObject.Predmet.ProtustrankaWithAdress>
    <izvorni_sadrzaj>KAPELIČANKA društvo za trgovinu i ugostiteljstvo s ograničenom odgovornošću, Garešnica Kapelica 81, 43280 Garešnica</izvorni_sadrzaj>
    <derivirana_varijabla naziv="DomainObject.Predmet.ProtustrankaWithAdress_1">KAPELIČANKA društvo za trgovinu i ugostiteljstvo s ograničenom odgovornošću, Garešnica Kapelica 81, 43280 Garešnica</derivirana_varijabla>
  </DomainObject.Predmet.ProtustrankaWithAdress>
  <DomainObject.Predmet.ProtustrankaWithAdressOIB>
    <izvorni_sadrzaj>KAPELIČANKA društvo za trgovinu i ugostiteljstvo s ograničenom odgovornošću, Garešnica, OIB 20147673579, Kapelica 81, 43280 Garešnica</izvorni_sadrzaj>
    <derivirana_varijabla naziv="DomainObject.Predmet.ProtustrankaWithAdressOIB_1">KAPELIČANKA društvo za trgovinu i ugostiteljstvo s ograničenom odgovornošću, Garešnica, OIB 20147673579, Kapelica 81, 43280 Garešnica</derivirana_varijabla>
  </DomainObject.Predmet.ProtustrankaWithAdressOIB>
  <DomainObject.Predmet.ProtustrankaNazivFormated>
    <izvorni_sadrzaj>KAPELIČANKA društvo za trgovinu i ugostiteljstvo s ograničenom odgovornošću, Garešnica</izvorni_sadrzaj>
    <derivirana_varijabla naziv="DomainObject.Predmet.ProtustrankaNazivFormated_1">KAPELIČANKA društvo za trgovinu i ugostiteljstvo s ograničenom odgovornošću, Garešnica</derivirana_varijabla>
  </DomainObject.Predmet.ProtustrankaNazivFormated>
  <DomainObject.Predmet.ProtustrankaNazivFormatedOIB>
    <izvorni_sadrzaj>KAPELIČANKA društvo za trgovinu i ugostiteljstvo s ograničenom odgovornošću, Garešnica, OIB 20147673579</izvorni_sadrzaj>
    <derivirana_varijabla naziv="DomainObject.Predmet.ProtustrankaNazivFormatedOIB_1">KAPELIČANKA društvo za trgovinu i ugostiteljstvo s ograničenom odgovornošću, Garešnica, OIB 20147673579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KAPELIČANKA društvo za trgovinu i ugostiteljstvo s ograničenom odgovornošću, Garešnica</item>
    </izvorni_sadrzaj>
    <derivirana_varijabla naziv="DomainObject.Predmet.ProtuStrankaListFormated_1">
      <item>KAPELIČANKA društvo za trgovinu i ugostiteljstvo s ograničenom odgovornošću, Garešnica</item>
    </derivirana_varijabla>
  </DomainObject.Predmet.ProtuStrankaListFormated>
  <DomainObject.Predmet.ProtuStrankaListFormatedOIB>
    <izvorni_sadrzaj>
      <item>KAPELIČANKA društvo za trgovinu i ugostiteljstvo s ograničenom odgovornošću, Garešnica, OIB 20147673579</item>
    </izvorni_sadrzaj>
    <derivirana_varijabla naziv="DomainObject.Predmet.ProtuStrankaListFormatedOIB_1">
      <item>KAPELIČANKA društvo za trgovinu i ugostiteljstvo s ograničenom odgovornošću, Garešnica, OIB 20147673579</item>
    </derivirana_varijabla>
  </DomainObject.Predmet.ProtuStrankaListFormatedOIB>
  <DomainObject.Predmet.ProtuStrankaListFormatedWithAdress>
    <izvorni_sadrzaj>
      <item>KAPELIČANKA društvo za trgovinu i ugostiteljstvo s ograničenom odgovornošću, Garešnica, Kapelica 81, 43280 Garešnica</item>
    </izvorni_sadrzaj>
    <derivirana_varijabla naziv="DomainObject.Predmet.ProtuStrankaListFormatedWithAdress_1">
      <item>KAPELIČANKA društvo za trgovinu i ugostiteljstvo s ograničenom odgovornošću, Garešnica, Kapelica 81, 43280 Garešnica</item>
    </derivirana_varijabla>
  </DomainObject.Predmet.ProtuStrankaListFormatedWithAdress>
  <DomainObject.Predmet.ProtuStrankaListFormatedWithAdressOIB>
    <izvorni_sadrzaj>
      <item>KAPELIČANKA društvo za trgovinu i ugostiteljstvo s ograničenom odgovornošću, Garešnica, OIB 20147673579, Kapelica 81, 43280 Garešnica</item>
    </izvorni_sadrzaj>
    <derivirana_varijabla naziv="DomainObject.Predmet.ProtuStrankaListFormatedWithAdressOIB_1">
      <item>KAPELIČANKA društvo za trgovinu i ugostiteljstvo s ograničenom odgovornošću, Garešnica, OIB 20147673579, Kapelica 81, 43280 Garešnica</item>
    </derivirana_varijabla>
  </DomainObject.Predmet.ProtuStrankaListFormatedWithAdressOIB>
  <DomainObject.Predmet.ProtuStrankaListNazivFormated>
    <izvorni_sadrzaj>
      <item>KAPELIČANKA društvo za trgovinu i ugostiteljstvo s ograničenom odgovornošću, Garešnica</item>
    </izvorni_sadrzaj>
    <derivirana_varijabla naziv="DomainObject.Predmet.ProtuStrankaListNazivFormated_1">
      <item>KAPELIČANKA društvo za trgovinu i ugostiteljstvo s ograničenom odgovornošću, Garešnica</item>
    </derivirana_varijabla>
  </DomainObject.Predmet.ProtuStrankaListNazivFormated>
  <DomainObject.Predmet.ProtuStrankaListNazivFormatedOIB>
    <izvorni_sadrzaj>
      <item>KAPELIČANKA društvo za trgovinu i ugostiteljstvo s ograničenom odgovornošću, Garešnica, OIB 20147673579</item>
    </izvorni_sadrzaj>
    <derivirana_varijabla naziv="DomainObject.Predmet.ProtuStrankaListNazivFormatedOIB_1">
      <item>KAPELIČANKA društvo za trgovinu i ugostiteljstvo s ograničenom odgovornošću, Garešnica, OIB 20147673579</item>
    </derivirana_varijabla>
  </DomainObject.Predmet.ProtuStrankaListNazivFormatedOIB>
  <DomainObject.Predmet.OstaliListFormated>
    <izvorni_sadrzaj>
      <item>Ivica Mihaljinac</item>
      <item>ŽUPANIJSKO DRŽAVNO ODVJETNIŠTVO U BJELOVARU</item>
      <item>Marina Lacković</item>
      <item>Snježana Mihaljinac</item>
    </izvorni_sadrzaj>
    <derivirana_varijabla naziv="DomainObject.Predmet.OstaliListFormated_1">
      <item>Ivica Mihaljinac</item>
      <item>ŽUPANIJSKO DRŽAVNO ODVJETNIŠTVO U BJELOVARU</item>
      <item>Marina Lacković</item>
      <item>Snježana Mihaljinac</item>
    </derivirana_varijabla>
  </DomainObject.Predmet.OstaliListFormated>
  <DomainObject.Predmet.OstaliListFormatedOIB>
    <izvorni_sadrzaj>
      <item>Ivica Mihaljinac, OIB 61266485399</item>
      <item>ŽUPANIJSKO DRŽAVNO ODVJETNIŠTVO U BJELOVARU</item>
      <item>Marina Lacković</item>
      <item>Snježana Mihaljinac, OIB 10501721334</item>
    </izvorni_sadrzaj>
    <derivirana_varijabla naziv="DomainObject.Predmet.OstaliListFormatedOIB_1">
      <item>Ivica Mihaljinac, OIB 61266485399</item>
      <item>ŽUPANIJSKO DRŽAVNO ODVJETNIŠTVO U BJELOVARU</item>
      <item>Marina Lacković</item>
      <item>Snježana Mihaljinac, OIB 10501721334</item>
    </derivirana_varijabla>
  </DomainObject.Predmet.OstaliListFormatedOIB>
  <DomainObject.Predmet.OstaliListFormatedWithAdress>
    <izvorni_sadrzaj>
      <item>Ivica Mihaljinac, Kapelica 81., 43280 Garešnica</item>
      <item>ŽUPANIJSKO DRŽAVNO ODVJETNIŠTVO U BJELOVARU</item>
      <item>Marina Lacković, S. Radića 10., 43500 Daruvar</item>
      <item>Snježana Mihaljinac, Kapelica 81, 43280 Kapelica</item>
    </izvorni_sadrzaj>
    <derivirana_varijabla naziv="DomainObject.Predmet.OstaliListFormatedWithAdress_1">
      <item>Ivica Mihaljinac, Kapelica 81., 43280 Garešnica</item>
      <item>ŽUPANIJSKO DRŽAVNO ODVJETNIŠTVO U BJELOVARU</item>
      <item>Marina Lacković, S. Radića 10., 43500 Daruvar</item>
      <item>Snježana Mihaljinac, Kapelica 81, 43280 Kapelica</item>
    </derivirana_varijabla>
  </DomainObject.Predmet.OstaliListFormatedWithAdress>
  <DomainObject.Predmet.OstaliListFormatedWithAdressOIB>
    <izvorni_sadrzaj>
      <item>Ivica Mihaljinac, OIB 61266485399, Kapelica 81., 43280 Garešnica</item>
      <item>ŽUPANIJSKO DRŽAVNO ODVJETNIŠTVO U BJELOVARU</item>
      <item>Marina Lacković, S. Radića 10., 43500 Daruvar</item>
      <item>Snježana Mihaljinac, OIB 10501721334, Kapelica 81, 43280 Kapelica</item>
    </izvorni_sadrzaj>
    <derivirana_varijabla naziv="DomainObject.Predmet.OstaliListFormatedWithAdressOIB_1">
      <item>Ivica Mihaljinac, OIB 61266485399, Kapelica 81., 43280 Garešnica</item>
      <item>ŽUPANIJSKO DRŽAVNO ODVJETNIŠTVO U BJELOVARU</item>
      <item>Marina Lacković, S. Radića 10., 43500 Daruvar</item>
      <item>Snježana Mihaljinac, OIB 10501721334, Kapelica 81, 43280 Kapelica</item>
    </derivirana_varijabla>
  </DomainObject.Predmet.OstaliListFormatedWithAdressOIB>
  <DomainObject.Predmet.OstaliListNazivFormated>
    <izvorni_sadrzaj>
      <item>Ivica Mihaljinac</item>
      <item>ŽUPANIJSKO DRŽAVNO ODVJETNIŠTVO U BJELOVARU</item>
      <item>Marina Lacković</item>
      <item>Snježana Mihaljinac</item>
    </izvorni_sadrzaj>
    <derivirana_varijabla naziv="DomainObject.Predmet.OstaliListNazivFormated_1">
      <item>Ivica Mihaljinac</item>
      <item>ŽUPANIJSKO DRŽAVNO ODVJETNIŠTVO U BJELOVARU</item>
      <item>Marina Lacković</item>
      <item>Snježana Mihaljinac</item>
    </derivirana_varijabla>
  </DomainObject.Predmet.OstaliListNazivFormated>
  <DomainObject.Predmet.OstaliListNazivFormatedOIB>
    <izvorni_sadrzaj>
      <item>Ivica Mihaljinac, OIB 61266485399</item>
      <item>ŽUPANIJSKO DRŽAVNO ODVJETNIŠTVO U BJELOVARU</item>
      <item>Marina Lacković</item>
      <item>Snježana Mihaljinac, OIB 10501721334</item>
    </izvorni_sadrzaj>
    <derivirana_varijabla naziv="DomainObject.Predmet.OstaliListNazivFormatedOIB_1">
      <item>Ivica Mihaljinac, OIB 61266485399</item>
      <item>ŽUPANIJSKO DRŽAVNO ODVJETNIŠTVO U BJELOVARU</item>
      <item>Marina Lacković</item>
      <item>Snježana Mihaljinac, OIB 10501721334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St-1014/2016-2</izvorni_sadrzaj>
    <derivirana_varijabla naziv="DomainObject.PoslovniBrojDokumenta_1">St-1014/2016-2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KAPELIČANKA društvo za trgovinu i ugostiteljstvo s ograničenom odgovornošću, Garešnica</izvorni_sadrzaj>
    <derivirana_varijabla naziv="DomainObject.Predmet.ProtustrankaIDrugi_1">KAPELIČANKA društvo za trgovinu i ugostiteljstvo s ograničenom odgovornošću, Garešnica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KAPELIČANKA društvo za trgovinu i ugostiteljstvo s ograničenom odgovornošću, Garešnica, OIB 20147673579, Kapelica 81, 43280 Garešnica</izvorni_sadrzaj>
    <derivirana_varijabla naziv="DomainObject.Predmet.ProtustrankaIDrugiAdressOIB_1">KAPELIČANKA društvo za trgovinu i ugostiteljstvo s ograničenom odgovornošću, Garešnica, OIB 20147673579, Kapelica 81,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KAPELIČANKA društvo za trgovinu i ugostiteljstvo s ograničenom odgovornošću, Garešnica</item>
      <item>Ivica Mihaljinac</item>
      <item>RH, Ministarstvo financija, Porezna uprava, Područni ured Sjeverna Hrvatska</item>
      <item>ŽUPANIJSKO DRŽAVNO ODVJETNIŠTVO U BJELOVARU</item>
      <item>Marina Lacković</item>
      <item>Snježana Mihaljinac</item>
    </izvorni_sadrzaj>
    <derivirana_varijabla naziv="DomainObject.Predmet.SudioniciListNaziv_1">
      <item>KAPELIČANKA društvo za trgovinu i ugostiteljstvo s ograničenom odgovornošću, Garešnica</item>
      <item>Ivica Mihaljinac</item>
      <item>RH, Ministarstvo financija, Porezna uprava, Područni ured Sjeverna Hrvatska</item>
      <item>ŽUPANIJSKO DRŽAVNO ODVJETNIŠTVO U BJELOVARU</item>
      <item>Marina Lacković</item>
      <item>Snježana Mihaljinac</item>
    </derivirana_varijabla>
  </DomainObject.Predmet.SudioniciListNaziv>
  <DomainObject.Predmet.SudioniciListAdressOIB>
    <izvorni_sadrzaj>
      <item>KAPELIČANKA društvo za trgovinu i ugostiteljstvo s ograničenom odgovornošću, Garešnica, OIB 20147673579, Kapelica 81,43280 Garešnica</item>
      <item>Ivica Mihaljinac, OIB 61266485399, Kapelica 81.,43280 Garešnica</item>
      <item>RH, Ministarstvo financija, Porezna uprava, Područni ured Sjeverna Hrvatska, OIB 52634238587</item>
      <item>ŽUPANIJSKO DRŽAVNO ODVJETNIŠTVO U BJELOVARU</item>
      <item>Marina Lacković, S. Radića 10.,43500 Daruvar</item>
      <item>Snježana Mihaljinac, OIB 10501721334, Kapelica 81,43280 Kapelica</item>
    </izvorni_sadrzaj>
    <derivirana_varijabla naziv="DomainObject.Predmet.SudioniciListAdressOIB_1">
      <item>KAPELIČANKA društvo za trgovinu i ugostiteljstvo s ograničenom odgovornošću, Garešnica, OIB 20147673579, Kapelica 81,43280 Garešnica</item>
      <item>Ivica Mihaljinac, OIB 61266485399, Kapelica 81.,43280 Garešnica</item>
      <item>RH, Ministarstvo financija, Porezna uprava, Područni ured Sjeverna Hrvatska, OIB 52634238587</item>
      <item>ŽUPANIJSKO DRŽAVNO ODVJETNIŠTVO U BJELOVARU</item>
      <item>Marina Lacković, S. Radića 10.,43500 Daruvar</item>
      <item>Snježana Mihaljinac, OIB 10501721334, Kapelica 81,43280 Kapelica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BAC08-A023-45F6-9EA3-C1EF9DEF0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2800</properties:Characters>
  <properties:Lines>88</properties:Lines>
  <properties:Paragraphs>28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2016-09-08T12:36:00Z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