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9ba0" w14:paraId="3269ba0" w:rsidRDefault="00685D76" w:rsidP="00910611" w:rsidR="00685D7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D76" w:rsidP="00910611" w:rsidR="00685D76">
      <w:r>
        <w:rPr>
          <w:rFonts w:eastAsia="MS Mincho"/>
        </w:rPr>
        <w:t>REPUBLIKA HRVATSKA</w:t>
      </w:r>
    </w:p>
    <w:p w:rsidRDefault="00685D76" w:rsidP="00910611" w:rsidR="00685D76">
      <w:r>
        <w:rPr>
          <w:rFonts w:eastAsia="MS Mincho"/>
        </w:rPr>
        <w:t>TRGOVAČKI SUD U RIJECI</w:t>
      </w:r>
    </w:p>
    <w:p w:rsidRDefault="00685D76" w:rsidR="00685D7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>
      <w:pPr>
        <w:jc w:val="center"/>
      </w:pPr>
    </w:p>
    <w:p w:rsidRDefault="0017557D" w:rsidP="00360BE2" w:rsidR="0017557D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A94D2D">
        <w:rPr>
          <w:bCs/>
        </w:rPr>
        <w:t>ABSOLUTUS SPORT</w:t>
      </w:r>
      <w:r w:rsidR="00A94D2D">
        <w:t xml:space="preserve"> društvo s ograničenom odgovornošću za sportske djelatnosti Kastav, Jurčići 41/A, OIB: 27378717485, MBS: 040253295</w:t>
      </w:r>
      <w:r>
        <w:t xml:space="preserve">, dana </w:t>
      </w:r>
      <w:r w:rsidR="001423B1">
        <w:t>2</w:t>
      </w:r>
      <w:r w:rsidR="00A94D2D">
        <w:t>6</w:t>
      </w:r>
      <w:r>
        <w:t xml:space="preserve">. svibnja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574415" w:rsidP="00360BE2" w:rsidR="00360BE2" w:rsidRPr="009F41CE">
      <w:pPr>
        <w:jc w:val="center"/>
      </w:pPr>
      <w:r>
        <w:t>r</w:t>
      </w:r>
      <w:r w:rsidR="0017557D">
        <w:t xml:space="preserve"> </w:t>
      </w:r>
      <w:r w:rsidR="00360BE2" w:rsidRPr="009F41CE">
        <w:t>i</w:t>
      </w:r>
      <w:r w:rsidR="0017557D">
        <w:t xml:space="preserve"> </w:t>
      </w:r>
      <w:r w:rsidR="00360BE2" w:rsidRPr="009F41CE">
        <w:t>j</w:t>
      </w:r>
      <w:r w:rsidR="0017557D">
        <w:t xml:space="preserve"> </w:t>
      </w:r>
      <w:r w:rsidR="00360BE2" w:rsidRPr="009F41CE">
        <w:t>e</w:t>
      </w:r>
      <w:r w:rsidR="0017557D">
        <w:t xml:space="preserve"> </w:t>
      </w:r>
      <w:r w:rsidR="00360BE2" w:rsidRPr="009F41CE">
        <w:t>š</w:t>
      </w:r>
      <w:r w:rsidR="0017557D">
        <w:t xml:space="preserve"> </w:t>
      </w:r>
      <w:r w:rsidR="00360BE2" w:rsidRPr="009F41CE">
        <w:t>i</w:t>
      </w:r>
      <w:r w:rsidR="0017557D">
        <w:t xml:space="preserve"> </w:t>
      </w:r>
      <w:r w:rsidR="00360BE2" w:rsidRPr="009F41CE">
        <w:t xml:space="preserve">o </w:t>
      </w:r>
      <w:r w:rsidR="0017557D">
        <w:t xml:space="preserve">  </w:t>
      </w:r>
      <w:r w:rsidR="00360BE2" w:rsidRPr="009F41CE">
        <w:t>j</w:t>
      </w:r>
      <w:r w:rsidR="0017557D">
        <w:t xml:space="preserve"> </w:t>
      </w:r>
      <w:r w:rsidR="00360BE2" w:rsidRPr="009F41CE">
        <w:t>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A94D2D">
        <w:rPr>
          <w:bCs/>
        </w:rPr>
        <w:t>ABSOLUTUS SPORT</w:t>
      </w:r>
      <w:r w:rsidR="00A94D2D">
        <w:t xml:space="preserve"> društvo s ograničenom odgovornošću za sportske djelatnosti Kastav, Jurčići 41/A, OIB: 27378717485, MBS: 040253295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BF38CF">
        <w:t>2</w:t>
      </w:r>
      <w:r w:rsidR="00A94D2D">
        <w:t>6</w:t>
      </w:r>
      <w:r w:rsidR="00AE07BB">
        <w:t>. svibnja</w:t>
      </w:r>
      <w:r w:rsidR="002F3701">
        <w:t xml:space="preserve"> 2017</w:t>
      </w:r>
      <w:r w:rsidRPr="009F41CE">
        <w:t>. godine u 1</w:t>
      </w:r>
      <w:r w:rsidR="00671507">
        <w:t>4</w:t>
      </w:r>
      <w:r w:rsidRPr="009F41CE">
        <w:t>,</w:t>
      </w:r>
      <w:r w:rsidR="006A63DE">
        <w:t>3</w:t>
      </w:r>
      <w:r w:rsidR="00B04834">
        <w:t>5</w:t>
      </w:r>
      <w:r w:rsidRPr="009F41CE">
        <w:t xml:space="preserve"> sati.</w:t>
      </w:r>
    </w:p>
    <w:p w:rsidRDefault="00360BE2" w:rsidP="00360BE2" w:rsidR="00360BE2" w:rsidRPr="001423B1">
      <w:pPr>
        <w:numPr>
          <w:ilvl w:val="0"/>
          <w:numId w:val="1"/>
        </w:numPr>
        <w:jc w:val="both"/>
        <w:rPr>
          <w:bCs/>
        </w:rPr>
      </w:pPr>
      <w:r w:rsidRPr="001423B1">
        <w:t xml:space="preserve">Za stečajnog upravitelja imenuje se </w:t>
      </w:r>
      <w:r w:rsidR="00A94D2D" w:rsidRPr="00A94D2D">
        <w:rPr>
          <w:bCs/>
        </w:rPr>
        <w:t>Kristijan Mijandrušić, OIB. 96007816779, Kaštanjer 24, Pula</w:t>
      </w:r>
      <w:r w:rsidR="0081532F" w:rsidRPr="001423B1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A94D2D">
        <w:rPr>
          <w:bCs/>
        </w:rPr>
        <w:t>ABSOLUTUS SPORT</w:t>
      </w:r>
      <w:r w:rsidR="00A94D2D">
        <w:t xml:space="preserve"> društvo s ograničenom odgovornošću za sportske djelatnosti Kastav, Jurčići 41/A, OIB: 27378717485, MBS: 040253295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1423B1">
        <w:rPr>
          <w:bCs/>
        </w:rPr>
        <w:t>upravitelja</w:t>
      </w:r>
      <w:r w:rsidR="00431C46" w:rsidRPr="001423B1">
        <w:rPr>
          <w:bCs/>
        </w:rPr>
        <w:t xml:space="preserve"> </w:t>
      </w:r>
      <w:r w:rsidR="00A94D2D" w:rsidRPr="00A94D2D">
        <w:rPr>
          <w:bCs/>
        </w:rPr>
        <w:t>Kristijan</w:t>
      </w:r>
      <w:r w:rsidR="00A94D2D">
        <w:rPr>
          <w:bCs/>
        </w:rPr>
        <w:t>a</w:t>
      </w:r>
      <w:r w:rsidR="00A94D2D" w:rsidRPr="00A94D2D">
        <w:rPr>
          <w:bCs/>
        </w:rPr>
        <w:t xml:space="preserve"> Mijandrušić</w:t>
      </w:r>
      <w:r w:rsidR="00A94D2D">
        <w:rPr>
          <w:bCs/>
        </w:rPr>
        <w:t>a</w:t>
      </w:r>
      <w:r w:rsidR="00A94D2D" w:rsidRPr="00A94D2D">
        <w:rPr>
          <w:bCs/>
        </w:rPr>
        <w:t>, OIB. 96007816779, Kaštanjer 24, Pula</w:t>
      </w:r>
      <w:r w:rsidR="00BC6870">
        <w:rPr>
          <w:bCs/>
        </w:rPr>
        <w:t xml:space="preserve"> </w:t>
      </w:r>
      <w:r w:rsidRPr="00671507">
        <w:rPr>
          <w:bCs/>
        </w:rPr>
        <w:t>određena rješenjem ovog suda posl. br. 14 St-</w:t>
      </w:r>
      <w:r w:rsidR="00BC6870">
        <w:rPr>
          <w:bCs/>
        </w:rPr>
        <w:t>1</w:t>
      </w:r>
      <w:r w:rsidR="00A94D2D">
        <w:rPr>
          <w:bCs/>
        </w:rPr>
        <w:t>222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</w:t>
      </w:r>
      <w:r w:rsidR="00A94D2D">
        <w:rPr>
          <w:bCs/>
        </w:rPr>
        <w:t>7</w:t>
      </w:r>
      <w:r w:rsidRPr="0082679B">
        <w:rPr>
          <w:bCs/>
        </w:rPr>
        <w:t xml:space="preserve"> od </w:t>
      </w:r>
      <w:r w:rsidR="00A94D2D">
        <w:rPr>
          <w:bCs/>
        </w:rPr>
        <w:t>13</w:t>
      </w:r>
      <w:r w:rsidR="00B036DE">
        <w:rPr>
          <w:bCs/>
        </w:rPr>
        <w:t xml:space="preserve">. </w:t>
      </w:r>
      <w:r w:rsidR="00A94D2D">
        <w:rPr>
          <w:bCs/>
        </w:rPr>
        <w:t>ožujka 2017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A94D2D">
        <w:t>28. lipnja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A94D2D">
        <w:rPr>
          <w:bCs/>
        </w:rPr>
        <w:t>ABSOLUTUS SPORT</w:t>
      </w:r>
      <w:r w:rsidR="00A94D2D">
        <w:t xml:space="preserve"> društvo s ograničenom odgovornošću za sportske djelatnosti Kastav, Jurčići 41/A, OIB: 27378717485, MBS: 040253295</w:t>
      </w:r>
      <w:r w:rsidRPr="009F41CE">
        <w:t xml:space="preserve">. </w:t>
      </w:r>
    </w:p>
    <w:p w:rsidRDefault="006830EE" w:rsidP="00360BE2" w:rsidR="006830EE" w:rsidRPr="001423B1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C6870">
        <w:rPr>
          <w:bCs/>
        </w:rPr>
        <w:t>1</w:t>
      </w:r>
      <w:r w:rsidR="00A94D2D">
        <w:rPr>
          <w:bCs/>
        </w:rPr>
        <w:t>222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A94D2D">
        <w:rPr>
          <w:bCs/>
        </w:rPr>
        <w:t>16. siječnja</w:t>
      </w:r>
      <w:r w:rsidR="00156092">
        <w:rPr>
          <w:bCs/>
        </w:rPr>
        <w:t xml:space="preserve"> 201</w:t>
      </w:r>
      <w:r w:rsidR="00A94D2D">
        <w:rPr>
          <w:bCs/>
        </w:rPr>
        <w:t>7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A94D2D">
        <w:rPr>
          <w:bCs/>
        </w:rPr>
        <w:t>ABSOLUTUS SPORT</w:t>
      </w:r>
      <w:r w:rsidR="00A94D2D">
        <w:t xml:space="preserve"> društvo s ograničenom odgovornošću za sportske djelatnosti Kastav, Jurčići 41/A, OIB: 27378717485, MBS: 040253295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BC6870">
        <w:rPr>
          <w:bCs/>
        </w:rPr>
        <w:t>1</w:t>
      </w:r>
      <w:r w:rsidR="00A94D2D">
        <w:rPr>
          <w:bCs/>
        </w:rPr>
        <w:t>222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A94D2D">
        <w:rPr>
          <w:bCs/>
        </w:rPr>
        <w:t>7</w:t>
      </w:r>
      <w:r w:rsidR="00C75FB4" w:rsidRPr="0082679B">
        <w:rPr>
          <w:bCs/>
        </w:rPr>
        <w:t xml:space="preserve"> od </w:t>
      </w:r>
      <w:r w:rsidR="00A94D2D">
        <w:rPr>
          <w:bCs/>
        </w:rPr>
        <w:t>7. veljače</w:t>
      </w:r>
      <w:r w:rsidR="00F738A5">
        <w:rPr>
          <w:bCs/>
        </w:rPr>
        <w:t xml:space="preserve"> 201</w:t>
      </w:r>
      <w:r w:rsidR="00A94D2D">
        <w:rPr>
          <w:bCs/>
        </w:rPr>
        <w:t>7</w:t>
      </w:r>
      <w:r w:rsidR="00C75FB4">
        <w:rPr>
          <w:bCs/>
        </w:rPr>
        <w:t xml:space="preserve">. godine </w:t>
      </w:r>
      <w:r w:rsidR="00AD626D">
        <w:t xml:space="preserve">imenovan privremeni stečajni upravitelj </w:t>
      </w:r>
      <w:r w:rsidR="00A94D2D">
        <w:t>Kristijan Mijandrušić, OIB. 96007816779, Kaštanjer 24, Pula</w:t>
      </w:r>
      <w:r w:rsidR="00180CE9" w:rsidRPr="001423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A94D2D">
        <w:t>25. siječnja</w:t>
      </w:r>
      <w:r w:rsidR="00CE2D29">
        <w:t xml:space="preserve"> 201</w:t>
      </w:r>
      <w:r w:rsidR="00A94D2D">
        <w:t>7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A94D2D">
        <w:rPr>
          <w:bCs/>
        </w:rPr>
        <w:t>21. ožujka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A94D2D">
        <w:rPr>
          <w:bCs/>
        </w:rPr>
        <w:t>35.000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BC6870">
        <w:rPr>
          <w:bCs/>
        </w:rPr>
        <w:t>2</w:t>
      </w:r>
      <w:r w:rsidR="00A94D2D">
        <w:rPr>
          <w:bCs/>
        </w:rPr>
        <w:t>6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FC7" w:rsidR="005D6FC7">
      <w:r>
        <w:separator/>
      </w:r>
    </w:p>
  </w:endnote>
  <w:endnote w:id="0" w:type="continuationSeparator">
    <w:p w:rsidRDefault="005D6FC7" w:rsidR="005D6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D7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FC7" w:rsidR="005D6FC7">
      <w:r>
        <w:separator/>
      </w:r>
    </w:p>
  </w:footnote>
  <w:footnote w:id="0" w:type="continuationSeparator">
    <w:p w:rsidRDefault="005D6FC7" w:rsidR="005D6F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A94D2D">
      <w:t>1222</w:t>
    </w:r>
    <w:r w:rsidR="002F3701">
      <w:t>/2016-</w:t>
    </w:r>
    <w:r w:rsidR="00BC6870">
      <w:t>1</w:t>
    </w:r>
    <w:r w:rsidR="006A63DE">
      <w:t>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00A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57D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4415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6FC7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5D76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63DE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0788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4D2D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52C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6A63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63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D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D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D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D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6A63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63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D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D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D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D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St-1222/2016</izvorni_sadrzaj>
    <derivirana_varijabla naziv="DomainObject.Predmet.OznakaBroj_1">St-1222/2016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ABSOLUTUS SPORT d.o.o.</izvorni_sadrzaj>
    <derivirana_varijabla naziv="DomainObject.Predmet.ProtustrankaFormated_1">  ABSOLUTUS SPORT d.o.o.</derivirana_varijabla>
  </DomainObject.Predmet.ProtustrankaFormated>
  <DomainObject.Predmet.ProtustrankaFormatedOIB>
    <izvorni_sadrzaj>  ABSOLUTUS SPORT d.o.o., OIB 27378717485</izvorni_sadrzaj>
    <derivirana_varijabla naziv="DomainObject.Predmet.ProtustrankaFormatedOIB_1">  ABSOLUTUS SPORT d.o.o., OIB 27378717485</derivirana_varijabla>
  </DomainObject.Predmet.ProtustrankaFormatedOIB>
  <DomainObject.Predmet.ProtustrankaFormatedWithAdress>
    <izvorni_sadrzaj> ABSOLUTUS SPORT d.o.o., Jurčići 41a, 51215 Kastav</izvorni_sadrzaj>
    <derivirana_varijabla naziv="DomainObject.Predmet.ProtustrankaFormatedWithAdress_1"> ABSOLUTUS SPORT d.o.o., Jurčići 41a, 51215 Kastav</derivirana_varijabla>
  </DomainObject.Predmet.ProtustrankaFormatedWithAdress>
  <DomainObject.Predmet.ProtustrankaFormatedWithAdressOIB>
    <izvorni_sadrzaj> ABSOLUTUS SPORT d.o.o., OIB 27378717485, Jurčići 41a, 51215 Kastav</izvorni_sadrzaj>
    <derivirana_varijabla naziv="DomainObject.Predmet.ProtustrankaFormatedWithAdressOIB_1"> ABSOLUTUS SPORT d.o.o., OIB 27378717485, Jurčići 41a, 51215 Kastav</derivirana_varijabla>
  </DomainObject.Predmet.ProtustrankaFormatedWithAdressOIB>
  <DomainObject.Predmet.ProtustrankaWithAdress>
    <izvorni_sadrzaj>ABSOLUTUS SPORT d.o.o. Jurčići 41a, 51215 Kastav</izvorni_sadrzaj>
    <derivirana_varijabla naziv="DomainObject.Predmet.ProtustrankaWithAdress_1">ABSOLUTUS SPORT d.o.o. Jurčići 41a, 51215 Kastav</derivirana_varijabla>
  </DomainObject.Predmet.ProtustrankaWithAdress>
  <DomainObject.Predmet.ProtustrankaWithAdressOIB>
    <izvorni_sadrzaj>ABSOLUTUS SPORT d.o.o., OIB 27378717485, Jurčići 41a, 51215 Kastav</izvorni_sadrzaj>
    <derivirana_varijabla naziv="DomainObject.Predmet.ProtustrankaWithAdressOIB_1">ABSOLUTUS SPORT d.o.o., OIB 27378717485, Jurčići 41a, 51215 Kastav</derivirana_varijabla>
  </DomainObject.Predmet.ProtustrankaWithAdressOIB>
  <DomainObject.Predmet.ProtustrankaNazivFormated>
    <izvorni_sadrzaj>ABSOLUTUS SPORT d.o.o.</izvorni_sadrzaj>
    <derivirana_varijabla naziv="DomainObject.Predmet.ProtustrankaNazivFormated_1">ABSOLUTUS SPORT d.o.o.</derivirana_varijabla>
  </DomainObject.Predmet.ProtustrankaNazivFormated>
  <DomainObject.Predmet.ProtustrankaNazivFormatedOIB>
    <izvorni_sadrzaj>ABSOLUTUS SPORT d.o.o., OIB 27378717485</izvorni_sadrzaj>
    <derivirana_varijabla naziv="DomainObject.Predmet.ProtustrankaNazivFormatedOIB_1">ABSOLUTUS SPORT d.o.o., OIB 27378717485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ABSOLUTUS SPORT d.o.o.</item>
    </izvorni_sadrzaj>
    <derivirana_varijabla naziv="DomainObject.Predmet.ProtuStrankaListFormated_1">
      <item>ABSOLUTUS SPORT d.o.o.</item>
    </derivirana_varijabla>
  </DomainObject.Predmet.ProtuStrankaListFormated>
  <DomainObject.Predmet.ProtuStrankaListFormatedOIB>
    <izvorni_sadrzaj>
      <item>ABSOLUTUS SPORT d.o.o., OIB 27378717485</item>
    </izvorni_sadrzaj>
    <derivirana_varijabla naziv="DomainObject.Predmet.ProtuStrankaListFormatedOIB_1">
      <item>ABSOLUTUS SPORT d.o.o., OIB 27378717485</item>
    </derivirana_varijabla>
  </DomainObject.Predmet.ProtuStrankaListFormatedOIB>
  <DomainObject.Predmet.ProtuStrankaListFormatedWithAdress>
    <izvorni_sadrzaj>
      <item>ABSOLUTUS SPORT d.o.o., Jurčići 41a, 51215 Kastav</item>
    </izvorni_sadrzaj>
    <derivirana_varijabla naziv="DomainObject.Predmet.ProtuStrankaListFormatedWithAdress_1">
      <item>ABSOLUTUS SPORT d.o.o., Jurčići 41a, 51215 Kastav</item>
    </derivirana_varijabla>
  </DomainObject.Predmet.ProtuStrankaListFormatedWithAdress>
  <DomainObject.Predmet.ProtuStrankaListFormatedWithAdressOIB>
    <izvorni_sadrzaj>
      <item>ABSOLUTUS SPORT d.o.o., OIB 27378717485, Jurčići 41a, 51215 Kastav</item>
    </izvorni_sadrzaj>
    <derivirana_varijabla naziv="DomainObject.Predmet.ProtuStrankaListFormatedWithAdressOIB_1">
      <item>ABSOLUTUS SPORT d.o.o., OIB 27378717485, Jurčići 41a, 51215 Kastav</item>
    </derivirana_varijabla>
  </DomainObject.Predmet.ProtuStrankaListFormatedWithAdressOIB>
  <DomainObject.Predmet.ProtuStrankaListNazivFormated>
    <izvorni_sadrzaj>
      <item>ABSOLUTUS SPORT d.o.o.</item>
    </izvorni_sadrzaj>
    <derivirana_varijabla naziv="DomainObject.Predmet.ProtuStrankaListNazivFormated_1">
      <item>ABSOLUTUS SPORT d.o.o.</item>
    </derivirana_varijabla>
  </DomainObject.Predmet.ProtuStrankaListNazivFormated>
  <DomainObject.Predmet.ProtuStrankaListNazivFormatedOIB>
    <izvorni_sadrzaj>
      <item>ABSOLUTUS SPORT d.o.o., OIB 27378717485</item>
    </izvorni_sadrzaj>
    <derivirana_varijabla naziv="DomainObject.Predmet.ProtuStrankaListNazivFormatedOIB_1">
      <item>ABSOLUTUS SPORT d.o.o., OIB 27378717485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ABSOLUTUS SPORT d.o.o.</izvorni_sadrzaj>
    <derivirana_varijabla naziv="DomainObject.Predmet.ProtustrankaIDrugi_1">ABSOLUTUS 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ABSOLUTUS SPORT d.o.o., OIB 27378717485, Jurčići 41a, 51215 Kastav</izvorni_sadrzaj>
    <derivirana_varijabla naziv="DomainObject.Predmet.ProtustrankaIDrugiAdressOIB_1">ABSOLUTUS SPORT d.o.o., OIB 27378717485, Jurčići 41a,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ABSOLUTUS SPORT d.o.o.</item>
    </izvorni_sadrzaj>
    <derivirana_varijabla naziv="DomainObject.Predmet.SudioniciListNaziv_1">
      <item>FINA  Rijeka</item>
      <item>ABSOLUTUS SPORT d.o.o.</item>
    </derivirana_varijabla>
  </DomainObject.Predmet.SudioniciListNaziv>
  <DomainObject.Predmet.SudioniciListAdressOIB>
    <izvorni_sadrzaj>
      <item>FINA  Rijeka, OIB 85821130368, Frana Kurelca 8,51000 Rijeka</item>
      <item>ABSOLUTUS SPORT d.o.o., OIB 27378717485, Jurčići 41a,51215 Kastav</item>
    </izvorni_sadrzaj>
    <derivirana_varijabla naziv="DomainObject.Predmet.SudioniciListAdressOIB_1">
      <item>FINA  Rijeka, OIB 85821130368, Frana Kurelca 8,51000 Rijeka</item>
      <item>ABSOLUTUS SPORT d.o.o., OIB 27378717485, Jurčići 41a,51215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27378717485</item>
    </izvorni_sadrzaj>
    <derivirana_varijabla naziv="DomainObject.Predmet.SudioniciListNazivOIB_1">
      <item>, OIB 85821130368</item>
      <item>, OIB 27378717485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786</properties:Words>
  <properties:Characters>4387</properties:Characters>
  <properties:Lines>96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2017-05-26T12:27:00Z</dcterms:created>
  <dc:creator>korlevicd</dc:creator>
  <cp:lastModifiedBy>Danijela Fumić</cp:lastModifiedBy>
  <cp:lastPrinted>2017-05-26T12:27:00Z</cp:lastPrinted>
  <dcterms:modified xmlns:xsi="http://www.w3.org/2001/XMLSchema-instance" xsi:type="dcterms:W3CDTF">2017-05-26T12:29:00Z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