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9d46" w14:paraId="c2b9d46" w:rsidRDefault="00446683" w:rsidP="0040699F" w:rsidR="00446683" w:rsidRPr="007303A9">
      <w:pPr>
        <w:jc w:val="right"/>
        <w15:collapsed w:val="false"/>
        <w:rPr>
          <w:b/>
        </w:rPr>
      </w:pPr>
      <w:r w:rsidRPr="007303A9">
        <w:rPr>
          <w:b/>
        </w:rPr>
        <w:t xml:space="preserve">   </w:t>
      </w:r>
      <w:proofErr w:type="spellStart"/>
      <w:r w:rsidRPr="007303A9">
        <w:rPr>
          <w:b/>
        </w:rPr>
        <w:t>Posl</w:t>
      </w:r>
      <w:proofErr w:type="spellEnd"/>
      <w:r w:rsidRPr="007303A9">
        <w:rPr>
          <w:b/>
        </w:rPr>
        <w:t>. br. 18 St-</w:t>
      </w:r>
      <w:r>
        <w:rPr>
          <w:b/>
        </w:rPr>
        <w:t>1098</w:t>
      </w:r>
      <w:r w:rsidRPr="007303A9">
        <w:rPr>
          <w:b/>
        </w:rPr>
        <w:t>/2016</w:t>
      </w:r>
    </w:p>
    <w:p w:rsidRDefault="00446683" w:rsidP="00215C9F" w:rsidR="00446683" w:rsidRPr="007303A9">
      <w:pPr>
        <w:jc w:val="both"/>
        <w:rPr>
          <w:b/>
        </w:rPr>
      </w:pPr>
    </w:p>
    <w:p w:rsidRDefault="00446683" w:rsidP="00215C9F" w:rsidR="00446683" w:rsidRPr="007303A9">
      <w:pPr>
        <w:jc w:val="both"/>
        <w:rPr>
          <w:b/>
        </w:rPr>
      </w:pPr>
      <w:r w:rsidRPr="007303A9">
        <w:rPr>
          <w:b/>
        </w:rPr>
        <w:tab/>
      </w:r>
      <w:r w:rsidR="00322EF7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446683" w:rsidP="00215C9F" w:rsidR="00446683" w:rsidRPr="007303A9">
      <w:pPr>
        <w:jc w:val="both"/>
        <w:rPr>
          <w:b/>
        </w:rPr>
      </w:pPr>
    </w:p>
    <w:p w:rsidRDefault="00446683" w:rsidP="00215C9F" w:rsidR="00446683" w:rsidRPr="007303A9">
      <w:pPr>
        <w:jc w:val="both"/>
        <w:rPr>
          <w:b/>
        </w:rPr>
      </w:pPr>
      <w:r w:rsidRPr="007303A9">
        <w:rPr>
          <w:b/>
        </w:rPr>
        <w:t>REPUBLIKA HRVATSKA</w:t>
      </w:r>
    </w:p>
    <w:p w:rsidRDefault="00446683" w:rsidP="00215C9F" w:rsidR="00446683" w:rsidRPr="007303A9">
      <w:pPr>
        <w:jc w:val="both"/>
        <w:rPr>
          <w:b/>
        </w:rPr>
      </w:pPr>
      <w:r w:rsidRPr="007303A9">
        <w:rPr>
          <w:b/>
        </w:rPr>
        <w:t>TRGOVAČKI SUD U SPLITU</w:t>
      </w:r>
    </w:p>
    <w:p w:rsidRDefault="00446683" w:rsidP="005C74D3" w:rsidR="00446683" w:rsidRPr="007303A9">
      <w:pPr>
        <w:jc w:val="both"/>
        <w:rPr>
          <w:b/>
        </w:rPr>
      </w:pPr>
      <w:r w:rsidRPr="007303A9">
        <w:rPr>
          <w:b/>
        </w:rPr>
        <w:t>STALNA SLUŽBA DUBROVNIK</w:t>
      </w:r>
    </w:p>
    <w:p w:rsidRDefault="00446683" w:rsidP="005C74D3" w:rsidR="00446683" w:rsidRPr="007303A9">
      <w:pPr>
        <w:jc w:val="both"/>
        <w:rPr>
          <w:b/>
        </w:rPr>
      </w:pPr>
      <w:r w:rsidRPr="007303A9">
        <w:rPr>
          <w:b/>
        </w:rPr>
        <w:t xml:space="preserve">Dubrovnik, Dr. A. Starčevića 23 </w:t>
      </w:r>
    </w:p>
    <w:p w:rsidRDefault="00446683" w:rsidP="003C4CB0" w:rsidR="00446683" w:rsidRPr="007303A9">
      <w:pPr>
        <w:rPr>
          <w:b/>
        </w:rPr>
      </w:pPr>
    </w:p>
    <w:p w:rsidRDefault="00446683" w:rsidP="00B70172" w:rsidR="00446683" w:rsidRPr="007303A9">
      <w:pPr>
        <w:jc w:val="center"/>
        <w:rPr>
          <w:b/>
        </w:rPr>
      </w:pPr>
      <w:r>
        <w:rPr>
          <w:b/>
        </w:rPr>
        <w:t>Z A K LJ U Č A K</w:t>
      </w:r>
    </w:p>
    <w:p w:rsidRDefault="00446683" w:rsidP="00B70172" w:rsidR="00446683" w:rsidRPr="007303A9">
      <w:pPr>
        <w:jc w:val="center"/>
        <w:rPr>
          <w:b/>
        </w:rPr>
      </w:pPr>
    </w:p>
    <w:p w:rsidRDefault="00446683" w:rsidP="004375FB" w:rsidR="00446683" w:rsidRPr="007303A9">
      <w:pPr>
        <w:jc w:val="both"/>
      </w:pPr>
      <w:r w:rsidRPr="007303A9">
        <w:tab/>
        <w:t xml:space="preserve">Trgovački sud u Splitu, </w:t>
      </w:r>
      <w:r>
        <w:t>po</w:t>
      </w:r>
      <w:r w:rsidRPr="007303A9">
        <w:t xml:space="preserve"> sucu tog suda Katarini Franković, kao sucu pojedincu, odlučujući o prijedlogu predlagatelja Financijska agencija, RC Split,</w:t>
      </w:r>
      <w:r>
        <w:t xml:space="preserve"> Podružnica Dubrovnik</w:t>
      </w:r>
      <w:r w:rsidRPr="007303A9">
        <w:t xml:space="preserve"> za otvaranje stečajnog postupka nad dužnikom</w:t>
      </w:r>
      <w:r>
        <w:t xml:space="preserve"> MIPE TRADE d.o.o., Metković, Tivatska 7, </w:t>
      </w:r>
      <w:r w:rsidRPr="007303A9">
        <w:t xml:space="preserve">OIB: </w:t>
      </w:r>
      <w:r>
        <w:t>05703856994</w:t>
      </w:r>
      <w:r w:rsidRPr="007303A9">
        <w:t xml:space="preserve">, dana </w:t>
      </w:r>
      <w:r w:rsidR="000D18FF">
        <w:t>2</w:t>
      </w:r>
      <w:r>
        <w:t>4</w:t>
      </w:r>
      <w:r w:rsidRPr="007303A9">
        <w:t xml:space="preserve">. </w:t>
      </w:r>
      <w:r w:rsidR="00E713B7">
        <w:t>siječnja</w:t>
      </w:r>
      <w:r w:rsidR="000D18FF">
        <w:t xml:space="preserve"> 2017</w:t>
      </w:r>
      <w:r w:rsidRPr="007303A9">
        <w:t>. godine</w:t>
      </w:r>
    </w:p>
    <w:p w:rsidRDefault="00446683" w:rsidP="004375FB" w:rsidR="00446683" w:rsidRPr="007303A9">
      <w:pPr>
        <w:jc w:val="both"/>
      </w:pPr>
    </w:p>
    <w:p w:rsidRDefault="00446683" w:rsidP="00B70172" w:rsidR="00446683" w:rsidRPr="007303A9">
      <w:pPr>
        <w:jc w:val="center"/>
        <w:rPr>
          <w:b/>
        </w:rPr>
      </w:pPr>
      <w:r>
        <w:rPr>
          <w:b/>
        </w:rPr>
        <w:t xml:space="preserve">z a k </w:t>
      </w:r>
      <w:proofErr w:type="spellStart"/>
      <w:r>
        <w:rPr>
          <w:b/>
        </w:rPr>
        <w:t>lj</w:t>
      </w:r>
      <w:proofErr w:type="spellEnd"/>
      <w:r>
        <w:rPr>
          <w:b/>
        </w:rPr>
        <w:t xml:space="preserve"> u č</w:t>
      </w:r>
      <w:r w:rsidRPr="007303A9">
        <w:rPr>
          <w:b/>
        </w:rPr>
        <w:t xml:space="preserve"> i o    j e</w:t>
      </w:r>
    </w:p>
    <w:p w:rsidRDefault="00446683" w:rsidP="00B70172" w:rsidR="00446683" w:rsidRPr="007303A9">
      <w:pPr>
        <w:jc w:val="center"/>
        <w:rPr>
          <w:b/>
        </w:rPr>
      </w:pPr>
    </w:p>
    <w:p w:rsidRDefault="00446683" w:rsidP="007C4230" w:rsidR="00446683" w:rsidRPr="007303A9">
      <w:pPr>
        <w:ind w:hanging="705" w:left="705"/>
        <w:jc w:val="both"/>
      </w:pPr>
      <w:r w:rsidRPr="007303A9">
        <w:rPr>
          <w:b/>
        </w:rPr>
        <w:t>I.</w:t>
      </w:r>
      <w:r w:rsidRPr="007303A9">
        <w:rPr>
          <w:b/>
        </w:rPr>
        <w:tab/>
      </w:r>
      <w:r>
        <w:t xml:space="preserve">Nalaže se </w:t>
      </w:r>
      <w:proofErr w:type="spellStart"/>
      <w:r>
        <w:t>pristupitelju</w:t>
      </w:r>
      <w:proofErr w:type="spellEnd"/>
      <w:r>
        <w:t xml:space="preserve"> dugu dostaviti u spis odgovarajuće jamstvo. </w:t>
      </w:r>
    </w:p>
    <w:p w:rsidRDefault="00446683" w:rsidP="00DF0E25" w:rsidR="00446683" w:rsidRPr="007303A9">
      <w:pPr>
        <w:ind w:hanging="720" w:left="720"/>
        <w:jc w:val="both"/>
      </w:pPr>
    </w:p>
    <w:p w:rsidRDefault="00446683" w:rsidP="00DF0E25" w:rsidR="00446683" w:rsidRPr="007303A9">
      <w:pPr>
        <w:ind w:hanging="720" w:left="720"/>
        <w:jc w:val="both"/>
      </w:pPr>
    </w:p>
    <w:p w:rsidRDefault="00446683" w:rsidP="00902628" w:rsidR="00446683" w:rsidRPr="00902628">
      <w:pPr>
        <w:jc w:val="center"/>
        <w:rPr>
          <w:b/>
        </w:rPr>
      </w:pPr>
      <w:r w:rsidRPr="007303A9">
        <w:rPr>
          <w:b/>
        </w:rPr>
        <w:t>Obrazloženje</w:t>
      </w:r>
    </w:p>
    <w:p w:rsidRDefault="00446683" w:rsidP="000F336A" w:rsidR="00446683" w:rsidRPr="007303A9"/>
    <w:p w:rsidRDefault="00446683" w:rsidP="00902628" w:rsidR="00446683">
      <w:pPr>
        <w:ind w:firstLine="708"/>
        <w:jc w:val="both"/>
      </w:pPr>
      <w:r w:rsidRPr="007303A9">
        <w:t xml:space="preserve">Prema čl. </w:t>
      </w:r>
      <w:r>
        <w:t xml:space="preserve">124. Stečajnog zakona (NN 71/15, dalje u tekstu SZ) </w:t>
      </w:r>
      <w:r w:rsidRPr="007303A9">
        <w:t xml:space="preserve"> </w:t>
      </w:r>
      <w:r>
        <w:t>s</w:t>
      </w:r>
      <w:r w:rsidRPr="00AD6533">
        <w:t>ud će ocijeniti danu izjavu</w:t>
      </w:r>
      <w:r>
        <w:t xml:space="preserve"> o pristupanju dugu i,</w:t>
      </w:r>
      <w:r w:rsidRPr="00AD6533">
        <w:t xml:space="preserve"> prema potrebi, provjeriti je i zatražiti odgovarajuće jamstvo. </w:t>
      </w:r>
    </w:p>
    <w:p w:rsidRDefault="00446683" w:rsidP="00AD6533" w:rsidR="00446683" w:rsidRPr="007303A9">
      <w:pPr>
        <w:jc w:val="both"/>
      </w:pPr>
    </w:p>
    <w:p w:rsidRDefault="00446683" w:rsidP="000F336A" w:rsidR="00446683" w:rsidRPr="007303A9"/>
    <w:p w:rsidRDefault="00446683" w:rsidP="003C4CB0" w:rsidR="00446683" w:rsidRPr="007303A9">
      <w:pPr>
        <w:jc w:val="center"/>
        <w:rPr>
          <w:b/>
        </w:rPr>
      </w:pPr>
      <w:r w:rsidRPr="007303A9">
        <w:rPr>
          <w:b/>
        </w:rPr>
        <w:t xml:space="preserve">U Dubrovniku, </w:t>
      </w:r>
      <w:r w:rsidR="000D18FF">
        <w:rPr>
          <w:b/>
        </w:rPr>
        <w:t>2</w:t>
      </w:r>
      <w:r>
        <w:rPr>
          <w:b/>
        </w:rPr>
        <w:t>4</w:t>
      </w:r>
      <w:r w:rsidRPr="007303A9">
        <w:rPr>
          <w:b/>
        </w:rPr>
        <w:t xml:space="preserve">. </w:t>
      </w:r>
      <w:r w:rsidR="00E713B7">
        <w:rPr>
          <w:b/>
        </w:rPr>
        <w:t>siječnja</w:t>
      </w:r>
      <w:r w:rsidR="000D18FF">
        <w:rPr>
          <w:b/>
        </w:rPr>
        <w:t xml:space="preserve"> 2017</w:t>
      </w:r>
      <w:r w:rsidRPr="007303A9">
        <w:rPr>
          <w:b/>
        </w:rPr>
        <w:t>. godine</w:t>
      </w:r>
    </w:p>
    <w:p w:rsidRDefault="00446683" w:rsidP="000F336A" w:rsidR="00446683" w:rsidRPr="007303A9">
      <w:pPr>
        <w:rPr>
          <w:b/>
        </w:rPr>
      </w:pPr>
    </w:p>
    <w:p w:rsidRDefault="00446683" w:rsidP="000F336A" w:rsidR="00446683" w:rsidRPr="007303A9">
      <w:pPr>
        <w:rPr>
          <w:b/>
        </w:rPr>
      </w:pP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>
        <w:rPr>
          <w:b/>
        </w:rPr>
        <w:t>S</w:t>
      </w:r>
      <w:r w:rsidRPr="007303A9">
        <w:rPr>
          <w:b/>
        </w:rPr>
        <w:t>udac:</w:t>
      </w:r>
    </w:p>
    <w:p w:rsidRDefault="00446683" w:rsidP="000F336A" w:rsidR="00446683" w:rsidRPr="007303A9">
      <w:pPr>
        <w:rPr>
          <w:b/>
        </w:rPr>
      </w:pPr>
    </w:p>
    <w:p w:rsidRDefault="00446683" w:rsidP="000F336A" w:rsidR="00446683" w:rsidRPr="007303A9">
      <w:pPr>
        <w:rPr>
          <w:b/>
        </w:rPr>
      </w:pP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 w:rsidRPr="007303A9">
        <w:rPr>
          <w:b/>
        </w:rPr>
        <w:tab/>
      </w:r>
      <w:r>
        <w:rPr>
          <w:b/>
        </w:rPr>
        <w:t>Katarina Franković</w:t>
      </w:r>
      <w:r w:rsidR="00E713B7">
        <w:rPr>
          <w:b/>
        </w:rPr>
        <w:t>, v.r.</w:t>
      </w:r>
    </w:p>
    <w:p w:rsidRDefault="00446683" w:rsidP="000F336A" w:rsidR="00446683" w:rsidRPr="007303A9"/>
    <w:p w:rsidRDefault="00446683" w:rsidP="000F336A" w:rsidR="00446683" w:rsidRPr="007303A9">
      <w:pPr>
        <w:rPr>
          <w:b/>
        </w:rPr>
      </w:pPr>
      <w:r w:rsidRPr="007303A9">
        <w:rPr>
          <w:b/>
        </w:rPr>
        <w:t>POUKA O PRAVNOM LIJEKU</w:t>
      </w:r>
      <w:r>
        <w:rPr>
          <w:b/>
        </w:rPr>
        <w:t>:</w:t>
      </w:r>
    </w:p>
    <w:p w:rsidRDefault="00446683" w:rsidP="00AD6533" w:rsidR="00446683">
      <w:r w:rsidRPr="00AD6533">
        <w:t xml:space="preserve">Protiv zaključka nije dopušten pravni lijek u skladu sa čl. </w:t>
      </w:r>
      <w:smartTag w:element="metricconverter" w:uri="urn:schemas-microsoft-com:office:smarttags">
        <w:smartTagPr>
          <w:attr w:val="19. St" w:name="ProductID"/>
        </w:smartTagPr>
        <w:r w:rsidRPr="00AD6533">
          <w:t>19. St</w:t>
        </w:r>
      </w:smartTag>
      <w:r w:rsidRPr="00AD6533">
        <w:t>. 7. SZ-a. Primitak ovog zaključka računa se sukladno čl. 12. SZ-a istekom osmog dana od dana objave na e-Oglasnoj ploči suda.</w:t>
      </w:r>
    </w:p>
    <w:p w:rsidRDefault="00446683" w:rsidP="00AD6533" w:rsidR="00446683"/>
    <w:p w:rsidRDefault="00446683" w:rsidP="00AD6533" w:rsidR="00446683"/>
    <w:p w:rsidRDefault="00446683" w:rsidP="00AD6533" w:rsidR="00446683" w:rsidRPr="00AD6533">
      <w:pPr>
        <w:rPr>
          <w:b/>
        </w:rPr>
      </w:pPr>
      <w:r w:rsidRPr="00AD6533">
        <w:rPr>
          <w:b/>
        </w:rPr>
        <w:t>DN-a:</w:t>
      </w:r>
    </w:p>
    <w:p w:rsidRDefault="00446683" w:rsidP="00AD6533" w:rsidR="00446683" w:rsidRPr="00AD6533">
      <w:pPr>
        <w:pStyle w:val="Odlomakpopisa"/>
        <w:numPr>
          <w:ilvl w:val="0"/>
          <w:numId w:val="4"/>
        </w:numPr>
      </w:pPr>
      <w:r w:rsidRPr="00AD6533">
        <w:t>Mrežna stranica e oglasna p</w:t>
      </w:r>
      <w:bookmarkStart w:name="_GoBack" w:id="0"/>
      <w:bookmarkEnd w:id="0"/>
      <w:r w:rsidRPr="00AD6533">
        <w:t>loča</w:t>
      </w:r>
    </w:p>
    <w:p w:rsidRDefault="00446683" w:rsidP="00AD6533" w:rsidR="00446683" w:rsidRPr="00AD6533">
      <w:pPr>
        <w:pStyle w:val="Odlomakpopisa"/>
        <w:numPr>
          <w:ilvl w:val="0"/>
          <w:numId w:val="4"/>
        </w:numPr>
      </w:pPr>
      <w:proofErr w:type="spellStart"/>
      <w:r w:rsidRPr="00AD6533">
        <w:t>Pristupitelju</w:t>
      </w:r>
      <w:proofErr w:type="spellEnd"/>
      <w:r w:rsidRPr="00AD6533">
        <w:t xml:space="preserve"> dugu M. Previšić</w:t>
      </w:r>
    </w:p>
    <w:sectPr w:rsidSect="00CE7A86" w:rsidR="00446683" w:rsidRPr="00AD653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6683" w:rsidR="00446683">
      <w:r>
        <w:separator/>
      </w:r>
    </w:p>
  </w:endnote>
  <w:endnote w:id="0" w:type="continuationSeparator">
    <w:p w:rsidRDefault="00446683" w:rsidR="00446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6683" w:rsidR="00446683">
      <w:r>
        <w:separator/>
      </w:r>
    </w:p>
  </w:footnote>
  <w:footnote w:id="0" w:type="continuationSeparator">
    <w:p w:rsidRDefault="00446683" w:rsidR="004466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683" w:rsidP="00E91F84" w:rsidR="004466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6683" w:rsidR="004466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683" w:rsidP="00E91F84" w:rsidR="00446683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446683" w:rsidP="00EE439C" w:rsidR="00446683" w:rsidRPr="00AB5D1A">
    <w:pPr>
      <w:jc w:val="right"/>
      <w:rPr>
        <w:rFonts w:hAnsi="Book Antiqua" w:ascii="Book Antiqua"/>
        <w:b/>
        <w:sz w:val="20"/>
        <w:szCs w:val="20"/>
      </w:rPr>
    </w:pPr>
    <w:proofErr w:type="spellStart"/>
    <w:r w:rsidRPr="00AB5D1A">
      <w:rPr>
        <w:rFonts w:hAnsi="Book Antiqua" w:ascii="Book Antiqua"/>
        <w:b/>
        <w:sz w:val="20"/>
        <w:szCs w:val="20"/>
      </w:rPr>
      <w:t>Posl</w:t>
    </w:r>
    <w:proofErr w:type="spellEnd"/>
    <w:r w:rsidRPr="00AB5D1A">
      <w:rPr>
        <w:rFonts w:hAnsi="Book Antiqua" w:ascii="Book Antiqua"/>
        <w:b/>
        <w:sz w:val="20"/>
        <w:szCs w:val="20"/>
      </w:rPr>
      <w:t>. br. 18 St-</w:t>
    </w:r>
    <w:r>
      <w:rPr>
        <w:rFonts w:hAnsi="Book Antiqua" w:ascii="Book Antiqua"/>
        <w:b/>
        <w:sz w:val="20"/>
        <w:szCs w:val="20"/>
      </w:rPr>
      <w:t>1098/2016</w:t>
    </w:r>
  </w:p>
  <w:p w:rsidRDefault="00446683" w:rsidP="0084417E" w:rsidR="00446683" w:rsidRPr="005E6841">
    <w:pPr>
      <w:jc w:val="both"/>
      <w:rPr>
        <w:rFonts w:hAnsi="Book Antiqua" w:ascii="Book Antiqua"/>
        <w:b/>
      </w:rPr>
    </w:pPr>
  </w:p>
  <w:p w:rsidRDefault="00446683" w:rsidP="0084417E" w:rsidR="00446683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17062E"/>
    <w:multiLevelType w:val="hybridMultilevel"/>
    <w:tmpl w:val="091482B8"/>
    <w:lvl w:tplc="E88A7E3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06A0B"/>
    <w:rsid w:val="000234E0"/>
    <w:rsid w:val="00023585"/>
    <w:rsid w:val="000258DB"/>
    <w:rsid w:val="00040488"/>
    <w:rsid w:val="00041083"/>
    <w:rsid w:val="000437A1"/>
    <w:rsid w:val="00043FE9"/>
    <w:rsid w:val="00052AA5"/>
    <w:rsid w:val="00064E57"/>
    <w:rsid w:val="000653F3"/>
    <w:rsid w:val="00074FFE"/>
    <w:rsid w:val="00095006"/>
    <w:rsid w:val="000A56F4"/>
    <w:rsid w:val="000B203B"/>
    <w:rsid w:val="000B3478"/>
    <w:rsid w:val="000B4CD9"/>
    <w:rsid w:val="000C0526"/>
    <w:rsid w:val="000C55CA"/>
    <w:rsid w:val="000C6180"/>
    <w:rsid w:val="000D0564"/>
    <w:rsid w:val="000D18FF"/>
    <w:rsid w:val="000D3FF2"/>
    <w:rsid w:val="000D4B16"/>
    <w:rsid w:val="000E0CD5"/>
    <w:rsid w:val="000E3B7A"/>
    <w:rsid w:val="000E56A5"/>
    <w:rsid w:val="000F1CB0"/>
    <w:rsid w:val="000F336A"/>
    <w:rsid w:val="000F67C7"/>
    <w:rsid w:val="001041D3"/>
    <w:rsid w:val="00105FEC"/>
    <w:rsid w:val="00113E9B"/>
    <w:rsid w:val="00120B6D"/>
    <w:rsid w:val="00125B98"/>
    <w:rsid w:val="00146318"/>
    <w:rsid w:val="001519C5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9A3"/>
    <w:rsid w:val="00241FF9"/>
    <w:rsid w:val="00255C72"/>
    <w:rsid w:val="0025616F"/>
    <w:rsid w:val="0025703D"/>
    <w:rsid w:val="002653C5"/>
    <w:rsid w:val="00270034"/>
    <w:rsid w:val="0027060D"/>
    <w:rsid w:val="0027349C"/>
    <w:rsid w:val="00276F44"/>
    <w:rsid w:val="00287E14"/>
    <w:rsid w:val="00290903"/>
    <w:rsid w:val="0029337E"/>
    <w:rsid w:val="002933C4"/>
    <w:rsid w:val="0029352F"/>
    <w:rsid w:val="0029447E"/>
    <w:rsid w:val="002A3403"/>
    <w:rsid w:val="002B21A2"/>
    <w:rsid w:val="002B4279"/>
    <w:rsid w:val="002B595B"/>
    <w:rsid w:val="002B65E6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69A"/>
    <w:rsid w:val="003048E3"/>
    <w:rsid w:val="00320035"/>
    <w:rsid w:val="00322EF7"/>
    <w:rsid w:val="00325999"/>
    <w:rsid w:val="00325D86"/>
    <w:rsid w:val="00331AD9"/>
    <w:rsid w:val="003356EA"/>
    <w:rsid w:val="00336E01"/>
    <w:rsid w:val="00346A04"/>
    <w:rsid w:val="00346F6D"/>
    <w:rsid w:val="00350EC9"/>
    <w:rsid w:val="0035202B"/>
    <w:rsid w:val="0035781D"/>
    <w:rsid w:val="003709C2"/>
    <w:rsid w:val="00370E70"/>
    <w:rsid w:val="003736A8"/>
    <w:rsid w:val="00387EEE"/>
    <w:rsid w:val="003A2414"/>
    <w:rsid w:val="003A5A80"/>
    <w:rsid w:val="003C3648"/>
    <w:rsid w:val="003C3871"/>
    <w:rsid w:val="003C4CB0"/>
    <w:rsid w:val="003F2396"/>
    <w:rsid w:val="003F3F4B"/>
    <w:rsid w:val="003F773B"/>
    <w:rsid w:val="004017B4"/>
    <w:rsid w:val="0040699F"/>
    <w:rsid w:val="00406DCB"/>
    <w:rsid w:val="004129EC"/>
    <w:rsid w:val="00420BA7"/>
    <w:rsid w:val="004221D4"/>
    <w:rsid w:val="00423866"/>
    <w:rsid w:val="004375FB"/>
    <w:rsid w:val="00437DC8"/>
    <w:rsid w:val="0044258E"/>
    <w:rsid w:val="00445ABB"/>
    <w:rsid w:val="00446683"/>
    <w:rsid w:val="00447FF5"/>
    <w:rsid w:val="00455C35"/>
    <w:rsid w:val="004576CC"/>
    <w:rsid w:val="00462520"/>
    <w:rsid w:val="00481366"/>
    <w:rsid w:val="00481CEA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75F3"/>
    <w:rsid w:val="005009E8"/>
    <w:rsid w:val="00500ACD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364"/>
    <w:rsid w:val="00585665"/>
    <w:rsid w:val="00591FB6"/>
    <w:rsid w:val="005952A5"/>
    <w:rsid w:val="005A4077"/>
    <w:rsid w:val="005B6672"/>
    <w:rsid w:val="005C0DA1"/>
    <w:rsid w:val="005C327C"/>
    <w:rsid w:val="005C74D3"/>
    <w:rsid w:val="005D561D"/>
    <w:rsid w:val="005E63D7"/>
    <w:rsid w:val="005E6841"/>
    <w:rsid w:val="006005CB"/>
    <w:rsid w:val="00606481"/>
    <w:rsid w:val="0063094D"/>
    <w:rsid w:val="00633FBE"/>
    <w:rsid w:val="00667561"/>
    <w:rsid w:val="006704E3"/>
    <w:rsid w:val="00677547"/>
    <w:rsid w:val="00685826"/>
    <w:rsid w:val="00692112"/>
    <w:rsid w:val="006A6514"/>
    <w:rsid w:val="006A7112"/>
    <w:rsid w:val="006C6DD3"/>
    <w:rsid w:val="006D27E3"/>
    <w:rsid w:val="006D281F"/>
    <w:rsid w:val="006D5CE5"/>
    <w:rsid w:val="006E40C5"/>
    <w:rsid w:val="006F23F3"/>
    <w:rsid w:val="0070376D"/>
    <w:rsid w:val="00717971"/>
    <w:rsid w:val="0072407F"/>
    <w:rsid w:val="007303A9"/>
    <w:rsid w:val="0077044A"/>
    <w:rsid w:val="0079164D"/>
    <w:rsid w:val="007A456E"/>
    <w:rsid w:val="007A5515"/>
    <w:rsid w:val="007B6140"/>
    <w:rsid w:val="007C4230"/>
    <w:rsid w:val="007D2A10"/>
    <w:rsid w:val="007D3B15"/>
    <w:rsid w:val="007E09ED"/>
    <w:rsid w:val="007E53D1"/>
    <w:rsid w:val="007E6B14"/>
    <w:rsid w:val="007F05C9"/>
    <w:rsid w:val="007F47B6"/>
    <w:rsid w:val="008118F3"/>
    <w:rsid w:val="008140C5"/>
    <w:rsid w:val="00822ED9"/>
    <w:rsid w:val="00823309"/>
    <w:rsid w:val="0083441E"/>
    <w:rsid w:val="008430E7"/>
    <w:rsid w:val="0084417E"/>
    <w:rsid w:val="0085200B"/>
    <w:rsid w:val="0086547C"/>
    <w:rsid w:val="00871BAD"/>
    <w:rsid w:val="00872314"/>
    <w:rsid w:val="00874E9F"/>
    <w:rsid w:val="00885C27"/>
    <w:rsid w:val="00893BE9"/>
    <w:rsid w:val="00897B76"/>
    <w:rsid w:val="008A7875"/>
    <w:rsid w:val="008B057E"/>
    <w:rsid w:val="008B50BA"/>
    <w:rsid w:val="008C22F5"/>
    <w:rsid w:val="008C679E"/>
    <w:rsid w:val="008C68B8"/>
    <w:rsid w:val="008E58B6"/>
    <w:rsid w:val="008E724D"/>
    <w:rsid w:val="008F78FE"/>
    <w:rsid w:val="00902628"/>
    <w:rsid w:val="00902E57"/>
    <w:rsid w:val="009154DF"/>
    <w:rsid w:val="009173A6"/>
    <w:rsid w:val="0092346B"/>
    <w:rsid w:val="009302EA"/>
    <w:rsid w:val="009320E7"/>
    <w:rsid w:val="0093470D"/>
    <w:rsid w:val="009366F4"/>
    <w:rsid w:val="00951746"/>
    <w:rsid w:val="009530DD"/>
    <w:rsid w:val="009551FE"/>
    <w:rsid w:val="009574E0"/>
    <w:rsid w:val="00960197"/>
    <w:rsid w:val="00962261"/>
    <w:rsid w:val="009669EC"/>
    <w:rsid w:val="009764EA"/>
    <w:rsid w:val="00980DDC"/>
    <w:rsid w:val="00986761"/>
    <w:rsid w:val="00995941"/>
    <w:rsid w:val="00996310"/>
    <w:rsid w:val="009A1E65"/>
    <w:rsid w:val="009A2F41"/>
    <w:rsid w:val="009A323A"/>
    <w:rsid w:val="009A546A"/>
    <w:rsid w:val="009C0006"/>
    <w:rsid w:val="009C1B23"/>
    <w:rsid w:val="009C32E7"/>
    <w:rsid w:val="009D2BA4"/>
    <w:rsid w:val="009E2C75"/>
    <w:rsid w:val="009E4F55"/>
    <w:rsid w:val="009E56B0"/>
    <w:rsid w:val="00A02C5F"/>
    <w:rsid w:val="00A14BF9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60C03"/>
    <w:rsid w:val="00A610D1"/>
    <w:rsid w:val="00A707B0"/>
    <w:rsid w:val="00A73AD1"/>
    <w:rsid w:val="00A82C2A"/>
    <w:rsid w:val="00A87FC5"/>
    <w:rsid w:val="00A90EF9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D6533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0925"/>
    <w:rsid w:val="00BD50F0"/>
    <w:rsid w:val="00BE1B95"/>
    <w:rsid w:val="00BE74AD"/>
    <w:rsid w:val="00C05A2C"/>
    <w:rsid w:val="00C05BEF"/>
    <w:rsid w:val="00C150DF"/>
    <w:rsid w:val="00C16366"/>
    <w:rsid w:val="00C201B2"/>
    <w:rsid w:val="00C23BF6"/>
    <w:rsid w:val="00C25218"/>
    <w:rsid w:val="00C25346"/>
    <w:rsid w:val="00C3316C"/>
    <w:rsid w:val="00C4286F"/>
    <w:rsid w:val="00C67015"/>
    <w:rsid w:val="00C90333"/>
    <w:rsid w:val="00C96878"/>
    <w:rsid w:val="00CA590F"/>
    <w:rsid w:val="00CB0080"/>
    <w:rsid w:val="00CB2395"/>
    <w:rsid w:val="00CB3633"/>
    <w:rsid w:val="00CB571F"/>
    <w:rsid w:val="00CC2AC0"/>
    <w:rsid w:val="00CC39BE"/>
    <w:rsid w:val="00CD2DD1"/>
    <w:rsid w:val="00CD6B68"/>
    <w:rsid w:val="00CD713B"/>
    <w:rsid w:val="00CD7387"/>
    <w:rsid w:val="00CD7839"/>
    <w:rsid w:val="00CE43EA"/>
    <w:rsid w:val="00CE4ACA"/>
    <w:rsid w:val="00CE60A7"/>
    <w:rsid w:val="00CE7A86"/>
    <w:rsid w:val="00CE7F6D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4DCA"/>
    <w:rsid w:val="00D75984"/>
    <w:rsid w:val="00D82A84"/>
    <w:rsid w:val="00D8594D"/>
    <w:rsid w:val="00D8697D"/>
    <w:rsid w:val="00DA0DD7"/>
    <w:rsid w:val="00DD28B5"/>
    <w:rsid w:val="00DE53C1"/>
    <w:rsid w:val="00DE7648"/>
    <w:rsid w:val="00DF0E25"/>
    <w:rsid w:val="00E01A13"/>
    <w:rsid w:val="00E022E5"/>
    <w:rsid w:val="00E03274"/>
    <w:rsid w:val="00E06A15"/>
    <w:rsid w:val="00E0761C"/>
    <w:rsid w:val="00E151B8"/>
    <w:rsid w:val="00E20CF3"/>
    <w:rsid w:val="00E343EA"/>
    <w:rsid w:val="00E3603D"/>
    <w:rsid w:val="00E42EC2"/>
    <w:rsid w:val="00E43382"/>
    <w:rsid w:val="00E44746"/>
    <w:rsid w:val="00E45024"/>
    <w:rsid w:val="00E56924"/>
    <w:rsid w:val="00E64020"/>
    <w:rsid w:val="00E702ED"/>
    <w:rsid w:val="00E70A3A"/>
    <w:rsid w:val="00E70C37"/>
    <w:rsid w:val="00E713B7"/>
    <w:rsid w:val="00E71985"/>
    <w:rsid w:val="00E74C2A"/>
    <w:rsid w:val="00E854F3"/>
    <w:rsid w:val="00E8615D"/>
    <w:rsid w:val="00E91F84"/>
    <w:rsid w:val="00EA7E8C"/>
    <w:rsid w:val="00EB7926"/>
    <w:rsid w:val="00EC0E7D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EF7264"/>
    <w:rsid w:val="00F04DAD"/>
    <w:rsid w:val="00F1646D"/>
    <w:rsid w:val="00F3403B"/>
    <w:rsid w:val="00F35C09"/>
    <w:rsid w:val="00F40EEE"/>
    <w:rsid w:val="00F44759"/>
    <w:rsid w:val="00F50409"/>
    <w:rsid w:val="00F548DE"/>
    <w:rsid w:val="00F621FC"/>
    <w:rsid w:val="00F642FC"/>
    <w:rsid w:val="00F74EE2"/>
    <w:rsid w:val="00F76331"/>
    <w:rsid w:val="00F84B8D"/>
    <w:rsid w:val="00F854C6"/>
    <w:rsid w:val="00F85BDE"/>
    <w:rsid w:val="00F9404F"/>
    <w:rsid w:val="00F950A8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521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5E4C4A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E4C4A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5E4C4A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4C4A"/>
    <w:rPr>
      <w:sz w:val="0"/>
      <w:szCs w:val="0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D18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18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8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8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8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34843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5834841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8348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834843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83484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3484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8348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348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8348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8348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348432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583484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83484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83484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8348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3484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834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348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8348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8348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8348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58348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348434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583484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8348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834843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83484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3484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834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348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58348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834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8348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St-1098/2016-24</izvorni_sadrzaj>
    <derivirana_varijabla naziv="DomainObject.Oznaka_1">St-1098/2016-24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1098</izvorni_sadrzaj>
    <derivirana_varijabla naziv="DomainObject.Predmet.Broj_1">1098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St-1098/2016</izvorni_sadrzaj>
    <derivirana_varijabla naziv="DomainObject.Predmet.OznakaBroj_1">St-1098/2016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MIPE TRADE, proizvodnja, trgovina i usluge, d.o.o.</izvorni_sadrzaj>
    <derivirana_varijabla naziv="DomainObject.Predmet.ProtustrankaFormated_1">  MIPE TRADE, proizvodnja, trgovina i usluge, d.o.o.</derivirana_varijabla>
  </DomainObject.Predmet.ProtustrankaFormated>
  <DomainObject.Predmet.ProtustrankaFormatedOIB>
    <izvorni_sadrzaj>  MIPE TRADE, proizvodnja, trgovina i usluge, d.o.o., OIB 05703856994</izvorni_sadrzaj>
    <derivirana_varijabla naziv="DomainObject.Predmet.ProtustrankaFormatedOIB_1">  MIPE TRADE, proizvodnja, trgovina i usluge, d.o.o., OIB 05703856994</derivirana_varijabla>
  </DomainObject.Predmet.ProtustrankaFormatedOIB>
  <DomainObject.Predmet.ProtustrankaFormatedWithAdress>
    <izvorni_sadrzaj> MIPE TRADE, proizvodnja, trgovina i usluge, d.o.o., Tivatska 7, 20350 Metković</izvorni_sadrzaj>
    <derivirana_varijabla naziv="DomainObject.Predmet.ProtustrankaFormatedWithAdress_1"> MIPE TRADE, proizvodnja, trgovina i usluge, d.o.o., Tivatska 7, 20350 Metković</derivirana_varijabla>
  </DomainObject.Predmet.ProtustrankaFormatedWithAdress>
  <DomainObject.Predmet.ProtustrankaFormatedWithAdressOIB>
    <izvorni_sadrzaj> MIPE TRADE, proizvodnja, trgovina i usluge, d.o.o., OIB 05703856994, Tivatska 7, 20350 Metković</izvorni_sadrzaj>
    <derivirana_varijabla naziv="DomainObject.Predmet.ProtustrankaFormatedWithAdressOIB_1"> MIPE TRADE, proizvodnja, trgovina i usluge, d.o.o., OIB 05703856994, Tivatska 7, 20350 Metković</derivirana_varijabla>
  </DomainObject.Predmet.ProtustrankaFormatedWithAdressOIB>
  <DomainObject.Predmet.ProtustrankaWithAdress>
    <izvorni_sadrzaj>MIPE TRADE, proizvodnja, trgovina i usluge, d.o.o. Tivatska 7, 20350 Metković</izvorni_sadrzaj>
    <derivirana_varijabla naziv="DomainObject.Predmet.ProtustrankaWithAdress_1">MIPE TRADE, proizvodnja, trgovina i usluge, d.o.o. Tivatska 7, 20350 Metković</derivirana_varijabla>
  </DomainObject.Predmet.ProtustrankaWithAdress>
  <DomainObject.Predmet.ProtustrankaWithAdressOIB>
    <izvorni_sadrzaj>MIPE TRADE, proizvodnja, trgovina i usluge, d.o.o., OIB 05703856994, Tivatska 7, 20350 Metković</izvorni_sadrzaj>
    <derivirana_varijabla naziv="DomainObject.Predmet.ProtustrankaWithAdressOIB_1">MIPE TRADE, proizvodnja, trgovina i usluge, d.o.o., OIB 05703856994, Tivatska 7, 20350 Metković</derivirana_varijabla>
  </DomainObject.Predmet.ProtustrankaWithAdressOIB>
  <DomainObject.Predmet.ProtustrankaNazivFormated>
    <izvorni_sadrzaj>MIPE TRADE, proizvodnja, trgovina i usluge, d.o.o.</izvorni_sadrzaj>
    <derivirana_varijabla naziv="DomainObject.Predmet.ProtustrankaNazivFormated_1">MIPE TRADE, proizvodnja, trgovina i usluge, d.o.o.</derivirana_varijabla>
  </DomainObject.Predmet.ProtustrankaNazivFormated>
  <DomainObject.Predmet.ProtustrankaNazivFormatedOIB>
    <izvorni_sadrzaj>MIPE TRADE, proizvodnja, trgovina i usluge, d.o.o., OIB 05703856994</izvorni_sadrzaj>
    <derivirana_varijabla naziv="DomainObject.Predmet.ProtustrankaNazivFormatedOIB_1">MIPE TRADE, proizvodnja, trgovina i usluge, d.o.o., OIB 05703856994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29159.67</izvorni_sadrzaj>
    <derivirana_varijabla naziv="DomainObject.Predmet.TrenutnaVrijednost_1">29159.67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MIPE TRADE, proizvodnja, trgovina i usluge, d.o.o.</item>
    </izvorni_sadrzaj>
    <derivirana_varijabla naziv="DomainObject.Predmet.ProtuStrankaListFormated_1">
      <item>MIPE TRADE, proizvodnja, trgovina i usluge, d.o.o.</item>
    </derivirana_varijabla>
  </DomainObject.Predmet.ProtuStrankaListFormated>
  <DomainObject.Predmet.ProtuStrankaListFormatedOIB>
    <izvorni_sadrzaj>
      <item>MIPE TRADE, proizvodnja, trgovina i usluge, d.o.o., OIB 05703856994</item>
    </izvorni_sadrzaj>
    <derivirana_varijabla naziv="DomainObject.Predmet.ProtuStrankaListFormatedOIB_1">
      <item>MIPE TRADE, proizvodnja, trgovina i usluge, d.o.o., OIB 05703856994</item>
    </derivirana_varijabla>
  </DomainObject.Predmet.ProtuStrankaListFormatedOIB>
  <DomainObject.Predmet.ProtuStrankaListFormatedWithAdress>
    <izvorni_sadrzaj>
      <item>MIPE TRADE, proizvodnja, trgovina i usluge, d.o.o., Tivatska 7, 20350 Metković</item>
    </izvorni_sadrzaj>
    <derivirana_varijabla naziv="DomainObject.Predmet.ProtuStrankaListFormatedWithAdress_1">
      <item>MIPE TRADE, proizvodnja, trgovina i usluge, d.o.o., Tivatska 7, 20350 Metković</item>
    </derivirana_varijabla>
  </DomainObject.Predmet.ProtuStrankaListFormatedWithAdress>
  <DomainObject.Predmet.ProtuStrankaListFormatedWithAdressOIB>
    <izvorni_sadrzaj>
      <item>MIPE TRADE, proizvodnja, trgovina i usluge, d.o.o., OIB 05703856994, Tivatska 7, 20350 Metković</item>
    </izvorni_sadrzaj>
    <derivirana_varijabla naziv="DomainObject.Predmet.ProtuStrankaListFormatedWithAdressOIB_1">
      <item>MIPE TRADE, proizvodnja, trgovina i usluge, d.o.o., OIB 05703856994, Tivatska 7, 20350 Metković</item>
    </derivirana_varijabla>
  </DomainObject.Predmet.ProtuStrankaListFormatedWithAdressOIB>
  <DomainObject.Predmet.ProtuStrankaListNazivFormated>
    <izvorni_sadrzaj>
      <item>MIPE TRADE, proizvodnja, trgovina i usluge, d.o.o.</item>
    </izvorni_sadrzaj>
    <derivirana_varijabla naziv="DomainObject.Predmet.ProtuStrankaListNazivFormated_1">
      <item>MIPE TRADE, proizvodnja, trgovina i usluge, d.o.o.</item>
    </derivirana_varijabla>
  </DomainObject.Predmet.ProtuStrankaListNazivFormated>
  <DomainObject.Predmet.ProtuStrankaListNazivFormatedOIB>
    <izvorni_sadrzaj>
      <item>MIPE TRADE, proizvodnja, trgovina i usluge, d.o.o., OIB 05703856994</item>
    </izvorni_sadrzaj>
    <derivirana_varijabla naziv="DomainObject.Predmet.ProtuStrankaListNazivFormatedOIB_1">
      <item>MIPE TRADE, proizvodnja, trgovina i usluge, d.o.o., OIB 05703856994</item>
    </derivirana_varijabla>
  </DomainObject.Predmet.ProtuStrankaListNazivFormatedOIB>
  <DomainObject.Predmet.OstaliListFormated>
    <izvorni_sadrzaj>
      <item>Filip Vekić</item>
      <item>Mirko Previšić</item>
    </izvorni_sadrzaj>
    <derivirana_varijabla naziv="DomainObject.Predmet.OstaliListFormated_1">
      <item>Filip Vekić</item>
      <item>Mirko Previšić</item>
    </derivirana_varijabla>
  </DomainObject.Predmet.OstaliListFormated>
  <DomainObject.Predmet.OstaliListFormatedOIB>
    <izvorni_sadrzaj>
      <item>Filip Vekić</item>
      <item>Mirko Previšić</item>
    </izvorni_sadrzaj>
    <derivirana_varijabla naziv="DomainObject.Predmet.OstaliListFormatedOIB_1">
      <item>Filip Vekić</item>
      <item>Mirko Previšić</item>
    </derivirana_varijabla>
  </DomainObject.Predmet.OstaliListFormatedOIB>
  <DomainObject.Predmet.OstaliListFormatedWithAdress>
    <izvorni_sadrzaj>
      <item>Filip Vekić</item>
      <item>Mirko Previšić</item>
    </izvorni_sadrzaj>
    <derivirana_varijabla naziv="DomainObject.Predmet.OstaliListFormatedWithAdress_1">
      <item>Filip Vekić</item>
      <item>Mirko Previšić</item>
    </derivirana_varijabla>
  </DomainObject.Predmet.OstaliListFormatedWithAdress>
  <DomainObject.Predmet.OstaliListFormatedWithAdressOIB>
    <izvorni_sadrzaj>
      <item>Filip Vekić</item>
      <item>Mirko Previšić</item>
    </izvorni_sadrzaj>
    <derivirana_varijabla naziv="DomainObject.Predmet.OstaliListFormatedWithAdressOIB_1">
      <item>Filip Vekić</item>
      <item>Mirko Previšić</item>
    </derivirana_varijabla>
  </DomainObject.Predmet.OstaliListFormatedWithAdressOIB>
  <DomainObject.Predmet.OstaliListNazivFormated>
    <izvorni_sadrzaj>
      <item>Filip Vekić</item>
      <item>Mirko Previšić</item>
    </izvorni_sadrzaj>
    <derivirana_varijabla naziv="DomainObject.Predmet.OstaliListNazivFormated_1">
      <item>Filip Vekić</item>
      <item>Mirko Previšić</item>
    </derivirana_varijabla>
  </DomainObject.Predmet.OstaliListNazivFormated>
  <DomainObject.Predmet.OstaliListNazivFormatedOIB>
    <izvorni_sadrzaj>
      <item>Filip Vekić</item>
      <item>Mirko Previšić</item>
    </izvorni_sadrzaj>
    <derivirana_varijabla naziv="DomainObject.Predmet.OstaliListNazivFormatedOIB_1">
      <item>Filip Vekić</item>
      <item>Mirko Previšić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St-1098/2016-24</izvorni_sadrzaj>
    <derivirana_varijabla naziv="DomainObject.PoslovniBrojDokumenta_1">St-1098/2016-24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MIPE TRADE, proizvodnja, trgovina i usluge, d.o.o.</izvorni_sadrzaj>
    <derivirana_varijabla naziv="DomainObject.Predmet.ProtustrankaIDrugi_1">MIPE TRADE, proizvodnja, trgovina i usluge, d.o.o.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MIPE TRADE, proizvodnja, trgovina i usluge, d.o.o., OIB 05703856994, Tivatska 7, 20350 Metković</izvorni_sadrzaj>
    <derivirana_varijabla naziv="DomainObject.Predmet.ProtustrankaIDrugiAdressOIB_1">MIPE TRADE, proizvodnja, trgovina i usluge, d.o.o., OIB 05703856994, Tivatska 7,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MIPE TRADE, proizvodnja, trgovina i usluge, d.o.o.</item>
      <item>Filip Vekić</item>
      <item>Mirko Previšić</item>
    </izvorni_sadrzaj>
    <derivirana_varijabla naziv="DomainObject.Predmet.SudioniciListNaziv_1">
      <item>FINA RC Split, Podružnica Dubrovnik</item>
      <item>MIPE TRADE, proizvodnja, trgovina i usluge, d.o.o.</item>
      <item>Filip Vekić</item>
      <item>Mirko Previšić</item>
    </derivirana_varijabla>
  </DomainObject.Predmet.SudioniciListNaziv>
  <DomainObject.Predmet.SudioniciListAdressOIB>
    <izvorni_sadrzaj>
      <item>FINA RC Split, Podružnica Dubrovnik, OIB 85821130368, Vukovarska 2,20000 Dubrovnik</item>
      <item>MIPE TRADE, proizvodnja, trgovina i usluge, d.o.o., OIB 05703856994, Tivatska 7,20350 Metković</item>
      <item>Filip Vekić</item>
      <item>Mirko Previšić</item>
    </izvorni_sadrzaj>
    <derivirana_varijabla naziv="DomainObject.Predmet.SudioniciListAdressOIB_1">
      <item>FINA RC Split, Podružnica Dubrovnik, OIB 85821130368, Vukovarska 2,20000 Dubrovnik</item>
      <item>MIPE TRADE, proizvodnja, trgovina i usluge, d.o.o., OIB 05703856994, Tivatska 7,20350 Metković</item>
      <item>Filip Vekić</item>
      <item>Mirko Previšić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05703856994</item>
      <item>, OIB null</item>
      <item>, OIB null</item>
    </izvorni_sadrzaj>
    <derivirana_varijabla naziv="DomainObject.Predmet.SudioniciListNazivOIB_1">
      <item>, OIB 85821130368</item>
      <item>, OIB 05703856994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176</properties:Words>
  <properties:Characters>915</properties:Characters>
  <properties:Lines>43</properties:Lines>
  <properties:Paragraphs>19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2016-12-14T13:10:00Z</dcterms:created>
  <dc:creator>Katarina Franković</dc:creator>
  <dc:description/>
  <cp:keywords/>
  <cp:lastModifiedBy>Andrijana Leto</cp:lastModifiedBy>
  <cp:lastPrinted>2017-01-25T08:30:00Z</cp:lastPrinted>
  <dcterms:modified xmlns:xsi="http://www.w3.org/2001/XMLSchema-instance" xsi:type="dcterms:W3CDTF">2017-01-25T08:52:00Z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St-1098/2016-24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