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4166" w14:paraId="8374166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11</w:t>
      </w:r>
      <w:r w:rsidR="00F0111A">
        <w:t>70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E904E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F0111A" w:rsidRPr="00F0111A">
        <w:rPr>
          <w:lang w:val="hr-HR"/>
        </w:rPr>
        <w:t>PLANIK CHARTER-PUTNIČKA AGENCIJA d.o.o.</w:t>
      </w:r>
      <w:r w:rsidR="007F4C05">
        <w:rPr>
          <w:lang w:val="hr-HR"/>
        </w:rPr>
        <w:t xml:space="preserve">, </w:t>
      </w:r>
      <w:r w:rsidR="00F0111A">
        <w:rPr>
          <w:lang w:val="hr-HR"/>
        </w:rPr>
        <w:t xml:space="preserve">Supetar,  Put Jezerina 27., OIB: </w:t>
      </w:r>
      <w:r w:rsidR="00F0111A" w:rsidRPr="00F0111A">
        <w:rPr>
          <w:lang w:val="hr-HR"/>
        </w:rPr>
        <w:t>43981224160</w:t>
      </w:r>
      <w:r w:rsidR="00F0111A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F0111A" w:rsidP="00C63AB0" w:rsidR="00F0111A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0111A">
        <w:rPr>
          <w:lang w:val="hr-HR"/>
        </w:rPr>
        <w:t xml:space="preserve"> </w:t>
      </w:r>
      <w:r w:rsidR="00F0111A" w:rsidRPr="00F0111A">
        <w:rPr>
          <w:lang w:val="hr-HR"/>
        </w:rPr>
        <w:t>PLANIK CHARTER-PUTNIČKA AGENCIJA d.o.o.</w:t>
      </w:r>
      <w:r w:rsidR="00F0111A">
        <w:rPr>
          <w:lang w:val="hr-HR"/>
        </w:rPr>
        <w:t xml:space="preserve">, Supetar,  Put Jezerina 27., OIB: </w:t>
      </w:r>
      <w:r w:rsidR="00F0111A" w:rsidRPr="00F0111A">
        <w:rPr>
          <w:lang w:val="hr-HR"/>
        </w:rPr>
        <w:t>43981224160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BC02F8">
        <w:rPr>
          <w:lang w:val="hr-HR"/>
        </w:rPr>
        <w:t>1</w:t>
      </w:r>
      <w:r w:rsidR="00F0111A">
        <w:rPr>
          <w:lang w:val="hr-HR"/>
        </w:rPr>
        <w:t>2</w:t>
      </w:r>
      <w:r w:rsidR="00BC02F8">
        <w:rPr>
          <w:lang w:val="hr-HR"/>
        </w:rPr>
        <w:t>,</w:t>
      </w:r>
      <w:r w:rsidR="00F0111A">
        <w:rPr>
          <w:lang w:val="hr-HR"/>
        </w:rPr>
        <w:t>25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7F4C05" w:rsidRPr="007F4C05">
        <w:rPr>
          <w:lang w:val="hr-HR"/>
        </w:rPr>
        <w:t>Stjepan Lović,</w:t>
      </w:r>
      <w:r w:rsidR="007F4C05" w:rsidRPr="007F4C05">
        <w:rPr>
          <w:rFonts w:eastAsiaTheme="minorHAnsi"/>
          <w:lang w:val="hr-HR"/>
        </w:rPr>
        <w:t xml:space="preserve">  dip.pravnik iz </w:t>
      </w:r>
      <w:r w:rsidR="007F4C05" w:rsidRPr="007F4C05">
        <w:rPr>
          <w:lang w:val="hr-HR"/>
        </w:rPr>
        <w:t>Zagreba, Preradovićeva 13., OIB:</w:t>
      </w:r>
      <w:r w:rsidR="007F4C05" w:rsidRPr="007F4C05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7F4C05" w:rsidRPr="007F4C05">
        <w:rPr>
          <w:rFonts w:eastAsiaTheme="minorHAnsi"/>
          <w:lang w:val="hr-HR"/>
        </w:rPr>
        <w:t xml:space="preserve">25964288839 </w:t>
      </w:r>
      <w:r w:rsidR="007F4C05" w:rsidRPr="007F4C05">
        <w:rPr>
          <w:lang w:val="hr-HR"/>
        </w:rPr>
        <w:t xml:space="preserve"> </w:t>
      </w:r>
      <w:r w:rsidR="007F4C05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F0111A" w:rsidRPr="00F0111A">
        <w:rPr>
          <w:lang w:val="hr-HR"/>
        </w:rPr>
        <w:t>PLANIK CHARTER-PUTNIČKA AGENCIJA d.o.o.</w:t>
      </w:r>
      <w:r w:rsidR="00F0111A">
        <w:rPr>
          <w:lang w:val="hr-HR"/>
        </w:rPr>
        <w:t xml:space="preserve">, Supetar,  Put Jezerina 27., OIB: </w:t>
      </w:r>
      <w:r w:rsidR="00F0111A" w:rsidRPr="00F0111A">
        <w:rPr>
          <w:lang w:val="hr-HR"/>
        </w:rPr>
        <w:t>43981224160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02.11.2015.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F0111A" w:rsidRPr="00F0111A">
        <w:rPr>
          <w:lang w:val="hr-HR"/>
        </w:rPr>
        <w:t>PLANIK CHARTER-PUTNIČKA AGENCIJA d.o.o.</w:t>
      </w:r>
      <w:r w:rsidR="00F0111A">
        <w:rPr>
          <w:lang w:val="hr-HR"/>
        </w:rPr>
        <w:t xml:space="preserve">, Supetar,  Put Jezerina 27., OIB: </w:t>
      </w:r>
      <w:r w:rsidR="00F0111A" w:rsidRPr="00F0111A">
        <w:rPr>
          <w:lang w:val="hr-HR"/>
        </w:rPr>
        <w:t>43981224160</w:t>
      </w:r>
      <w:r w:rsidR="00F0111A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7F4C05">
        <w:rPr>
          <w:lang w:val="hr-HR"/>
        </w:rPr>
        <w:t>01.09.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F0111A">
        <w:rPr>
          <w:lang w:val="hr-HR"/>
        </w:rPr>
        <w:t>3065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F0111A">
        <w:rPr>
          <w:lang w:val="hr-HR"/>
        </w:rPr>
        <w:t>835.343,24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CB5DD1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C02F8">
        <w:rPr>
          <w:lang w:val="hr-HR"/>
        </w:rPr>
        <w:t>1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F0111A" w:rsidP="00EB7DEF" w:rsidR="00F0111A">
      <w:pPr>
        <w:jc w:val="both"/>
        <w:rPr>
          <w:lang w:val="hr-HR"/>
        </w:rPr>
      </w:pPr>
    </w:p>
    <w:p w:rsidRDefault="00F0111A" w:rsidP="00EB7DEF" w:rsidR="00F0111A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BC02F8">
        <w:rPr>
          <w:b/>
          <w:lang w:val="hr-HR"/>
        </w:rPr>
        <w:t>11</w:t>
      </w:r>
      <w:r w:rsidR="00F0111A">
        <w:rPr>
          <w:b/>
          <w:lang w:val="hr-HR"/>
        </w:rPr>
        <w:t>70</w:t>
      </w:r>
      <w:r w:rsidR="00172868">
        <w:rPr>
          <w:b/>
          <w:lang w:val="hr-HR"/>
        </w:rPr>
        <w:t>/201</w:t>
      </w:r>
      <w:r w:rsidR="00BC02F8">
        <w:rPr>
          <w:b/>
          <w:lang w:val="hr-HR"/>
        </w:rPr>
        <w:t>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 w:rsidR="007F4C05">
        <w:t xml:space="preserve"> 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C7927"/>
    <w:rsid w:val="001F78DC"/>
    <w:rsid w:val="002014DC"/>
    <w:rsid w:val="00240944"/>
    <w:rsid w:val="002C37DB"/>
    <w:rsid w:val="00307A5F"/>
    <w:rsid w:val="00317494"/>
    <w:rsid w:val="003A481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7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7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St-1170/2015-7</izvorni_sadrzaj>
    <derivirana_varijabla naziv="DomainObject.Oznaka_1">St-1170/2015-7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PLANIK CHARTER-PUTNIČKA AGENCIJA d.o.o.</izvorni_sadrzaj>
    <derivirana_varijabla naziv="DomainObject.Predmet.ProtustrankaFormated_1">  PLANIK CHARTER-PUTNIČKA AGENCIJA d.o.o.</derivirana_varijabla>
  </DomainObject.Predmet.ProtustrankaFormated>
  <DomainObject.Predmet.ProtustrankaFormatedOIB>
    <izvorni_sadrzaj>  PLANIK CHARTER-PUTNIČKA AGENCIJA d.o.o., OIB 43981224160</izvorni_sadrzaj>
    <derivirana_varijabla naziv="DomainObject.Predmet.ProtustrankaFormatedOIB_1">  PLANIK CHARTER-PUTNIČKA AGENCIJA d.o.o., OIB 43981224160</derivirana_varijabla>
  </DomainObject.Predmet.ProtustrankaFormatedOIB>
  <DomainObject.Predmet.ProtustrankaFormatedWithAdress>
    <izvorni_sadrzaj> PLANIK CHARTER-PUTNIČKA AGENCIJA d.o.o., Put Jezerina 27/a, 21400 Supetar</izvorni_sadrzaj>
    <derivirana_varijabla naziv="DomainObject.Predmet.ProtustrankaFormatedWithAdress_1"> PLANIK CHARTER-PUTNIČKA AGENCIJA d.o.o., Put Jezerina 27/a, 21400 Supetar</derivirana_varijabla>
  </DomainObject.Predmet.ProtustrankaFormatedWithAdress>
  <DomainObject.Predmet.ProtustrankaFormatedWithAdressOIB>
    <izvorni_sadrzaj> PLANIK CHARTER-PUTNIČKA AGENCIJA d.o.o., OIB 43981224160, Put Jezerina 27/a, 21400 Supetar</izvorni_sadrzaj>
    <derivirana_varijabla naziv="DomainObject.Predmet.ProtustrankaFormatedWithAdressOIB_1"> PLANIK CHARTER-PUTNIČKA AGENCIJA d.o.o., OIB 43981224160, Put Jezerina 27/a, 21400 Supetar</derivirana_varijabla>
  </DomainObject.Predmet.ProtustrankaFormatedWithAdressOIB>
  <DomainObject.Predmet.ProtustrankaWithAdress>
    <izvorni_sadrzaj>PLANIK CHARTER-PUTNIČKA AGENCIJA d.o.o. Put Jezerina 27/a, 21400 Supetar</izvorni_sadrzaj>
    <derivirana_varijabla naziv="DomainObject.Predmet.ProtustrankaWithAdress_1">PLANIK CHARTER-PUTNIČKA AGENCIJA d.o.o. Put Jezerina 27/a, 21400 Supetar</derivirana_varijabla>
  </DomainObject.Predmet.ProtustrankaWithAdress>
  <DomainObject.Predmet.ProtustrankaWithAdressOIB>
    <izvorni_sadrzaj>PLANIK CHARTER-PUTNIČKA AGENCIJA d.o.o., OIB 43981224160, Put Jezerina 27/a, 21400 Supetar</izvorni_sadrzaj>
    <derivirana_varijabla naziv="DomainObject.Predmet.ProtustrankaWithAdressOIB_1">PLANIK CHARTER-PUTNIČKA AGENCIJA d.o.o., OIB 43981224160, Put Jezerina 27/a, 21400 Supetar</derivirana_varijabla>
  </DomainObject.Predmet.ProtustrankaWithAdressOIB>
  <DomainObject.Predmet.ProtustrankaNazivFormated>
    <izvorni_sadrzaj>PLANIK CHARTER-PUTNIČKA AGENCIJA d.o.o.</izvorni_sadrzaj>
    <derivirana_varijabla naziv="DomainObject.Predmet.ProtustrankaNazivFormated_1">PLANIK CHARTER-PUTNIČKA AGENCIJA d.o.o.</derivirana_varijabla>
  </DomainObject.Predmet.ProtustrankaNazivFormated>
  <DomainObject.Predmet.ProtustrankaNazivFormatedOIB>
    <izvorni_sadrzaj>PLANIK CHARTER-PUTNIČKA AGENCIJA d.o.o., OIB 43981224160</izvorni_sadrzaj>
    <derivirana_varijabla naziv="DomainObject.Predmet.ProtustrankaNazivFormatedOIB_1">PLANIK CHARTER-PUTNIČKA AGENCIJA d.o.o., OIB 43981224160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835343.24</izvorni_sadrzaj>
    <derivirana_varijabla naziv="DomainObject.Predmet.TrenutnaVrijednost_1">835343.24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PLANIK CHARTER-PUTNIČKA AGENCIJA d.o.o.</item>
    </izvorni_sadrzaj>
    <derivirana_varijabla naziv="DomainObject.Predmet.ProtuStrankaListFormated_1">
      <item>PLANIK CHARTER-PUTNIČKA AGENCIJA d.o.o.</item>
    </derivirana_varijabla>
  </DomainObject.Predmet.ProtuStrankaListFormated>
  <DomainObject.Predmet.ProtuStrankaListFormatedOIB>
    <izvorni_sadrzaj>
      <item>PLANIK CHARTER-PUTNIČKA AGENCIJA d.o.o., OIB 43981224160</item>
    </izvorni_sadrzaj>
    <derivirana_varijabla naziv="DomainObject.Predmet.ProtuStrankaListFormatedOIB_1">
      <item>PLANIK CHARTER-PUTNIČKA AGENCIJA d.o.o., OIB 43981224160</item>
    </derivirana_varijabla>
  </DomainObject.Predmet.ProtuStrankaListFormatedOIB>
  <DomainObject.Predmet.ProtuStrankaListFormatedWithAdress>
    <izvorni_sadrzaj>
      <item>PLANIK CHARTER-PUTNIČKA AGENCIJA d.o.o., Put Jezerina 27/a, 21400 Supetar</item>
    </izvorni_sadrzaj>
    <derivirana_varijabla naziv="DomainObject.Predmet.ProtuStrankaListFormatedWithAdress_1">
      <item>PLANIK CHARTER-PUTNIČKA AGENCIJA d.o.o., Put Jezerina 27/a, 21400 Supetar</item>
    </derivirana_varijabla>
  </DomainObject.Predmet.ProtuStrankaListFormatedWithAdress>
  <DomainObject.Predmet.ProtuStrankaListFormatedWithAdressOIB>
    <izvorni_sadrzaj>
      <item>PLANIK CHARTER-PUTNIČKA AGENCIJA d.o.o., OIB 43981224160, Put Jezerina 27/a, 21400 Supetar</item>
    </izvorni_sadrzaj>
    <derivirana_varijabla naziv="DomainObject.Predmet.ProtuStrankaListFormatedWithAdressOIB_1">
      <item>PLANIK CHARTER-PUTNIČKA AGENCIJA d.o.o., OIB 43981224160, Put Jezerina 27/a, 21400 Supetar</item>
    </derivirana_varijabla>
  </DomainObject.Predmet.ProtuStrankaListFormatedWithAdressOIB>
  <DomainObject.Predmet.ProtuStrankaListNazivFormated>
    <izvorni_sadrzaj>
      <item>PLANIK CHARTER-PUTNIČKA AGENCIJA d.o.o.</item>
    </izvorni_sadrzaj>
    <derivirana_varijabla naziv="DomainObject.Predmet.ProtuStrankaListNazivFormated_1">
      <item>PLANIK CHARTER-PUTNIČKA AGENCIJA d.o.o.</item>
    </derivirana_varijabla>
  </DomainObject.Predmet.ProtuStrankaListNazivFormated>
  <DomainObject.Predmet.ProtuStrankaListNazivFormatedOIB>
    <izvorni_sadrzaj>
      <item>PLANIK CHARTER-PUTNIČKA AGENCIJA d.o.o., OIB 43981224160</item>
    </izvorni_sadrzaj>
    <derivirana_varijabla naziv="DomainObject.Predmet.ProtuStrankaListNazivFormatedOIB_1">
      <item>PLANIK CHARTER-PUTNIČKA AGENCIJA d.o.o., OIB 43981224160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St-1170/2015-7</izvorni_sadrzaj>
    <derivirana_varijabla naziv="DomainObject.PoslovniBrojDokumenta_1">St-1170/2015-7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PLANIK CHARTER-PUTNIČKA AGENCIJA d.o.o.</izvorni_sadrzaj>
    <derivirana_varijabla naziv="DomainObject.Predmet.ProtustrankaIDrugi_1">PLANIK CHARTER-PUTNIČKA AGENCIJA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PLANIK CHARTER-PUTNIČKA AGENCIJA d.o.o., OIB 43981224160, Put Jezerina 27/a, 21400 Supetar</izvorni_sadrzaj>
    <derivirana_varijabla naziv="DomainObject.Predmet.ProtustrankaIDrugiAdressOIB_1">PLANIK CHARTER-PUTNIČKA AGENCIJA d.o.o., OIB 43981224160, Put Jezerina 27/a,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PLANIK CHARTER-PUTNIČKA AGENCIJA d.o.o.</item>
    </izvorni_sadrzaj>
    <derivirana_varijabla naziv="DomainObject.Predmet.SudioniciListNaziv_1">
      <item>FINANCIJSKA AGENCIJA RC SPLIT</item>
      <item>PLANIK CHARTER-PUTNIČKA AGENCIJA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PLANIK CHARTER-PUTNIČKA AGENCIJA d.o.o., OIB 43981224160, Put Jezerina 27/a,21400 Supetar</item>
    </izvorni_sadrzaj>
    <derivirana_varijabla naziv="DomainObject.Predmet.SudioniciListAdressOIB_1">
      <item>FINANCIJSKA AGENCIJA RC SPLIT, OIB 85821130368, Mažuranićevo šetalište 24b,21000 Split</item>
      <item>PLANIK CHARTER-PUTNIČKA AGENCIJA d.o.o., OIB 43981224160, Put Jezerina 27/a,21400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43981224160</item>
    </izvorni_sadrzaj>
    <derivirana_varijabla naziv="DomainObject.Predmet.SudioniciListNazivOIB_1">
      <item>, OIB 85821130368</item>
      <item>, OIB 43981224160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8C240-19C9-41F0-B44B-867E228DA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4141</properties:Characters>
  <properties:Lines>105</properties:Lines>
  <properties:Paragraphs>38</properties:Paragraphs>
  <properties:TotalTime>336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1.St-1170/2015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2016-09-14T10:18:00Z</cp:lastPrinted>
  <dcterms:modified xmlns:xsi="http://www.w3.org/2001/XMLSchema-instance" xsi:type="dcterms:W3CDTF">2016-09-14T10:19:00Z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