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fd3f" w14:paraId="3e9fd3f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 xml:space="preserve">TRGOVAČKI SUD U </w:t>
      </w:r>
      <w:proofErr w:type="spellStart"/>
      <w:r w:rsidRPr="004C5D48">
        <w:t>PAZINU</w:t>
      </w:r>
      <w:proofErr w:type="spellEnd"/>
    </w:p>
    <w:p w:rsidRDefault="00CC0D30" w:rsidP="00E47065" w:rsidR="00CC0D30" w:rsidRPr="004C5D48">
      <w:pPr>
        <w:jc w:val="both"/>
      </w:pPr>
      <w:r w:rsidRPr="004C5D48">
        <w:t xml:space="preserve"> 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 xml:space="preserve">ZA DIOBU </w:t>
      </w:r>
      <w:proofErr w:type="spellStart"/>
      <w:r w:rsidRPr="004C5D48">
        <w:t>KUPOVNINE</w:t>
      </w:r>
      <w:proofErr w:type="spellEnd"/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</w:t>
      </w:r>
      <w:proofErr w:type="spellStart"/>
      <w:r w:rsidRPr="004C5D48">
        <w:t>117</w:t>
      </w:r>
      <w:proofErr w:type="spellEnd"/>
      <w:r w:rsidRPr="004C5D48">
        <w:t xml:space="preserve">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proofErr w:type="spellStart"/>
      <w:r w:rsidR="00C00F43" w:rsidRPr="00D015B9">
        <w:rPr>
          <w:bCs/>
        </w:rPr>
        <w:t>NEŠPROJEKT</w:t>
      </w:r>
      <w:proofErr w:type="spellEnd"/>
      <w:r w:rsidR="00C00F43" w:rsidRPr="00D015B9">
        <w:rPr>
          <w:bCs/>
        </w:rPr>
        <w:t xml:space="preserve"> d.o.o. Novigrad, u stečaju, </w:t>
      </w:r>
      <w:proofErr w:type="spellStart"/>
      <w:r w:rsidR="00C00F43" w:rsidRPr="00D015B9">
        <w:rPr>
          <w:bCs/>
        </w:rPr>
        <w:t>Paulija</w:t>
      </w:r>
      <w:proofErr w:type="spellEnd"/>
      <w:r w:rsidR="00C00F43" w:rsidRPr="00D015B9">
        <w:rPr>
          <w:bCs/>
        </w:rPr>
        <w:t xml:space="preserve"> </w:t>
      </w:r>
      <w:proofErr w:type="spellStart"/>
      <w:r w:rsidR="00C00F43" w:rsidRPr="00D015B9">
        <w:rPr>
          <w:bCs/>
        </w:rPr>
        <w:t>bb</w:t>
      </w:r>
      <w:proofErr w:type="spellEnd"/>
      <w:r w:rsidR="00C00F43" w:rsidRPr="00D015B9">
        <w:rPr>
          <w:bCs/>
        </w:rPr>
        <w:t xml:space="preserve">, </w:t>
      </w:r>
      <w:proofErr w:type="spellStart"/>
      <w:r w:rsidR="00C00F43" w:rsidRPr="00D015B9">
        <w:rPr>
          <w:bCs/>
        </w:rPr>
        <w:t>OIB</w:t>
      </w:r>
      <w:proofErr w:type="spellEnd"/>
      <w:r w:rsidR="00C00F43" w:rsidRPr="00D015B9">
        <w:rPr>
          <w:bCs/>
        </w:rPr>
        <w:t xml:space="preserve">: </w:t>
      </w:r>
      <w:proofErr w:type="spellStart"/>
      <w:r w:rsidR="00C00F43" w:rsidRPr="00D015B9">
        <w:rPr>
          <w:bCs/>
        </w:rPr>
        <w:t>66625788091</w:t>
      </w:r>
      <w:proofErr w:type="spellEnd"/>
      <w:r w:rsidRPr="00B17E95">
        <w:t>, koje će se od</w:t>
      </w:r>
      <w:r w:rsidRPr="00810B42">
        <w:t>r</w:t>
      </w:r>
      <w:r w:rsidRPr="004C5D48">
        <w:t xml:space="preserve">žati kod ovog suda dana </w:t>
      </w:r>
    </w:p>
    <w:p w:rsidRDefault="00343E78" w:rsidP="00343E78" w:rsidR="00343E78" w:rsidRPr="004C5D48">
      <w:pPr>
        <w:jc w:val="both"/>
      </w:pPr>
    </w:p>
    <w:p w:rsidRDefault="005447D4" w:rsidP="00343E78" w:rsidR="00343E78" w:rsidRPr="004C5D48">
      <w:pPr>
        <w:jc w:val="center"/>
      </w:pPr>
      <w:proofErr w:type="spellStart"/>
      <w:r>
        <w:t>20</w:t>
      </w:r>
      <w:proofErr w:type="spellEnd"/>
      <w:r w:rsidR="00B17E95">
        <w:t xml:space="preserve">. </w:t>
      </w:r>
      <w:r w:rsidR="00B566F0">
        <w:t>prosinca</w:t>
      </w:r>
      <w:r w:rsidR="00EB502D">
        <w:t xml:space="preserve"> </w:t>
      </w:r>
      <w:proofErr w:type="spellStart"/>
      <w:r w:rsidR="00EB502D">
        <w:t>2018</w:t>
      </w:r>
      <w:proofErr w:type="spellEnd"/>
      <w:r w:rsidR="00343E78" w:rsidRPr="004C5D48">
        <w:t xml:space="preserve">. godine u </w:t>
      </w:r>
      <w:proofErr w:type="spellStart"/>
      <w:r>
        <w:t>13</w:t>
      </w:r>
      <w:proofErr w:type="spellEnd"/>
      <w:r w:rsidR="000148A5" w:rsidRPr="004C5D48">
        <w:t>:</w:t>
      </w:r>
      <w:proofErr w:type="spellStart"/>
      <w:r w:rsidR="001F6977">
        <w:t>0</w:t>
      </w:r>
      <w:r w:rsidR="000365E3">
        <w:t>0</w:t>
      </w:r>
      <w:proofErr w:type="spellEnd"/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Stranka, odnosno sudionik može imenovati punomoćnika (čl. </w:t>
      </w:r>
      <w:proofErr w:type="spellStart"/>
      <w:r w:rsidRPr="004C5D48">
        <w:t>89</w:t>
      </w:r>
      <w:proofErr w:type="spellEnd"/>
      <w:r w:rsidRPr="004C5D48">
        <w:t xml:space="preserve">. </w:t>
      </w:r>
      <w:proofErr w:type="spellStart"/>
      <w:r w:rsidRPr="004C5D48">
        <w:t>ZPP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 xml:space="preserve">Najkasnije na ročištu za diobu osobe pozvane na ročište mogu drugom osporiti tražbinu, njezinu visinu i red namirenja (čl. </w:t>
      </w:r>
      <w:proofErr w:type="spellStart"/>
      <w:r w:rsidRPr="004C5D48">
        <w:t>117</w:t>
      </w:r>
      <w:proofErr w:type="spellEnd"/>
      <w:r w:rsidRPr="004C5D48">
        <w:t xml:space="preserve">. st. 3. </w:t>
      </w:r>
      <w:proofErr w:type="spellStart"/>
      <w:r w:rsidRPr="004C5D48">
        <w:t>OZ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proofErr w:type="spellStart"/>
      <w:r w:rsidR="00C00F43">
        <w:t>30</w:t>
      </w:r>
      <w:proofErr w:type="spellEnd"/>
      <w:r w:rsidR="00C00F43">
        <w:t>. studenog</w:t>
      </w:r>
      <w:r w:rsidR="00EB502D">
        <w:t xml:space="preserve"> </w:t>
      </w:r>
      <w:proofErr w:type="spellStart"/>
      <w:r w:rsidR="00EB502D">
        <w:t>2018</w:t>
      </w:r>
      <w:proofErr w:type="spellEnd"/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5447D4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>
      <w:pPr>
        <w:jc w:val="both"/>
      </w:pPr>
      <w:r w:rsidRPr="004C5D48">
        <w:t>DNA</w:t>
      </w:r>
      <w:r w:rsidR="00681CED">
        <w:t>:</w:t>
      </w:r>
    </w:p>
    <w:p w:rsidRDefault="00B17E95" w:rsidP="00B17E95" w:rsidR="00B17E95">
      <w:pPr>
        <w:jc w:val="both"/>
      </w:pPr>
      <w:r>
        <w:t xml:space="preserve">- stečajni upravitelj </w:t>
      </w:r>
      <w:r w:rsidR="00C00F43">
        <w:t xml:space="preserve">Dražen </w:t>
      </w:r>
      <w:proofErr w:type="spellStart"/>
      <w:r w:rsidR="00C00F43">
        <w:t>Vidman</w:t>
      </w:r>
      <w:proofErr w:type="spellEnd"/>
      <w:r w:rsidR="00C00F43">
        <w:t xml:space="preserve">, Ivanec, V. Nazora </w:t>
      </w:r>
      <w:proofErr w:type="spellStart"/>
      <w:r w:rsidR="00C00F43">
        <w:t>77</w:t>
      </w:r>
      <w:proofErr w:type="spellEnd"/>
      <w:r>
        <w:t>,</w:t>
      </w:r>
    </w:p>
    <w:p w:rsidRDefault="00B17E95" w:rsidP="00B17E95" w:rsidR="00B17E95">
      <w:pPr>
        <w:rPr>
          <w:szCs w:val="20"/>
        </w:rPr>
      </w:pPr>
      <w:r>
        <w:t xml:space="preserve">- Republika Hrvatska - Ministarstvo financija, Porezna uprava, Područni ured Pazin, po </w:t>
      </w:r>
      <w:proofErr w:type="spellStart"/>
      <w:r>
        <w:t>ŽDO</w:t>
      </w:r>
      <w:proofErr w:type="spellEnd"/>
      <w:r>
        <w:t xml:space="preserve"> u Puli, Rovinjska </w:t>
      </w:r>
      <w:proofErr w:type="spellStart"/>
      <w:r>
        <w:t>2a</w:t>
      </w:r>
      <w:proofErr w:type="spellEnd"/>
      <w:r>
        <w:t>,</w:t>
      </w:r>
    </w:p>
    <w:p w:rsidRDefault="00EB502D" w:rsidP="00B17E95" w:rsidR="00EB502D" w:rsidRPr="00DB2313">
      <w:pPr>
        <w:jc w:val="both"/>
        <w:rPr>
          <w:b/>
        </w:rPr>
      </w:pPr>
      <w:r>
        <w:t>- e-Oglasna ploča sud</w:t>
      </w:r>
      <w:r w:rsidRPr="00DB2313">
        <w:t>a 8 dana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proofErr w:type="spellStart"/>
    <w:r w:rsidR="00C00F43">
      <w:t>343</w:t>
    </w:r>
    <w:proofErr w:type="spellEnd"/>
    <w:r w:rsidR="000365E3">
      <w:t>/</w:t>
    </w:r>
    <w:proofErr w:type="spellStart"/>
    <w:r w:rsidR="000365E3">
      <w:t>201</w:t>
    </w:r>
    <w:r w:rsidR="00C00F43">
      <w:t>6</w:t>
    </w:r>
    <w:proofErr w:type="spellEnd"/>
    <w:r w:rsidR="000365E3">
      <w:t>-</w:t>
    </w:r>
    <w:proofErr w:type="spellStart"/>
    <w:r w:rsidR="005447D4">
      <w:t>62</w:t>
    </w:r>
    <w:proofErr w:type="spellEnd"/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8211B"/>
    <w:rsid w:val="00093548"/>
    <w:rsid w:val="000B0040"/>
    <w:rsid w:val="001A60DA"/>
    <w:rsid w:val="001F6977"/>
    <w:rsid w:val="00202458"/>
    <w:rsid w:val="00343E78"/>
    <w:rsid w:val="0038388E"/>
    <w:rsid w:val="003B41B1"/>
    <w:rsid w:val="003D3BE7"/>
    <w:rsid w:val="003F7A74"/>
    <w:rsid w:val="004B4889"/>
    <w:rsid w:val="004C5D48"/>
    <w:rsid w:val="004D15DF"/>
    <w:rsid w:val="005447D4"/>
    <w:rsid w:val="00596B6D"/>
    <w:rsid w:val="005B396F"/>
    <w:rsid w:val="005C144C"/>
    <w:rsid w:val="0065567A"/>
    <w:rsid w:val="006807E0"/>
    <w:rsid w:val="00681CED"/>
    <w:rsid w:val="006A5E5B"/>
    <w:rsid w:val="007540BB"/>
    <w:rsid w:val="007C466D"/>
    <w:rsid w:val="007C5EFA"/>
    <w:rsid w:val="00810B42"/>
    <w:rsid w:val="00830A3E"/>
    <w:rsid w:val="008346FE"/>
    <w:rsid w:val="00920BD1"/>
    <w:rsid w:val="009A1586"/>
    <w:rsid w:val="009E1DFB"/>
    <w:rsid w:val="009F2FC0"/>
    <w:rsid w:val="00A03428"/>
    <w:rsid w:val="00A05D4A"/>
    <w:rsid w:val="00A61614"/>
    <w:rsid w:val="00AA7409"/>
    <w:rsid w:val="00AF091A"/>
    <w:rsid w:val="00B17E95"/>
    <w:rsid w:val="00B566F0"/>
    <w:rsid w:val="00C00F43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6785A"/>
    <w:rsid w:val="00E96657"/>
    <w:rsid w:val="00EB48A8"/>
    <w:rsid w:val="00EB502D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3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5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5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5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3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5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5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5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3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5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4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NEŠPROJEKT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NEŠPROJEKT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NEŠPROJEKT d.o.o. NOVIGRAD, OIB 66625788091, Paulija/bb,23312 Novigrad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NEŠPROJEKT d.o.o. NOVIGRAD, OIB 66625788091, Paulija/bb,23312 Novigrad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66625788091</item>
      <item>, OIB 52634238587</item>
      <item>, OIB null</item>
    </izvorni_sadrzaj>
    <derivirana_varijabla naziv="DomainObject.Predmet.SudioniciListNazivOIB_1">
      <item>, OIB 66625788091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2017.</izvorni_sadrzaj>
    <derivirana_varijabla naziv="DomainObject.Predmet.DatumZadnjeOdrzaneSudskeRadnje_1">28. lipnja 2017.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St-343/2016-58</izvorni_sadrzaj>
    <derivirana_varijabla naziv="DomainObject.PredzadnjaOdlukaIzPredmeta.Oznaka_1">St-343/2016-58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191</properties:Words>
  <properties:Characters>990</properties:Characters>
  <properties:Lines>39</properties:Lines>
  <properties:Paragraphs>20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2018-11-20T08:12:00Z</dcterms:created>
  <dc:creator>drabar</dc:creator>
  <cp:lastModifiedBy>Lorena Paris Aničić</cp:lastModifiedBy>
  <cp:lastPrinted>2018-11-30T11:19:00Z</cp:lastPrinted>
  <dcterms:modified xmlns:xsi="http://www.w3.org/2001/XMLSchema-instance" xsi:type="dcterms:W3CDTF">2018-11-30T11:20:00Z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