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ac19" w14:paraId="ed2ac1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BE0DF4">
        <w:rPr>
          <w:lang w:val="hr-HR"/>
        </w:rPr>
        <w:t>St-294/15-4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BE0DF4">
        <w:t>E.G.P. d.o.o., OIB: 21618196130 sa sjedištem u Trg Bana Jelačića 8, 40326 Sveta Marija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BE0DF4">
        <w:t>E.G.P. d.o.o., OIB: 21618196130 sa sjedištem u Trg Bana Jelačića 8, 40326 Sveta Marija</w:t>
      </w:r>
      <w:r w:rsidR="0082762B">
        <w:t>,</w:t>
      </w:r>
      <w:r w:rsidR="008C35DC">
        <w:rPr>
          <w:lang w:val="hr-HR"/>
        </w:rPr>
        <w:t xml:space="preserve"> na dan </w:t>
      </w:r>
      <w:r w:rsidR="00BE0DF4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BE0DF4">
        <w:rPr>
          <w:lang w:val="hr-HR"/>
        </w:rPr>
        <w:t>170.744,24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BE0DF4">
        <w:t>E.G.P. d.o.o., OIB: 21618196130 sa sjedištem u Trg Bana Jelačića 8, 40326 Sveta Marija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E0DF4" w:rsidR="005B14E1">
      <w:pPr>
        <w:outlineLvl w:val="0"/>
        <w:rPr>
          <w:lang w:val="hr-HR"/>
        </w:rPr>
      </w:pPr>
    </w:p>
    <w:p w:rsidRDefault="00BE0DF4" w:rsidP="00BE0DF4" w:rsidR="00BE0DF4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BE0DF4">
        <w:rPr>
          <w:lang w:val="hr-HR"/>
        </w:rPr>
        <w:t xml:space="preserve"> ovome sudu dana 29.10.2015.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BE0DF4">
        <w:t>E.G.P. d.o.o., OIB: 21618196130 sa sjedištem u Trg Bana Jelačića 8, 40326 Sveta Marija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BE0DF4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BE0DF4">
        <w:rPr>
          <w:lang w:val="hr-HR"/>
        </w:rPr>
        <w:t>170.744,24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5A9" w:rsidP="007F64E0" w:rsidR="005025A9">
      <w:r>
        <w:separator/>
      </w:r>
    </w:p>
  </w:endnote>
  <w:endnote w:id="0" w:type="continuationSeparator">
    <w:p w:rsidRDefault="005025A9" w:rsidP="007F64E0" w:rsidR="00502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5A9" w:rsidP="007F64E0" w:rsidR="005025A9">
      <w:r>
        <w:separator/>
      </w:r>
    </w:p>
  </w:footnote>
  <w:footnote w:id="0" w:type="continuationSeparator">
    <w:p w:rsidRDefault="005025A9" w:rsidP="007F64E0" w:rsidR="005025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BE0DF4">
      <w:rPr>
        <w:lang w:val="hr-HR"/>
      </w:rPr>
      <w:t>St-294/15-4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3DEA" w:rsidRPr="007A3DEA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25A9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3DEA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0DF4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3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3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porvedbu skraćenog st. postupka</izvorni_sadrzaj>
    <derivirana_varijabla naziv="DomainObject.Predmet.Opis_1">zahtjev za porvedbu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E.G.P.- Poljak društvo s ograničenom odgovornošću za elektroinstalacije, grijanje i plin</izvorni_sadrzaj>
    <derivirana_varijabla naziv="DomainObject.Predmet.ProtustrankaFormated_1">  E.G.P.- Poljak društvo s ograničenom odgovornošću za elektroinstalacije, grijanje i plin</derivirana_varijabla>
  </DomainObject.Predmet.ProtustrankaFormated>
  <DomainObject.Predmet.ProtustrankaFormatedOIB>
    <izvorni_sadrzaj>  E.G.P.- Poljak društvo s ograničenom odgovornošću za elektroinstalacije, grijanje i plin, OIB 21618196130</izvorni_sadrzaj>
    <derivirana_varijabla naziv="DomainObject.Predmet.ProtustrankaFormatedOIB_1">  E.G.P.- Poljak društvo s ograničenom odgovornošću za elektroinstalacije, grijanje i plin, OIB 21618196130</derivirana_varijabla>
  </DomainObject.Predmet.ProtustrankaFormatedOIB>
  <DomainObject.Predmet.ProtustrankaFormatedWithAdress>
    <izvorni_sadrzaj> E.G.P.- Poljak društvo s ograničenom odgovornošću za elektroinstalacije, grijanje i plin, Trg Bana Jelačića 8, 40320 Sveta Marija</izvorni_sadrzaj>
    <derivirana_varijabla naziv="DomainObject.Predmet.ProtustrankaFormatedWithAdress_1"> E.G.P.- Poljak društvo s ograničenom odgovornošću za elektroinstalacije, grijanje i plin, Trg Bana Jelačića 8, 40320 Sveta Marija</derivirana_varijabla>
  </DomainObject.Predmet.ProtustrankaFormatedWithAdress>
  <DomainObject.Predmet.ProtustrankaFormatedWithAdressOIB>
    <izvorni_sadrzaj> E.G.P.- Poljak društvo s ograničenom odgovornošću za elektroinstalacije, grijanje i plin, OIB 21618196130, Trg Bana Jelačića 8, 40320 Sveta Marija</izvorni_sadrzaj>
    <derivirana_varijabla naziv="DomainObject.Predmet.ProtustrankaFormatedWithAdressOIB_1"> E.G.P.- Poljak društvo s ograničenom odgovornošću za elektroinstalacije, grijanje i plin, OIB 21618196130, Trg Bana Jelačića 8, 40320 Sveta Marija</derivirana_varijabla>
  </DomainObject.Predmet.ProtustrankaFormatedWithAdressOIB>
  <DomainObject.Predmet.ProtustrankaWithAdress>
    <izvorni_sadrzaj>E.G.P.- Poljak društvo s ograničenom odgovornošću za elektroinstalacije, grijanje i plin Trg Bana Jelačića 8, 40320 Sveta Marija</izvorni_sadrzaj>
    <derivirana_varijabla naziv="DomainObject.Predmet.ProtustrankaWithAdress_1">E.G.P.- Poljak društvo s ograničenom odgovornošću za elektroinstalacije, grijanje i plin Trg Bana Jelačića 8, 40320 Sveta Marija</derivirana_varijabla>
  </DomainObject.Predmet.ProtustrankaWithAdress>
  <DomainObject.Predmet.ProtustrankaWithAdressOIB>
    <izvorni_sadrzaj>E.G.P.- Poljak društvo s ograničenom odgovornošću za elektroinstalacije, grijanje i plin, OIB 21618196130, Trg Bana Jelačića 8, 40320 Sveta Marija</izvorni_sadrzaj>
    <derivirana_varijabla naziv="DomainObject.Predmet.ProtustrankaWithAdressOIB_1">E.G.P.- Poljak društvo s ograničenom odgovornošću za elektroinstalacije, grijanje i plin, OIB 21618196130, Trg Bana Jelačića 8, 40320 Sveta Marija</derivirana_varijabla>
  </DomainObject.Predmet.ProtustrankaWithAdressOIB>
  <DomainObject.Predmet.ProtustrankaNazivFormated>
    <izvorni_sadrzaj>E.G.P.- Poljak društvo s ograničenom odgovornošću za elektroinstalacije, grijanje i plin</izvorni_sadrzaj>
    <derivirana_varijabla naziv="DomainObject.Predmet.ProtustrankaNazivFormated_1">E.G.P.- Poljak društvo s ograničenom odgovornošću za elektroinstalacije, grijanje i plin</derivirana_varijabla>
  </DomainObject.Predmet.ProtustrankaNazivFormated>
  <DomainObject.Predmet.ProtustrankaNazivFormatedOIB>
    <izvorni_sadrzaj>E.G.P.- Poljak društvo s ograničenom odgovornošću za elektroinstalacije, grijanje i plin, OIB 21618196130</izvorni_sadrzaj>
    <derivirana_varijabla naziv="DomainObject.Predmet.ProtustrankaNazivFormatedOIB_1">E.G.P.- Poljak društvo s ograničenom odgovornošću za elektroinstalacije, grijanje i plin, OIB 21618196130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 Cesarca 2, 42000 Varaždin</izvorni_sadrzaj>
    <derivirana_varijabla naziv="DomainObject.Predmet.StrankaFormatedWithAdress_1"> Financijska agencija RC Zagreb Podružnica Varaždin, A. Cesarca 2, 42000 Varaždin</derivirana_varijabla>
  </DomainObject.Predmet.StrankaFormatedWithAdress>
  <DomainObject.Predmet.StrankaFormatedWithAdressOIB>
    <izvorni_sadrzaj> Financijska agencija RC Zagreb Podružnica Varaždin, OIB 85821130368, A. Cesarca 2, 42000 Varaždin</izvorni_sadrzaj>
    <derivirana_varijabla naziv="DomainObject.Predmet.StrankaFormatedWithAdressOIB_1"> Financijska agencija RC Zagreb Podružnica Varaždin, OIB 85821130368, A. Cesarca 2, 42000 Varaždin</derivirana_varijabla>
  </DomainObject.Predmet.StrankaFormatedWithAdressOIB>
  <DomainObject.Predmet.StrankaWithAdress>
    <izvorni_sadrzaj>Financijska agencija RC Zagreb Podružnica Varaždin A. Cesarca 2,42000 Varaždin</izvorni_sadrzaj>
    <derivirana_varijabla naziv="DomainObject.Predmet.StrankaWithAdress_1">Financijska agencija RC Zagreb Podružnica Varaždin A. Cesarca 2,42000 Varaždin</derivirana_varijabla>
  </DomainObject.Predmet.StrankaWithAdress>
  <DomainObject.Predmet.StrankaWithAdressOIB>
    <izvorni_sadrzaj>Financijska agencija RC Zagreb Podružnica Varaždin, OIB 85821130368, A. Cesarca 2,42000 Varaždin</izvorni_sadrzaj>
    <derivirana_varijabla naziv="DomainObject.Predmet.StrankaWithAdressOIB_1">Financijska agencija RC Zagreb Podružnica Varaždin, OIB 85821130368, A. 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170744.24</izvorni_sadrzaj>
    <derivirana_varijabla naziv="DomainObject.Predmet.TrenutnaVrijednost_1">170744.24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 Cesarca 2, 42000 Varaždin</item>
    </izvorni_sadrzaj>
    <derivirana_varijabla naziv="DomainObject.Predmet.StrankaListFormatedWithAdress_1">
      <item>Financijska agencija RC Zagreb Podružnica Varaždin, A. 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 Cesarca 2, 42000 Varaždin</item>
    </izvorni_sadrzaj>
    <derivirana_varijabla naziv="DomainObject.Predmet.StrankaListFormatedWithAdressOIB_1">
      <item>Financijska agencija RC Zagreb Podružnica Varaždin, OIB 85821130368, A. 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E.G.P.- Poljak društvo s ograničenom odgovornošću za elektroinstalacije, grijanje i plin</item>
    </izvorni_sadrzaj>
    <derivirana_varijabla naziv="DomainObject.Predmet.ProtuStrankaListFormated_1">
      <item>E.G.P.- Poljak društvo s ograničenom odgovornošću za elektroinstalacije, grijanje i plin</item>
    </derivirana_varijabla>
  </DomainObject.Predmet.ProtuStrankaListFormated>
  <DomainObject.Predmet.ProtuStrankaListFormatedOIB>
    <izvorni_sadrzaj>
      <item>E.G.P.- Poljak društvo s ograničenom odgovornošću za elektroinstalacije, grijanje i plin, OIB 21618196130</item>
    </izvorni_sadrzaj>
    <derivirana_varijabla naziv="DomainObject.Predmet.ProtuStrankaListFormatedOIB_1">
      <item>E.G.P.- Poljak društvo s ograničenom odgovornošću za elektroinstalacije, grijanje i plin, OIB 21618196130</item>
    </derivirana_varijabla>
  </DomainObject.Predmet.ProtuStrankaListFormatedOIB>
  <DomainObject.Predmet.ProtuStrankaListFormatedWithAdress>
    <izvorni_sadrzaj>
      <item>E.G.P.- Poljak društvo s ograničenom odgovornošću za elektroinstalacije, grijanje i plin, Trg Bana Jelačića 8, 40320 Sveta Marija</item>
    </izvorni_sadrzaj>
    <derivirana_varijabla naziv="DomainObject.Predmet.ProtuStrankaListFormatedWithAdress_1">
      <item>E.G.P.- Poljak društvo s ograničenom odgovornošću za elektroinstalacije, grijanje i plin, Trg Bana Jelačića 8, 40320 Sveta Marija</item>
    </derivirana_varijabla>
  </DomainObject.Predmet.ProtuStrankaListFormatedWithAdress>
  <DomainObject.Predmet.ProtuStrankaListFormatedWithAdressOIB>
    <izvorni_sadrzaj>
      <item>E.G.P.- Poljak društvo s ograničenom odgovornošću za elektroinstalacije, grijanje i plin, OIB 21618196130, Trg Bana Jelačića 8, 40320 Sveta Marija</item>
    </izvorni_sadrzaj>
    <derivirana_varijabla naziv="DomainObject.Predmet.ProtuStrankaListFormatedWithAdressOIB_1">
      <item>E.G.P.- Poljak društvo s ograničenom odgovornošću za elektroinstalacije, grijanje i plin, OIB 21618196130, Trg Bana Jelačića 8, 40320 Sveta Marija</item>
    </derivirana_varijabla>
  </DomainObject.Predmet.ProtuStrankaListFormatedWithAdressOIB>
  <DomainObject.Predmet.ProtuStrankaListNazivFormated>
    <izvorni_sadrzaj>
      <item>E.G.P.- Poljak društvo s ograničenom odgovornošću za elektroinstalacije, grijanje i plin</item>
    </izvorni_sadrzaj>
    <derivirana_varijabla naziv="DomainObject.Predmet.ProtuStrankaListNazivFormated_1">
      <item>E.G.P.- Poljak društvo s ograničenom odgovornošću za elektroinstalacije, grijanje i plin</item>
    </derivirana_varijabla>
  </DomainObject.Predmet.ProtuStrankaListNazivFormated>
  <DomainObject.Predmet.ProtuStrankaListNazivFormatedOIB>
    <izvorni_sadrzaj>
      <item>E.G.P.- Poljak društvo s ograničenom odgovornošću za elektroinstalacije, grijanje i plin, OIB 21618196130</item>
    </izvorni_sadrzaj>
    <derivirana_varijabla naziv="DomainObject.Predmet.ProtuStrankaListNazivFormatedOIB_1">
      <item>E.G.P.- Poljak društvo s ograničenom odgovornošću za elektroinstalacije, grijanje i plin, OIB 21618196130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E.G.P.- Poljak društvo s ograničenom odgovornošću za elektroinstalacije, grijanje i plin</izvorni_sadrzaj>
    <derivirana_varijabla naziv="DomainObject.Predmet.ProtustrankaIDrugi_1">E.G.P.- Poljak društvo s ograničenom odgovornošću za elektroinstalacije, grijanje i plin</derivirana_varijabla>
  </DomainObject.Predmet.ProtustrankaIDrugi>
  <DomainObject.Predmet.StrankaIDrugiAdressOIB>
    <izvorni_sadrzaj>Financijska agencija RC Zagreb Podružnica Varaždin, OIB 85821130368, A. Cesarca 2, 42000 Varaždin</izvorni_sadrzaj>
    <derivirana_varijabla naziv="DomainObject.Predmet.StrankaIDrugiAdressOIB_1">Financijska agencija RC Zagreb Podružnica Varaždin, OIB 85821130368, A. Cesarca 2, 42000 Varaždin</derivirana_varijabla>
  </DomainObject.Predmet.StrankaIDrugiAdressOIB>
  <DomainObject.Predmet.ProtustrankaIDrugiAdressOIB>
    <izvorni_sadrzaj>E.G.P.- Poljak društvo s ograničenom odgovornošću za elektroinstalacije, grijanje i plin, OIB 21618196130, Trg Bana Jelačića 8, 40320 Sveta Marija</izvorni_sadrzaj>
    <derivirana_varijabla naziv="DomainObject.Predmet.ProtustrankaIDrugiAdressOIB_1">E.G.P.- Poljak društvo s ograničenom odgovornošću za elektroinstalacije, grijanje i plin, OIB 21618196130, Trg Bana Jelačića 8,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E.G.P.- Poljak društvo s ograničenom odgovornošću za elektroinstalacije, grijanje i plin</item>
      <item>e-Oglasna</item>
      <item>Sudski registar</item>
    </izvorni_sadrzaj>
    <derivirana_varijabla naziv="DomainObject.Predmet.SudioniciListNaziv_1">
      <item>Financijska agencija RC Zagreb Podružnica Varaždin</item>
      <item>E.G.P.- Poljak društvo s ograničenom odgovornošću za elektroinstalacije, grijanje i plin</item>
      <item>e-Oglasna</item>
      <item>Sudski registar</item>
    </derivirana_varijabla>
  </DomainObject.Predmet.SudioniciListNaziv>
  <DomainObject.Predmet.SudioniciListAdressOIB>
    <izvorni_sadrzaj>
      <item>Financijska agencija RC Zagreb Podružnica Varaždin, OIB 85821130368, A. Cesarca 2,42000 Varaždin</item>
      <item>E.G.P.- Poljak društvo s ograničenom odgovornošću za elektroinstalacije, grijanje i plin, OIB 21618196130, Trg Bana Jelačića 8,40320 Sveta Marija</item>
      <item>e-Oglasna</item>
      <item>Sudski registar, B.Radića 2,42000 Varaždin</item>
    </izvorni_sadrzaj>
    <derivirana_varijabla naziv="DomainObject.Predmet.SudioniciListAdressOIB_1">
      <item>Financijska agencija RC Zagreb Podružnica Varaždin, OIB 85821130368, A. Cesarca 2,42000 Varaždin</item>
      <item>E.G.P.- Poljak društvo s ograničenom odgovornošću za elektroinstalacije, grijanje i plin, OIB 21618196130, Trg Bana Jelačića 8,40320 Sveta Marija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21618196130</item>
      <item>, OIB null</item>
      <item>, OIB null</item>
    </izvorni_sadrzaj>
    <derivirana_varijabla naziv="DomainObject.Predmet.SudioniciListNazivOIB_1">
      <item>, OIB 85821130368</item>
      <item>, OIB 21618196130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2310</properties:Characters>
  <properties:Lines>67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2015-11-06T08:02:00Z</dcterms:created>
  <dc:creator>user</dc:creator>
  <cp:lastModifiedBy>Marko Makaj</cp:lastModifiedBy>
  <cp:lastPrinted>2015-11-06T08:02:00Z</cp:lastPrinted>
  <dcterms:modified xmlns:xsi="http://www.w3.org/2001/XMLSchema-instance" xsi:type="dcterms:W3CDTF">2015-11-06T08:02:00Z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