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42be" w14:paraId="5c442be" w:rsidRDefault="00294BDD" w:rsidP="001940FB" w:rsidR="00294BDD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294BDD" w:rsidR="00BB396C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870FE9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294BDD" w:rsidP="00294BDD" w:rsidR="00294BDD" w:rsidRPr="00372EC9">
      <w:pPr>
        <w:spacing w:lineRule="auto" w:line="276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294BDD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294BDD" w:rsidP="00AA6BCF" w:rsidR="00294BDD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94BDD" w:rsidP="00294BDD" w:rsidR="00294BD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294BDD" w:rsidP="00294BDD" w:rsidR="00294BD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294BDD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94BD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162DEA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162DEA" w:rsidR="000F75FF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F75FF">
        <w:rPr>
          <w:rFonts w:cs="Calibri" w:eastAsia="Arial Unicode MS" w:hAnsi="Calibri" w:ascii="Calibri"/>
          <w:kern w:val="1"/>
          <w:lang w:eastAsia="ar-SA" w:val="hr-HR"/>
        </w:rPr>
        <w:t>ZDRAVKO BATINIĆ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294BDD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B918E3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0F75FF">
        <w:rPr>
          <w:rFonts w:cs="Calibri" w:eastAsia="Arial Unicode MS" w:hAnsi="Calibri" w:ascii="Calibri"/>
          <w:kern w:val="1"/>
          <w:lang w:eastAsia="ar-SA" w:val="hr-HR"/>
        </w:rPr>
        <w:t>69.208,00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0F75FF">
        <w:rPr>
          <w:rFonts w:cs="Calibri" w:eastAsia="Arial Unicode MS" w:hAnsi="Calibri" w:ascii="Calibri"/>
          <w:kern w:val="1"/>
          <w:lang w:eastAsia="ar-SA" w:val="hr-HR"/>
        </w:rPr>
        <w:t>60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0F75FF">
        <w:rPr>
          <w:rFonts w:cs="Calibri" w:eastAsia="Arial Unicode MS" w:hAnsi="Calibri" w:ascii="Calibri"/>
          <w:kern w:val="1"/>
          <w:lang w:eastAsia="ar-SA" w:val="hr-HR"/>
        </w:rPr>
        <w:t>508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,</w:t>
      </w:r>
      <w:r w:rsidR="000F75FF">
        <w:rPr>
          <w:rFonts w:cs="Calibri" w:eastAsia="Arial Unicode MS" w:hAnsi="Calibri" w:ascii="Calibri"/>
          <w:kern w:val="1"/>
          <w:lang w:eastAsia="ar-SA" w:val="hr-HR"/>
        </w:rPr>
        <w:t>00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</w:p>
    <w:p w:rsidRDefault="000F75FF" w:rsidP="00162DEA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>
        <w:rPr>
          <w:rFonts w:cs="Calibri" w:eastAsia="Arial Unicode MS" w:hAnsi="Calibri" w:ascii="Calibri"/>
          <w:kern w:val="1"/>
          <w:lang w:eastAsia="ar-SA" w:val="hr-HR"/>
        </w:rPr>
        <w:t>8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>
        <w:rPr>
          <w:rFonts w:cs="Calibri" w:eastAsia="Arial Unicode MS" w:hAnsi="Calibri" w:ascii="Calibri"/>
          <w:kern w:val="1"/>
          <w:lang w:eastAsia="ar-SA" w:val="hr-HR"/>
        </w:rPr>
        <w:t>7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294BDD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294BDD" w:rsidR="00E43846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294BD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294BDD" w:rsidRPr="00294BD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294BDD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294BDD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AA6BCF" w:rsidP="00AA6BCF" w:rsidR="00AA6BCF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460393" w:rsidP="00AA6BCF" w:rsidR="00460393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C65DCD" w:rsidR="000F75F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F75FF" w:rsidP="000F75FF" w:rsidR="000F75F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F75FF" w:rsidP="000F75FF" w:rsidR="000F75FF" w:rsidRPr="003C5AF8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Zdravko Batinić, Sukoišanska 18</w:t>
            </w:r>
            <w:r w:rsidRPr="00783BFB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Split,</w:t>
            </w:r>
            <w:r>
              <w:rPr>
                <w:rFonts w:cs="Calibri"/>
              </w:rPr>
              <w:t xml:space="preserve"> </w:t>
            </w:r>
            <w:r w:rsidRPr="00372EC9">
              <w:rPr>
                <w:rFonts w:cs="Calibri" w:hAnsi="Calibri" w:ascii="Calibri"/>
              </w:rPr>
              <w:t>OIB:</w:t>
            </w:r>
            <w:r>
              <w:rPr>
                <w:rFonts w:cs="Calibri" w:hAnsi="Calibri" w:ascii="Calibri"/>
              </w:rPr>
              <w:t xml:space="preserve"> 22736320850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F75FF" w:rsidP="000F75FF" w:rsidR="000F75FF" w:rsidRPr="00C65DCD">
            <w:pPr>
              <w:rPr>
                <w:rFonts w:cs="Calibri" w:hAnsi="Calibri" w:ascii="Calibri"/>
              </w:rPr>
            </w:pPr>
            <w:r w:rsidRPr="00C65DCD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0F75FF" w:rsidP="000F75FF" w:rsidR="000F75FF" w:rsidRPr="00C65DCD">
            <w:pPr>
              <w:rPr>
                <w:rFonts w:cs="Calibri" w:hAnsi="Calibri" w:ascii="Calibri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F75FF" w:rsidP="000F75FF" w:rsidR="000F75FF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0F75FF" w:rsidP="000F75FF" w:rsidR="000F75F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69.208,00</w:t>
            </w:r>
            <w:r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F75FF" w:rsidP="000F75FF" w:rsidR="000F75FF" w:rsidRPr="00372EC9">
            <w:pPr>
              <w:spacing w:after="0"/>
              <w:rPr>
                <w:rFonts w:cs="Calibri" w:hAnsi="Calibri" w:ascii="Calibri"/>
              </w:rPr>
            </w:pPr>
          </w:p>
          <w:p w:rsidRDefault="000F75FF" w:rsidP="000F75FF" w:rsidR="000F75F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60.508,00</w:t>
            </w:r>
            <w:r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F75FF" w:rsidP="000F75FF" w:rsidR="000F75FF" w:rsidRPr="00372EC9">
            <w:pPr>
              <w:spacing w:after="0"/>
              <w:rPr>
                <w:rFonts w:cs="Calibri" w:hAnsi="Calibri" w:ascii="Calibri"/>
              </w:rPr>
            </w:pPr>
          </w:p>
          <w:p w:rsidRDefault="000F75FF" w:rsidP="000F75FF" w:rsidR="000F75F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8.700,00</w:t>
            </w:r>
            <w:r w:rsidRPr="00F20B3B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294BDD" w:rsidP="00294BDD" w:rsidR="00294BD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94BDD" w:rsidP="00294BDD" w:rsidR="00294BD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0E6A" w:rsidP="00E90876" w:rsidR="00E90876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876" w:rsidP="00E90876" w:rsidR="00E90876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90876" w:rsidP="00E90876" w:rsidR="00E9087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E90876" w:rsidP="00E90876" w:rsidR="00E90876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E90876" w:rsidP="00E90876" w:rsidR="00E90876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347" w:rsidR="00E83347">
      <w:pPr>
        <w:spacing w:after="0"/>
      </w:pPr>
      <w:r>
        <w:separator/>
      </w:r>
    </w:p>
  </w:endnote>
  <w:endnote w:id="0" w:type="continuationSeparator">
    <w:p w:rsidRDefault="00E83347" w:rsidR="00E8334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E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347" w:rsidR="00E83347">
      <w:pPr>
        <w:spacing w:after="0"/>
      </w:pPr>
      <w:r>
        <w:separator/>
      </w:r>
    </w:p>
  </w:footnote>
  <w:footnote w:id="0" w:type="continuationSeparator">
    <w:p w:rsidRDefault="00E83347" w:rsidR="00E8334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E5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8AAC5DF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26CC"/>
    <w:rsid w:val="00045402"/>
    <w:rsid w:val="000458A5"/>
    <w:rsid w:val="00046246"/>
    <w:rsid w:val="0004639E"/>
    <w:rsid w:val="00052D79"/>
    <w:rsid w:val="000601FF"/>
    <w:rsid w:val="000666A8"/>
    <w:rsid w:val="0007025B"/>
    <w:rsid w:val="00070538"/>
    <w:rsid w:val="000709A0"/>
    <w:rsid w:val="000709C6"/>
    <w:rsid w:val="0007722B"/>
    <w:rsid w:val="000910F0"/>
    <w:rsid w:val="000912CE"/>
    <w:rsid w:val="00094E56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0F75FF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3D3F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2DEA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2903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94BDD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393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3A14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67F5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47E52"/>
    <w:rsid w:val="008547C7"/>
    <w:rsid w:val="0086376B"/>
    <w:rsid w:val="00863C9D"/>
    <w:rsid w:val="00865448"/>
    <w:rsid w:val="008708E2"/>
    <w:rsid w:val="00870FE9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0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0E6A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18E3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5DCD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3B31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3347"/>
    <w:rsid w:val="00E8405C"/>
    <w:rsid w:val="00E85FE1"/>
    <w:rsid w:val="00E86865"/>
    <w:rsid w:val="00E90016"/>
    <w:rsid w:val="00E9087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47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E5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E52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E52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E52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47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E5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E52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E52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E52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363D48-3CDF-4AE6-81B4-75AC6ADF78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1439</properties:Characters>
  <properties:Lines>77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2018-08-23T10:53:00Z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2018-08-23T12:11:00Z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St-651/2017-346 / Podnesak - Podnesak (-346.docx)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