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157c" w14:paraId="6f9157c" w:rsidRDefault="002D49EC" w:rsidP="003F6C53" w:rsidR="002D49EC" w:rsidRPr="00756D8A">
      <w:pPr>
        <w15:collapsed w:val="false"/>
      </w:pPr>
      <w:bookmarkStart w:name="_GoBack" w:id="0"/>
      <w:bookmarkEnd w:id="0"/>
    </w:p>
    <w:p w:rsidRDefault="00FE4E4C" w:rsidP="003F6C53" w:rsidR="00FE4E4C" w:rsidRPr="00756D8A"/>
    <w:p w:rsidRDefault="00721F79" w:rsidP="004B557B" w:rsidR="00721F79" w:rsidRPr="00756D8A"/>
    <w:p w:rsidRDefault="003C5ED2" w:rsidP="004B557B" w:rsidR="003C5ED2" w:rsidRPr="00756D8A"/>
    <w:p w:rsidRDefault="00721F79" w:rsidP="00721F79" w:rsidR="00721F79" w:rsidRPr="00756D8A">
      <w:pPr>
        <w:rPr>
          <w:b/>
        </w:rPr>
      </w:pPr>
      <w:r w:rsidRPr="00756D8A">
        <w:rPr>
          <w:b/>
        </w:rPr>
        <w:t>REPUBLIKA HRVATSKA</w:t>
      </w:r>
    </w:p>
    <w:p w:rsidRDefault="00721F79" w:rsidP="00721F79" w:rsidR="002B5525" w:rsidRPr="00756D8A">
      <w:pPr>
        <w:rPr>
          <w:b/>
        </w:rPr>
      </w:pPr>
      <w:r w:rsidRPr="00756D8A">
        <w:rPr>
          <w:b/>
        </w:rPr>
        <w:t>TRGOVAČKI SUD U ZADRU</w:t>
      </w:r>
      <w:r w:rsidRPr="00756D8A">
        <w:rPr>
          <w:b/>
        </w:rPr>
        <w:tab/>
      </w:r>
    </w:p>
    <w:p w:rsidRDefault="002B5525" w:rsidP="00721F79" w:rsidR="00721F79" w:rsidRPr="00756D8A">
      <w:r w:rsidRPr="00756D8A">
        <w:t>Dr. Franje Tuđmana 35</w:t>
      </w:r>
      <w:r w:rsidR="00721F79" w:rsidRPr="00756D8A">
        <w:tab/>
      </w:r>
      <w:r w:rsidR="00721F79" w:rsidRPr="00756D8A">
        <w:tab/>
      </w:r>
      <w:r w:rsidR="00721F79" w:rsidRPr="00756D8A">
        <w:tab/>
      </w:r>
      <w:r w:rsidR="00721F79" w:rsidRPr="00756D8A">
        <w:tab/>
      </w:r>
      <w:r w:rsidR="00721F79" w:rsidRPr="00756D8A">
        <w:tab/>
      </w:r>
    </w:p>
    <w:p w:rsidRDefault="002B5525" w:rsidP="00B0143C" w:rsidR="002B5525" w:rsidRPr="00756D8A"/>
    <w:p w:rsidRDefault="00AA1AD1" w:rsidP="00AA1AD1" w:rsidR="00AA1AD1" w:rsidRPr="00756D8A">
      <w:pPr>
        <w:jc w:val="center"/>
        <w:rPr>
          <w:b/>
        </w:rPr>
      </w:pPr>
      <w:r w:rsidRPr="00756D8A">
        <w:rPr>
          <w:b/>
        </w:rPr>
        <w:t xml:space="preserve">R E P U B L I K A  H R V A T S KA </w:t>
      </w:r>
    </w:p>
    <w:p w:rsidRDefault="005A3991" w:rsidP="00721F79" w:rsidR="005A3991" w:rsidRPr="00756D8A">
      <w:pPr>
        <w:rPr>
          <w:b/>
        </w:rPr>
      </w:pPr>
    </w:p>
    <w:p w:rsidRDefault="00721F79" w:rsidP="00360AB6" w:rsidR="00721F79" w:rsidRPr="00756D8A">
      <w:pPr>
        <w:jc w:val="center"/>
        <w:rPr>
          <w:b/>
        </w:rPr>
      </w:pPr>
      <w:r w:rsidRPr="00756D8A">
        <w:rPr>
          <w:b/>
        </w:rPr>
        <w:t>R J E Š E N J E</w:t>
      </w:r>
    </w:p>
    <w:p w:rsidRDefault="002B5525" w:rsidP="00721F79" w:rsidR="002B5525" w:rsidRPr="00756D8A">
      <w:pPr>
        <w:jc w:val="both"/>
      </w:pPr>
    </w:p>
    <w:p w:rsidRDefault="00360AB6" w:rsidP="00B0143C" w:rsidR="00360AB6" w:rsidRPr="00756D8A">
      <w:pPr>
        <w:pStyle w:val="Tijeloteksta"/>
        <w:ind w:firstLine="708"/>
        <w:rPr>
          <w:szCs w:val="24"/>
        </w:rPr>
      </w:pPr>
      <w:r w:rsidRPr="00756D8A">
        <w:rPr>
          <w:szCs w:val="24"/>
        </w:rPr>
        <w:t>Trgovački sud u Zadru, po su</w:t>
      </w:r>
      <w:r w:rsidR="00B0143C" w:rsidRPr="00756D8A">
        <w:rPr>
          <w:szCs w:val="24"/>
        </w:rPr>
        <w:t>tkinji</w:t>
      </w:r>
      <w:r w:rsidRPr="00756D8A">
        <w:rPr>
          <w:szCs w:val="24"/>
        </w:rPr>
        <w:t xml:space="preserve"> Ani Markač, povodom prijedloga za otvaranje stečajnog postupka nad dužnikom </w:t>
      </w:r>
      <w:r w:rsidR="001C1C46" w:rsidRPr="001C1C46">
        <w:rPr>
          <w:szCs w:val="24"/>
          <w:lang w:val="en-AU"/>
        </w:rPr>
        <w:t>LAST MINUTE j.d.o.o. turistička agencija, U</w:t>
      </w:r>
      <w:r w:rsidR="00282454">
        <w:rPr>
          <w:szCs w:val="24"/>
          <w:lang w:val="en-AU"/>
        </w:rPr>
        <w:t>gljan, Batalaška ulica 35, OIB:</w:t>
      </w:r>
      <w:r w:rsidR="001C1C46" w:rsidRPr="001C1C46">
        <w:rPr>
          <w:szCs w:val="24"/>
          <w:lang w:val="en-AU"/>
        </w:rPr>
        <w:t>23559641428</w:t>
      </w:r>
      <w:r w:rsidRPr="00756D8A">
        <w:rPr>
          <w:szCs w:val="24"/>
        </w:rPr>
        <w:t xml:space="preserve">, dana </w:t>
      </w:r>
      <w:r w:rsidR="00282454">
        <w:rPr>
          <w:szCs w:val="24"/>
        </w:rPr>
        <w:t>8</w:t>
      </w:r>
      <w:r w:rsidR="005A7FDB" w:rsidRPr="00756D8A">
        <w:rPr>
          <w:szCs w:val="24"/>
        </w:rPr>
        <w:t xml:space="preserve">. </w:t>
      </w:r>
      <w:r w:rsidR="00282454">
        <w:rPr>
          <w:szCs w:val="24"/>
        </w:rPr>
        <w:t>rujna</w:t>
      </w:r>
      <w:r w:rsidR="00DE4EDD" w:rsidRPr="00756D8A">
        <w:rPr>
          <w:szCs w:val="24"/>
        </w:rPr>
        <w:t xml:space="preserve"> </w:t>
      </w:r>
      <w:r w:rsidR="009B73AC" w:rsidRPr="00756D8A">
        <w:rPr>
          <w:szCs w:val="24"/>
        </w:rPr>
        <w:t>2017</w:t>
      </w:r>
      <w:r w:rsidRPr="00756D8A">
        <w:rPr>
          <w:szCs w:val="24"/>
        </w:rPr>
        <w:t xml:space="preserve">. </w:t>
      </w:r>
    </w:p>
    <w:p w:rsidRDefault="004270AE" w:rsidP="00721F79" w:rsidR="004270AE" w:rsidRPr="00756D8A"/>
    <w:p w:rsidRDefault="00721F79" w:rsidP="00721F79" w:rsidR="00721F79" w:rsidRPr="00756D8A">
      <w:pPr>
        <w:jc w:val="center"/>
      </w:pPr>
      <w:r w:rsidRPr="00756D8A">
        <w:t>r i j e š i o  j e</w:t>
      </w:r>
    </w:p>
    <w:p w:rsidRDefault="00D44689" w:rsidP="0063724D" w:rsidR="00D44689" w:rsidRPr="00756D8A"/>
    <w:p w:rsidRDefault="00756D8A" w:rsidP="00756D8A" w:rsidR="00CC3921" w:rsidRPr="00756D8A">
      <w:pPr>
        <w:jc w:val="both"/>
      </w:pPr>
      <w:r>
        <w:t xml:space="preserve">I.       </w:t>
      </w:r>
      <w:r w:rsidR="00CC3921" w:rsidRPr="00756D8A">
        <w:t>Pokreće se prethodni postupak radi utvrđivanja</w:t>
      </w:r>
      <w:r w:rsidR="00456801" w:rsidRPr="00756D8A">
        <w:t xml:space="preserve"> pretpostavki za otvaranje stečajnog</w:t>
      </w:r>
      <w:r w:rsidR="00DE7329" w:rsidRPr="00756D8A">
        <w:t xml:space="preserve"> postupka</w:t>
      </w:r>
      <w:r w:rsidR="00456801" w:rsidRPr="00756D8A">
        <w:t xml:space="preserve"> nad</w:t>
      </w:r>
      <w:r w:rsidR="00DE7329" w:rsidRPr="00756D8A">
        <w:t xml:space="preserve"> stečajnim dužnikom</w:t>
      </w:r>
      <w:r w:rsidR="005A7FDB" w:rsidRPr="00756D8A">
        <w:t xml:space="preserve"> </w:t>
      </w:r>
      <w:r w:rsidR="00CC3921" w:rsidRPr="00756D8A">
        <w:t xml:space="preserve"> </w:t>
      </w:r>
      <w:r w:rsidR="001C1C46" w:rsidRPr="001C1C46">
        <w:rPr>
          <w:lang w:val="en-AU"/>
        </w:rPr>
        <w:t>LAST MINUTE j.d.o.o. turistička agencija, U</w:t>
      </w:r>
      <w:r w:rsidR="00282454">
        <w:rPr>
          <w:lang w:val="en-AU"/>
        </w:rPr>
        <w:t>gljan, Batalaška ulica 35, OIB:</w:t>
      </w:r>
      <w:r w:rsidR="001C1C46" w:rsidRPr="001C1C46">
        <w:rPr>
          <w:lang w:val="en-AU"/>
        </w:rPr>
        <w:t>23559641428</w:t>
      </w:r>
      <w:r w:rsidR="009B73AC" w:rsidRPr="00756D8A">
        <w:t>.</w:t>
      </w:r>
    </w:p>
    <w:p w:rsidRDefault="009B73AC" w:rsidP="009B73AC" w:rsidR="009B73AC" w:rsidRPr="00756D8A">
      <w:pPr>
        <w:jc w:val="both"/>
      </w:pPr>
    </w:p>
    <w:p w:rsidRDefault="00756D8A" w:rsidP="00756D8A" w:rsidR="00756D8A" w:rsidRPr="00756D8A">
      <w:pPr>
        <w:jc w:val="both"/>
      </w:pPr>
      <w:r>
        <w:t>I</w:t>
      </w:r>
      <w:r w:rsidRPr="00756D8A">
        <w:t xml:space="preserve">I. </w:t>
      </w:r>
      <w:r w:rsidRPr="00756D8A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82454">
        <w:rPr>
          <w:b/>
        </w:rPr>
        <w:t>28</w:t>
      </w:r>
      <w:r w:rsidRPr="00282454">
        <w:rPr>
          <w:b/>
        </w:rPr>
        <w:t xml:space="preserve">. rujna 2017. u </w:t>
      </w:r>
      <w:r w:rsidR="00282454">
        <w:rPr>
          <w:b/>
        </w:rPr>
        <w:t>10</w:t>
      </w:r>
      <w:r w:rsidRPr="00282454">
        <w:rPr>
          <w:b/>
        </w:rPr>
        <w:t>,30</w:t>
      </w:r>
      <w:r w:rsidRPr="00282454">
        <w:t xml:space="preserve"> </w:t>
      </w:r>
      <w:r w:rsidRPr="00282454">
        <w:rPr>
          <w:b/>
          <w:bCs/>
        </w:rPr>
        <w:t>sati</w:t>
      </w:r>
      <w:r w:rsidRPr="00282454">
        <w:t xml:space="preserve"> </w:t>
      </w:r>
      <w:r w:rsidRPr="00756D8A">
        <w:t>kod ovog suda, Ulica Franje Tuđmana br. 35, sudnica br, 14/I.</w:t>
      </w:r>
    </w:p>
    <w:p w:rsidRDefault="00756D8A" w:rsidP="00756D8A" w:rsidR="00756D8A" w:rsidRPr="00756D8A">
      <w:pPr>
        <w:jc w:val="both"/>
      </w:pPr>
    </w:p>
    <w:p w:rsidRDefault="00756D8A" w:rsidP="00756D8A" w:rsidR="00756D8A">
      <w:pPr>
        <w:jc w:val="both"/>
      </w:pPr>
      <w:r>
        <w:t xml:space="preserve">III. </w:t>
      </w:r>
      <w:r>
        <w:tab/>
      </w:r>
      <w:r w:rsidRPr="00756D8A">
        <w:t xml:space="preserve">Na ročište se poziva osoba ovlaštena za zastupanje dužnika po zakonu, podnositelji prijedloga, te pravna osoba koja obavlja poslove platnog prometa za dužnika. </w:t>
      </w:r>
    </w:p>
    <w:p w:rsidRDefault="00756D8A" w:rsidP="00756D8A" w:rsidR="00756D8A">
      <w:pPr>
        <w:jc w:val="both"/>
      </w:pPr>
    </w:p>
    <w:p w:rsidRDefault="00756D8A" w:rsidP="00756D8A" w:rsidR="007B690B" w:rsidRPr="00756D8A">
      <w:pPr>
        <w:jc w:val="both"/>
      </w:pPr>
      <w:r>
        <w:t xml:space="preserve">IV.    </w:t>
      </w:r>
      <w:r w:rsidR="007B690B" w:rsidRPr="00756D8A">
        <w:t xml:space="preserve">Upozorava se osoba ovlaštena za zastupanje dužnika po zakonu </w:t>
      </w:r>
      <w:r w:rsidR="001C1C46">
        <w:t>Miljenko Stanić</w:t>
      </w:r>
      <w:r w:rsidR="007B690B" w:rsidRPr="00756D8A">
        <w:t xml:space="preserve"> iz </w:t>
      </w:r>
      <w:r w:rsidR="001C1C46">
        <w:t>Ugljana</w:t>
      </w:r>
      <w:r w:rsidR="007B690B" w:rsidRPr="00756D8A">
        <w:t>, da u slučaju  neodazivanja istoga ovom pozivu, Sud će temeljem čl. 180. u svezi čl. 178. Stečajnog zakona odrediti njegovo prisilno dovođenje.</w:t>
      </w:r>
    </w:p>
    <w:p w:rsidRDefault="00D44689" w:rsidP="00DE7329" w:rsidR="00D44689" w:rsidRPr="00756D8A"/>
    <w:p w:rsidRDefault="00721F79" w:rsidP="00721F79" w:rsidR="00721F79" w:rsidRPr="00756D8A">
      <w:pPr>
        <w:jc w:val="center"/>
      </w:pPr>
      <w:r w:rsidRPr="00756D8A">
        <w:t>Obrazloženje</w:t>
      </w:r>
    </w:p>
    <w:p w:rsidRDefault="00D44689" w:rsidP="00360AB6" w:rsidR="00D44689" w:rsidRPr="00756D8A"/>
    <w:p w:rsidRDefault="00721F79" w:rsidP="00ED6162" w:rsidR="00245588" w:rsidRPr="00756D8A">
      <w:pPr>
        <w:jc w:val="both"/>
      </w:pPr>
      <w:r w:rsidRPr="00756D8A">
        <w:tab/>
      </w:r>
      <w:r w:rsidR="00245588" w:rsidRPr="00756D8A">
        <w:t>Financijska agencija</w:t>
      </w:r>
      <w:r w:rsidR="00D44689" w:rsidRPr="00756D8A">
        <w:t xml:space="preserve"> </w:t>
      </w:r>
      <w:r w:rsidR="00ED6162" w:rsidRPr="00756D8A">
        <w:t>dostavi</w:t>
      </w:r>
      <w:r w:rsidR="00245588" w:rsidRPr="00756D8A">
        <w:t>la</w:t>
      </w:r>
      <w:r w:rsidR="00ED6162" w:rsidRPr="00756D8A">
        <w:t xml:space="preserve"> </w:t>
      </w:r>
      <w:r w:rsidR="005C0456" w:rsidRPr="00756D8A">
        <w:t>je ovom S</w:t>
      </w:r>
      <w:r w:rsidR="00ED6162" w:rsidRPr="00756D8A">
        <w:t xml:space="preserve">udu prijedlog za </w:t>
      </w:r>
      <w:r w:rsidR="00245588" w:rsidRPr="00756D8A">
        <w:t>otvaranje</w:t>
      </w:r>
      <w:r w:rsidR="00ED6162" w:rsidRPr="00756D8A">
        <w:t xml:space="preserve"> stečajnog postupka nad stečajnim dužnikom </w:t>
      </w:r>
      <w:r w:rsidR="001C1C46" w:rsidRPr="001C1C46">
        <w:rPr>
          <w:lang w:val="en-AU"/>
        </w:rPr>
        <w:t>LAST MINUTE j.d.o.o. turistička agencija, Ugljan, Batalaška ulica 35</w:t>
      </w:r>
      <w:r w:rsidR="000B79D0" w:rsidRPr="00756D8A">
        <w:rPr>
          <w:lang w:val="en-AU"/>
        </w:rPr>
        <w:t xml:space="preserve">, </w:t>
      </w:r>
      <w:r w:rsidR="00ED6162" w:rsidRPr="00756D8A">
        <w:t>navodeći da</w:t>
      </w:r>
      <w:r w:rsidR="005F65CA" w:rsidRPr="00756D8A">
        <w:t xml:space="preserve"> dužnik na dan </w:t>
      </w:r>
      <w:r w:rsidR="001C1C46">
        <w:t>27</w:t>
      </w:r>
      <w:r w:rsidR="00245588" w:rsidRPr="00756D8A">
        <w:t xml:space="preserve">. </w:t>
      </w:r>
      <w:r w:rsidR="001C1C46">
        <w:t>srpnja</w:t>
      </w:r>
      <w:r w:rsidR="007B690B" w:rsidRPr="00756D8A">
        <w:t xml:space="preserve"> </w:t>
      </w:r>
      <w:r w:rsidR="00245588" w:rsidRPr="00756D8A">
        <w:t>201</w:t>
      </w:r>
      <w:r w:rsidR="007B690B" w:rsidRPr="00756D8A">
        <w:t>7</w:t>
      </w:r>
      <w:r w:rsidR="00245588" w:rsidRPr="00756D8A">
        <w:t xml:space="preserve">. u Očevidniku redoslijeda osnova za plaćanje ima evidentirane neizvršene osnove za plaćanje u neprekinutom razdoblju od </w:t>
      </w:r>
      <w:r w:rsidR="00DE4EDD" w:rsidRPr="00756D8A">
        <w:t>120</w:t>
      </w:r>
      <w:r w:rsidR="00245588" w:rsidRPr="00756D8A">
        <w:t xml:space="preserve"> dana u iznosu od </w:t>
      </w:r>
      <w:r w:rsidR="001C1C46">
        <w:t>24</w:t>
      </w:r>
      <w:r w:rsidR="000B79D0" w:rsidRPr="00756D8A">
        <w:t>.</w:t>
      </w:r>
      <w:r w:rsidR="001C1C46">
        <w:t>477</w:t>
      </w:r>
      <w:r w:rsidR="007B690B" w:rsidRPr="00756D8A">
        <w:t>,</w:t>
      </w:r>
      <w:r w:rsidR="001C1C46">
        <w:t>78</w:t>
      </w:r>
      <w:r w:rsidR="00730BF7" w:rsidRPr="00756D8A">
        <w:t xml:space="preserve"> </w:t>
      </w:r>
      <w:r w:rsidR="00245588" w:rsidRPr="00756D8A">
        <w:t>kun</w:t>
      </w:r>
      <w:r w:rsidR="00756D8A">
        <w:t>a</w:t>
      </w:r>
      <w:r w:rsidR="004B71CF" w:rsidRPr="00756D8A">
        <w:t xml:space="preserve">, te da </w:t>
      </w:r>
      <w:r w:rsidR="00730D12" w:rsidRPr="00756D8A">
        <w:t xml:space="preserve">ima </w:t>
      </w:r>
      <w:r w:rsidR="001C1C46">
        <w:t>jednog zaposlenog</w:t>
      </w:r>
      <w:r w:rsidR="00245588" w:rsidRPr="00756D8A">
        <w:t xml:space="preserve">. </w:t>
      </w:r>
    </w:p>
    <w:p w:rsidRDefault="00ED6162" w:rsidP="00756D8A" w:rsidR="005A3991" w:rsidRPr="00756D8A">
      <w:pPr>
        <w:jc w:val="both"/>
      </w:pPr>
      <w:r w:rsidRPr="00756D8A">
        <w:tab/>
        <w:t>Kako iz prijedloga za otvaranje stečajnog postupka proizlazi da je utvrđeno postojanje stečajnog razloga – nesposobnost za plaćanje</w:t>
      </w:r>
      <w:r w:rsidR="002A72E9" w:rsidRPr="00756D8A">
        <w:t xml:space="preserve"> predviđenog u čl. 6. st. 2. alineja </w:t>
      </w:r>
      <w:r w:rsidR="00067D16" w:rsidRPr="00756D8A">
        <w:t>1</w:t>
      </w:r>
      <w:r w:rsidR="002A72E9" w:rsidRPr="00756D8A">
        <w:t>. Stečajnog zakona</w:t>
      </w:r>
      <w:r w:rsidR="00067D16" w:rsidRPr="00756D8A">
        <w:t xml:space="preserve">, to je valjalo odrediti ročište radi utvrđivanja uvjeta za otvaranje i vođenje stečajnog postupka.  </w:t>
      </w:r>
      <w:r w:rsidR="002A72E9" w:rsidRPr="00756D8A">
        <w:t xml:space="preserve"> </w:t>
      </w:r>
    </w:p>
    <w:p w:rsidRDefault="00242F45" w:rsidP="00B0143C" w:rsidR="003423FC" w:rsidRPr="00756D8A">
      <w:pPr>
        <w:jc w:val="center"/>
      </w:pPr>
      <w:r w:rsidRPr="00756D8A">
        <w:t xml:space="preserve">U Zadru </w:t>
      </w:r>
      <w:r w:rsidR="00282454">
        <w:t>8</w:t>
      </w:r>
      <w:r w:rsidR="005A7FDB" w:rsidRPr="00756D8A">
        <w:t xml:space="preserve">. </w:t>
      </w:r>
      <w:r w:rsidR="00282454">
        <w:t>rujna</w:t>
      </w:r>
      <w:r w:rsidR="00DE4EDD" w:rsidRPr="00756D8A">
        <w:t xml:space="preserve"> </w:t>
      </w:r>
      <w:r w:rsidR="00F72F6B" w:rsidRPr="00756D8A">
        <w:t>2017</w:t>
      </w:r>
      <w:r w:rsidR="001A5792" w:rsidRPr="00756D8A">
        <w:t>.</w:t>
      </w:r>
      <w:r w:rsidR="00721F79" w:rsidRPr="00756D8A">
        <w:t xml:space="preserve"> </w:t>
      </w:r>
    </w:p>
    <w:p w:rsidRDefault="00B0143C" w:rsidP="00756D8A" w:rsidR="00B0143C" w:rsidRPr="00756D8A"/>
    <w:p w:rsidRDefault="005A7FDB" w:rsidP="005C0456" w:rsidR="00794DBD" w:rsidRPr="00756D8A">
      <w:pPr>
        <w:jc w:val="right"/>
      </w:pPr>
      <w:r w:rsidRPr="00756D8A">
        <w:tab/>
      </w:r>
      <w:r w:rsidRPr="00756D8A">
        <w:tab/>
      </w:r>
      <w:r w:rsidRPr="00756D8A">
        <w:tab/>
      </w:r>
      <w:r w:rsidRPr="00756D8A">
        <w:tab/>
      </w:r>
      <w:r w:rsidRPr="00756D8A">
        <w:tab/>
        <w:t xml:space="preserve">        </w:t>
      </w:r>
      <w:r w:rsidR="00B0143C" w:rsidRPr="00756D8A">
        <w:t>S</w:t>
      </w:r>
      <w:r w:rsidR="00360AB6" w:rsidRPr="00756D8A">
        <w:t>utkinja</w:t>
      </w:r>
    </w:p>
    <w:p w:rsidRDefault="007133CD" w:rsidP="00756D8A" w:rsidR="00F72F6B" w:rsidRPr="00756D8A">
      <w:pPr>
        <w:jc w:val="right"/>
      </w:pPr>
      <w:r w:rsidRPr="00756D8A">
        <w:tab/>
      </w:r>
      <w:r w:rsidRPr="00756D8A">
        <w:tab/>
      </w:r>
      <w:r w:rsidR="00B0143C" w:rsidRPr="00756D8A">
        <w:tab/>
      </w:r>
      <w:r w:rsidR="00B0143C" w:rsidRPr="00756D8A">
        <w:tab/>
      </w:r>
      <w:r w:rsidR="00B0143C" w:rsidRPr="00756D8A">
        <w:tab/>
      </w:r>
      <w:r w:rsidR="00B0143C" w:rsidRPr="00756D8A">
        <w:tab/>
      </w:r>
      <w:r w:rsidR="00B0143C" w:rsidRPr="00756D8A">
        <w:tab/>
      </w:r>
      <w:r w:rsidR="005A7FDB" w:rsidRPr="00756D8A">
        <w:t xml:space="preserve">                 </w:t>
      </w:r>
      <w:r w:rsidR="00756D8A">
        <w:t>Ana Markač</w:t>
      </w:r>
    </w:p>
    <w:p w:rsidRDefault="0020610B" w:rsidP="00721F79" w:rsidR="00721F79" w:rsidRPr="00756D8A">
      <w:r w:rsidRPr="00756D8A">
        <w:t>U</w:t>
      </w:r>
      <w:r w:rsidR="00721F79" w:rsidRPr="00756D8A">
        <w:t xml:space="preserve">PUTA O PRAVNOM LIJEKU:  </w:t>
      </w:r>
    </w:p>
    <w:p w:rsidRDefault="00721F79" w:rsidP="005A7FDB" w:rsidR="005F65CA" w:rsidRPr="00756D8A">
      <w:r w:rsidRPr="00756D8A">
        <w:t>Protiv ovog rješenja nije dopuštena žalba.</w:t>
      </w:r>
    </w:p>
    <w:p w:rsidRDefault="005C0456" w:rsidP="005A7FDB" w:rsidR="005C0456"/>
    <w:p w:rsidRDefault="00756D8A" w:rsidP="005A7FDB" w:rsidR="00756D8A"/>
    <w:p w:rsidRDefault="00756D8A" w:rsidP="005A7FDB" w:rsidR="00756D8A" w:rsidRPr="00756D8A"/>
    <w:p w:rsidRDefault="0020610B" w:rsidP="0020610B" w:rsidR="0020610B" w:rsidRPr="00756D8A">
      <w:pPr>
        <w:ind w:firstLine="360"/>
      </w:pPr>
      <w:r w:rsidRPr="00756D8A">
        <w:lastRenderedPageBreak/>
        <w:t xml:space="preserve">Dostaviti: </w:t>
      </w:r>
    </w:p>
    <w:p w:rsidRDefault="00A10BFD" w:rsidP="00360AB6" w:rsidR="003423FC" w:rsidRPr="00756D8A">
      <w:pPr>
        <w:numPr>
          <w:ilvl w:val="0"/>
          <w:numId w:val="3"/>
        </w:numPr>
      </w:pPr>
      <w:r w:rsidRPr="00756D8A">
        <w:t xml:space="preserve">dužniku </w:t>
      </w:r>
      <w:r w:rsidR="001C1C46" w:rsidRPr="001C1C46">
        <w:rPr>
          <w:lang w:val="en-AU"/>
        </w:rPr>
        <w:t>LAST MINUTE j.d.o.o. turistička agencija, Ugljan, Batalaška ulica 35</w:t>
      </w:r>
    </w:p>
    <w:p w:rsidRDefault="00271200" w:rsidP="00360AB6" w:rsidR="00C90E94" w:rsidRPr="00756D8A">
      <w:pPr>
        <w:numPr>
          <w:ilvl w:val="0"/>
          <w:numId w:val="3"/>
        </w:numPr>
      </w:pPr>
      <w:r>
        <w:rPr>
          <w:lang w:val="en-AU"/>
        </w:rPr>
        <w:t>Miljenko Stanić, Ugljan, Batalaška ulica 35</w:t>
      </w:r>
    </w:p>
    <w:p w:rsidRDefault="0020610B" w:rsidP="00242F45" w:rsidR="00AB76CD" w:rsidRPr="00756D8A">
      <w:pPr>
        <w:pStyle w:val="Odlomakpopisa"/>
        <w:numPr>
          <w:ilvl w:val="0"/>
          <w:numId w:val="3"/>
        </w:numPr>
      </w:pPr>
      <w:r w:rsidRPr="00756D8A">
        <w:t>FINA</w:t>
      </w:r>
      <w:r w:rsidR="00004F3B" w:rsidRPr="00756D8A">
        <w:t xml:space="preserve"> </w:t>
      </w:r>
    </w:p>
    <w:p w:rsidRDefault="00917A5C" w:rsidP="0020610B" w:rsidR="0020610B" w:rsidRPr="00756D8A">
      <w:pPr>
        <w:numPr>
          <w:ilvl w:val="0"/>
          <w:numId w:val="3"/>
        </w:numPr>
      </w:pPr>
      <w:r w:rsidRPr="00756D8A">
        <w:t>Porezna uprava</w:t>
      </w:r>
      <w:r w:rsidR="0020610B" w:rsidRPr="00756D8A">
        <w:t xml:space="preserve"> </w:t>
      </w:r>
      <w:r w:rsidR="00D44689" w:rsidRPr="00756D8A">
        <w:t>Zadar</w:t>
      </w:r>
      <w:r w:rsidR="00F835AE" w:rsidRPr="00756D8A">
        <w:t xml:space="preserve"> </w:t>
      </w:r>
    </w:p>
    <w:p w:rsidRDefault="002B5525" w:rsidP="0020610B" w:rsidR="0020610B" w:rsidRPr="00756D8A">
      <w:pPr>
        <w:numPr>
          <w:ilvl w:val="0"/>
          <w:numId w:val="3"/>
        </w:numPr>
      </w:pPr>
      <w:r w:rsidRPr="00756D8A">
        <w:t>e-</w:t>
      </w:r>
      <w:r w:rsidR="00756D8A" w:rsidRPr="00756D8A">
        <w:t xml:space="preserve">Oglasna </w:t>
      </w:r>
      <w:r w:rsidR="0020610B" w:rsidRPr="00756D8A">
        <w:t>ploča</w:t>
      </w:r>
      <w:r w:rsidR="00756D8A">
        <w:t xml:space="preserve"> sudova</w:t>
      </w:r>
    </w:p>
    <w:p w:rsidRDefault="0020610B" w:rsidP="00F60CD9" w:rsidR="0020610B" w:rsidRPr="00756D8A">
      <w:pPr>
        <w:numPr>
          <w:ilvl w:val="0"/>
          <w:numId w:val="3"/>
        </w:numPr>
      </w:pPr>
      <w:r w:rsidRPr="00756D8A">
        <w:t>u spis</w:t>
      </w:r>
    </w:p>
    <w:p w:rsidRDefault="0020610B" w:rsidP="0020610B" w:rsidR="0020610B" w:rsidRPr="00756D8A"/>
    <w:p w:rsidRDefault="0020610B" w:rsidP="0020610B" w:rsidR="0020610B" w:rsidRPr="00756D8A"/>
    <w:p w:rsidRDefault="0020610B" w:rsidP="0020610B" w:rsidR="0020610B" w:rsidRPr="00756D8A">
      <w:pPr>
        <w:ind w:firstLine="360"/>
      </w:pPr>
    </w:p>
    <w:p w:rsidRDefault="0020610B" w:rsidP="005A3991" w:rsidR="0020610B" w:rsidRPr="00756D8A">
      <w:pPr>
        <w:ind w:firstLine="360"/>
      </w:pPr>
    </w:p>
    <w:sectPr w:rsidSect="005A7FDB" w:rsidR="0020610B" w:rsidRPr="00756D8A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C46" w:rsidP="00AA1AD1" w:rsidR="001C1C46">
      <w:r>
        <w:separator/>
      </w:r>
    </w:p>
  </w:endnote>
  <w:endnote w:id="0" w:type="continuationSeparator">
    <w:p w:rsidRDefault="001C1C46" w:rsidP="00AA1AD1" w:rsidR="001C1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C46" w:rsidP="00AA1AD1" w:rsidR="001C1C46">
      <w:r>
        <w:separator/>
      </w:r>
    </w:p>
  </w:footnote>
  <w:footnote w:id="0" w:type="continuationSeparator">
    <w:p w:rsidRDefault="001C1C46" w:rsidP="00AA1AD1" w:rsidR="001C1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C46" w:rsidP="00360AB6" w:rsidR="001C1C4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C505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282454" w:rsidP="00DE4EDD" w:rsidR="001C1C46">
    <w:pPr>
      <w:pStyle w:val="Zaglavlje"/>
      <w:jc w:val="right"/>
    </w:pPr>
    <w:r>
      <w:t>Poslovni broj: 2 St-353/17-5</w:t>
    </w:r>
  </w:p>
  <w:p w:rsidRDefault="001C1C46" w:rsidP="00360AB6" w:rsidR="001C1C46">
    <w:pPr>
      <w:jc w:val="right"/>
    </w:pPr>
  </w:p>
  <w:p w:rsidRDefault="001C1C46" w:rsidR="001C1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454" w:rsidP="00360AB6" w:rsidR="001C1C46">
    <w:pPr>
      <w:pStyle w:val="Zaglavlje"/>
      <w:jc w:val="right"/>
    </w:pPr>
    <w:r>
      <w:t>Poslovni broj: 2 St-353/17-5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1C46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71200"/>
    <w:rsid w:val="00271CD0"/>
    <w:rsid w:val="00280133"/>
    <w:rsid w:val="00282454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3FC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95F"/>
    <w:rsid w:val="004B557B"/>
    <w:rsid w:val="004B71CF"/>
    <w:rsid w:val="004C1B73"/>
    <w:rsid w:val="004C2C4C"/>
    <w:rsid w:val="004C4911"/>
    <w:rsid w:val="004C609C"/>
    <w:rsid w:val="004C7B1B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56D8A"/>
    <w:rsid w:val="00773885"/>
    <w:rsid w:val="00780041"/>
    <w:rsid w:val="00794DBD"/>
    <w:rsid w:val="00797B66"/>
    <w:rsid w:val="007A1710"/>
    <w:rsid w:val="007B690B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C505F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7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7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LAST MINUTE j.d.o.o. turistička agencija</izvorni_sadrzaj>
    <derivirana_varijabla naziv="DomainObject.Predmet.ProtustrankaFormated_1">  LAST MINUTE j.d.o.o. turistička agencija</derivirana_varijabla>
  </DomainObject.Predmet.ProtustrankaFormated>
  <DomainObject.Predmet.ProtustrankaFormatedOIB>
    <izvorni_sadrzaj>  LAST MINUTE j.d.o.o. turistička agencija, OIB 23559641428</izvorni_sadrzaj>
    <derivirana_varijabla naziv="DomainObject.Predmet.ProtustrankaFormatedOIB_1">  LAST MINUTE j.d.o.o. turistička agencija, OIB 23559641428</derivirana_varijabla>
  </DomainObject.Predmet.ProtustrankaFormatedOIB>
  <DomainObject.Predmet.ProtustrankaFormatedWithAdress>
    <izvorni_sadrzaj> LAST MINUTE j.d.o.o. turistička agencija, Batalaška ulica 35, 23273 Ugljan</izvorni_sadrzaj>
    <derivirana_varijabla naziv="DomainObject.Predmet.ProtustrankaFormatedWithAdress_1"> LAST MINUTE j.d.o.o. turistička agencija, Batalaška ulica 35, 23273 Ugljan</derivirana_varijabla>
  </DomainObject.Predmet.ProtustrankaFormatedWithAdress>
  <DomainObject.Predmet.ProtustrankaFormatedWithAdressOIB>
    <izvorni_sadrzaj> LAST MINUTE j.d.o.o. turistička agencija, OIB 23559641428, Batalaška ulica 35, 23273 Ugljan</izvorni_sadrzaj>
    <derivirana_varijabla naziv="DomainObject.Predmet.ProtustrankaFormatedWithAdressOIB_1"> LAST MINUTE j.d.o.o. turistička agencija, OIB 23559641428, Batalaška ulica 35, 23273 Ugljan</derivirana_varijabla>
  </DomainObject.Predmet.ProtustrankaFormatedWithAdressOIB>
  <DomainObject.Predmet.ProtustrankaWithAdress>
    <izvorni_sadrzaj>LAST MINUTE j.d.o.o. turistička agencija Batalaška ulica 35, 23273 Ugljan</izvorni_sadrzaj>
    <derivirana_varijabla naziv="DomainObject.Predmet.ProtustrankaWithAdress_1">LAST MINUTE j.d.o.o. turistička agencija Batalaška ulica 35, 23273 Ugljan</derivirana_varijabla>
  </DomainObject.Predmet.ProtustrankaWithAdress>
  <DomainObject.Predmet.ProtustrankaWithAdressOIB>
    <izvorni_sadrzaj>LAST MINUTE j.d.o.o. turistička agencija, OIB 23559641428, Batalaška ulica 35, 23273 Ugljan</izvorni_sadrzaj>
    <derivirana_varijabla naziv="DomainObject.Predmet.ProtustrankaWithAdressOIB_1">LAST MINUTE j.d.o.o. turistička agencija, OIB 23559641428, Batalaška ulica 35, 23273 Ugljan</derivirana_varijabla>
  </DomainObject.Predmet.ProtustrankaWithAdressOIB>
  <DomainObject.Predmet.ProtustrankaNazivFormated>
    <izvorni_sadrzaj>LAST MINUTE j.d.o.o. turistička agencija</izvorni_sadrzaj>
    <derivirana_varijabla naziv="DomainObject.Predmet.ProtustrankaNazivFormated_1">LAST MINUTE j.d.o.o. turistička agencija</derivirana_varijabla>
  </DomainObject.Predmet.ProtustrankaNazivFormated>
  <DomainObject.Predmet.ProtustrankaNazivFormatedOIB>
    <izvorni_sadrzaj>LAST MINUTE j.d.o.o. turistička agencija, OIB 23559641428</izvorni_sadrzaj>
    <derivirana_varijabla naziv="DomainObject.Predmet.ProtustrankaNazivFormatedOIB_1">LAST MINUTE j.d.o.o. turistička agencija, OIB 23559641428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LAST MINUTE j.d.o.o. turistička agencija</item>
    </izvorni_sadrzaj>
    <derivirana_varijabla naziv="DomainObject.Predmet.ProtuStrankaListFormated_1">
      <item>LAST MINUTE j.d.o.o. turistička agencija</item>
    </derivirana_varijabla>
  </DomainObject.Predmet.ProtuStrankaListFormated>
  <DomainObject.Predmet.ProtuStrankaListFormatedOIB>
    <izvorni_sadrzaj>
      <item>LAST MINUTE j.d.o.o. turistička agencija, OIB 23559641428</item>
    </izvorni_sadrzaj>
    <derivirana_varijabla naziv="DomainObject.Predmet.ProtuStrankaListFormatedOIB_1">
      <item>LAST MINUTE j.d.o.o. turistička agencija, OIB 23559641428</item>
    </derivirana_varijabla>
  </DomainObject.Predmet.ProtuStrankaListFormatedOIB>
  <DomainObject.Predmet.ProtuStrankaListFormatedWithAdress>
    <izvorni_sadrzaj>
      <item>LAST MINUTE j.d.o.o. turistička agencija, Batalaška ulica 35, 23273 Ugljan</item>
    </izvorni_sadrzaj>
    <derivirana_varijabla naziv="DomainObject.Predmet.ProtuStrankaListFormatedWithAdress_1">
      <item>LAST MINUTE j.d.o.o. turistička agencija, Batalaška ulica 35, 23273 Ugljan</item>
    </derivirana_varijabla>
  </DomainObject.Predmet.ProtuStrankaListFormatedWithAdress>
  <DomainObject.Predmet.ProtuStrankaListFormatedWithAdressOIB>
    <izvorni_sadrzaj>
      <item>LAST MINUTE j.d.o.o. turistička agencija, OIB 23559641428, Batalaška ulica 35, 23273 Ugljan</item>
    </izvorni_sadrzaj>
    <derivirana_varijabla naziv="DomainObject.Predmet.ProtuStrankaListFormatedWithAdressOIB_1">
      <item>LAST MINUTE j.d.o.o. turistička agencija, OIB 23559641428, Batalaška ulica 35, 23273 Ugljan</item>
    </derivirana_varijabla>
  </DomainObject.Predmet.ProtuStrankaListFormatedWithAdressOIB>
  <DomainObject.Predmet.ProtuStrankaListNazivFormated>
    <izvorni_sadrzaj>
      <item>LAST MINUTE j.d.o.o. turistička agencija</item>
    </izvorni_sadrzaj>
    <derivirana_varijabla naziv="DomainObject.Predmet.ProtuStrankaListNazivFormated_1">
      <item>LAST MINUTE j.d.o.o. turistička agencija</item>
    </derivirana_varijabla>
  </DomainObject.Predmet.ProtuStrankaListNazivFormated>
  <DomainObject.Predmet.ProtuStrankaListNazivFormatedOIB>
    <izvorni_sadrzaj>
      <item>LAST MINUTE j.d.o.o. turistička agencija, OIB 23559641428</item>
    </izvorni_sadrzaj>
    <derivirana_varijabla naziv="DomainObject.Predmet.ProtuStrankaListNazivFormatedOIB_1">
      <item>LAST MINUTE j.d.o.o. turistička agencija, OIB 23559641428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LAST MINUTE j.d.o.o. turistička agencija</izvorni_sadrzaj>
    <derivirana_varijabla naziv="DomainObject.Predmet.ProtustrankaIDrugi_1">LAST MINUTE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LAST MINUTE j.d.o.o. turistička agencija, OIB 23559641428, Batalaška ulica 35, 23273 Ugljan</izvorni_sadrzaj>
    <derivirana_varijabla naziv="DomainObject.Predmet.ProtustrankaIDrugiAdressOIB_1">LAST MINUTE j.d.o.o. turistička agencija, OIB 23559641428, Batalaška ulica 35,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LAST MINUTE j.d.o.o. turistička agencija</item>
    </izvorni_sadrzaj>
    <derivirana_varijabla naziv="DomainObject.Predmet.SudioniciListNaziv_1">
      <item>FINA</item>
      <item>LAST MINUTE j.d.o.o. turistička agencija</item>
    </derivirana_varijabla>
  </DomainObject.Predmet.SudioniciListNaziv>
  <DomainObject.Predmet.SudioniciListAdressOIB>
    <izvorni_sadrzaj>
      <item>FINA, OIB 85821130368</item>
      <item>LAST MINUTE j.d.o.o. turistička agencija, OIB 23559641428, Batalaška ulica 35,23273 Ugljan</item>
    </izvorni_sadrzaj>
    <derivirana_varijabla naziv="DomainObject.Predmet.SudioniciListAdressOIB_1">
      <item>FINA, OIB 85821130368</item>
      <item>LAST MINUTE j.d.o.o. turistička agencija, OIB 23559641428, Batalaška ulica 35,23273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23559641428</item>
    </izvorni_sadrzaj>
    <derivirana_varijabla naziv="DomainObject.Predmet.SudioniciListNazivOIB_1">
      <item>, OIB 85821130368</item>
      <item>, OIB 23559641428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12874-BF03-4E98-B31D-BEA893DF1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1923</properties:Characters>
  <properties:Lines>64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2017-08-25T05:58:00Z</dcterms:created>
  <dc:creator>Administrator</dc:creator>
  <cp:lastModifiedBy>Marijana Žuža</cp:lastModifiedBy>
  <cp:lastPrinted>2017-09-07T11:44:00Z</cp:lastPrinted>
  <dcterms:modified xmlns:xsi="http://www.w3.org/2001/XMLSchema-instance" xsi:type="dcterms:W3CDTF">2017-09-08T11:20:00Z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