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c9f3" w14:paraId="ba7c9f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2E16F0">
        <w:rPr>
          <w:rFonts w:hAnsi="Times New Roman" w:ascii="Times New Roman"/>
        </w:rPr>
        <w:t>3374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2E16F0" w:rsidRPr="002E16F0">
        <w:rPr>
          <w:rFonts w:hAnsi="Times New Roman" w:ascii="Times New Roman"/>
        </w:rPr>
        <w:t>KOLEKTIVA WEB d.o.o. Zagreb, Banjavčićeva 22, OIB: 85419333575,  MBS:  080710197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152DC7">
        <w:rPr>
          <w:rFonts w:hAnsi="Times New Roman" w:ascii="Times New Roman"/>
        </w:rPr>
        <w:t>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E16F0" w:rsidRPr="002E16F0">
        <w:rPr>
          <w:rFonts w:hAnsi="Times New Roman" w:ascii="Times New Roman"/>
        </w:rPr>
        <w:t>KOLEKTIVA WEB d.o.o. Zagreb, Banjavčićeva 22, OIB: 85419333575,  MBS:  080710197</w:t>
      </w:r>
      <w:r w:rsidR="005423F9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dana 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2E16F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E16F0" w:rsidRPr="002E16F0">
        <w:rPr>
          <w:rFonts w:hAnsi="Times New Roman" w:ascii="Times New Roman"/>
        </w:rPr>
        <w:t xml:space="preserve">Zvonimir Bodrožić iz Zagreba, Jurišićeva 30, OIB: 85272390668.  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E16F0" w:rsidRPr="002E16F0">
        <w:rPr>
          <w:rFonts w:hAnsi="Times New Roman" w:ascii="Times New Roman"/>
        </w:rPr>
        <w:t>KOLEKTIVA WEB d.o.o. Zagreb, Banjavčićeva 22, OIB: 85419333575,  MBS:  080710197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2E16F0" w:rsidRPr="002E16F0">
        <w:rPr>
          <w:rFonts w:hAnsi="Times New Roman" w:ascii="Times New Roman"/>
        </w:rPr>
        <w:t>KOLEKTIVA WEB d.o.o. Zagreb, Banjavčićeva 22, OIB: 85419333575,  MBS:  080710197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E16F0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2E16F0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2E16F0" w:rsidRPr="002E16F0">
        <w:rPr>
          <w:rFonts w:hAnsi="Times New Roman" w:ascii="Times New Roman"/>
        </w:rPr>
        <w:t>KOLEKTIVA WEB d.o.o. Zagreb, Banjavčićeva 22, OIB: 85419333575,  MBS:  080710197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E16F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2E16F0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2E16F0">
        <w:rPr>
          <w:rFonts w:hAnsi="Times New Roman" w:ascii="Times New Roman"/>
        </w:rPr>
        <w:t>28.372,80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152DC7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2E16F0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 xml:space="preserve">. </w:t>
      </w:r>
      <w:r w:rsidR="002E16F0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E16F0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2E16F0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2E16F0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2E16F0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2E16F0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za namire</w:t>
      </w:r>
      <w:r w:rsidR="00DF75C4">
        <w:rPr>
          <w:rFonts w:hAnsi="Times New Roman" w:ascii="Times New Roman"/>
        </w:rPr>
        <w:t xml:space="preserve">nje </w:t>
      </w:r>
      <w:r w:rsidR="002E16F0">
        <w:rPr>
          <w:rFonts w:hAnsi="Times New Roman" w:ascii="Times New Roman"/>
        </w:rPr>
        <w:t>vjerovnika.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E16F0">
        <w:rPr>
          <w:rFonts w:hAnsi="Times New Roman" w:ascii="Times New Roman"/>
        </w:rPr>
        <w:t>2</w:t>
      </w:r>
      <w:r w:rsidR="00BD661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sr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E16F0">
        <w:rPr>
          <w:rFonts w:hAnsi="Times New Roman" w:ascii="Times New Roman"/>
        </w:rPr>
        <w:t>2</w:t>
      </w:r>
      <w:r w:rsidR="00BD6610">
        <w:rPr>
          <w:rFonts w:hAnsi="Times New Roman" w:ascii="Times New Roman"/>
        </w:rPr>
        <w:t>6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BD661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7E1F49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7E1F49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E1F49" w:rsidP="00464385" w:rsidR="007E1F49">
      <w:pPr>
        <w:ind w:firstLine="720"/>
        <w:jc w:val="both"/>
        <w:rPr>
          <w:rFonts w:hAnsi="Times New Roman" w:ascii="Times New Roman"/>
        </w:rPr>
      </w:pPr>
    </w:p>
    <w:p w:rsidRDefault="007E1F49" w:rsidP="00464385" w:rsidR="007E1F49" w:rsidRPr="008F27CC">
      <w:pPr>
        <w:ind w:firstLine="720"/>
        <w:jc w:val="both"/>
        <w:rPr>
          <w:rFonts w:hAnsi="Times New Roman" w:ascii="Times New Roman"/>
        </w:rPr>
      </w:pPr>
    </w:p>
    <w:sectPr w:rsidSect="007E1F49" w:rsidR="007E1F49" w:rsidRPr="008F27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67" w:rsidR="00FE4767">
      <w:r>
        <w:separator/>
      </w:r>
    </w:p>
  </w:endnote>
  <w:endnote w:id="0" w:type="continuationSeparator">
    <w:p w:rsidRDefault="00FE4767" w:rsidR="00FE4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6ED" w:rsidR="005406E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6ED" w:rsidR="005406E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6ED" w:rsidR="005406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67" w:rsidR="00FE4767">
      <w:r>
        <w:separator/>
      </w:r>
    </w:p>
  </w:footnote>
  <w:footnote w:id="0" w:type="continuationSeparator">
    <w:p w:rsidRDefault="00FE4767" w:rsidR="00FE4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A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E16F0">
      <w:rPr>
        <w:rFonts w:hAnsi="Times New Roman" w:ascii="Times New Roman"/>
      </w:rPr>
      <w:t>3374</w:t>
    </w:r>
    <w:r w:rsidR="005406ED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6ED" w:rsidR="005406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37D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E16F0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06E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1EE1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1F49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2AEF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52AEA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4767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3374</izvorni_sadrzaj>
    <derivirana_varijabla naziv="DomainObject.Predmet.Broj_1">3374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St-3374/2016</izvorni_sadrzaj>
    <derivirana_varijabla naziv="DomainObject.Predmet.OznakaBroj_1">St-3374/2016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KOLEKTIVA WEB d.o.o. zastupanog po punomoćniku NATAŠA KOJIĆ</izvorni_sadrzaj>
    <derivirana_varijabla naziv="DomainObject.Predmet.ProtustrankaFormated_1">  KOLEKTIVA WEB d.o.o. zastupanog po punomoćniku NATAŠA KOJIĆ</derivirana_varijabla>
  </DomainObject.Predmet.ProtustrankaFormated>
  <DomainObject.Predmet.ProtustrankaFormatedOIB>
    <izvorni_sadrzaj>  KOLEKTIVA WEB d.o.o., OIB 85419333575 zastupanog po punomoćniku NATAŠA KOJIĆ</izvorni_sadrzaj>
    <derivirana_varijabla naziv="DomainObject.Predmet.ProtustrankaFormatedOIB_1">  KOLEKTIVA WEB d.o.o., OIB 85419333575 zastupanog po punomoćniku NATAŠA KOJIĆ</derivirana_varijabla>
  </DomainObject.Predmet.ProtustrankaFormatedOIB>
  <DomainObject.Predmet.ProtustrankaFormatedWithAdress>
    <izvorni_sadrzaj> KOLEKTIVA WEB d.o.o., Banjavčićeva 22, 10000 Zagreb zastupanog po punomoćniku NATAŠA KOJIĆ</izvorni_sadrzaj>
    <derivirana_varijabla naziv="DomainObject.Predmet.ProtustrankaFormatedWithAdress_1"> KOLEKTIVA WEB d.o.o., Banjavčićeva 22, 10000 Zagreb zastupanog po punomoćniku NATAŠA KOJIĆ</derivirana_varijabla>
  </DomainObject.Predmet.ProtustrankaFormatedWithAdress>
  <DomainObject.Predmet.ProtustrankaFormatedWithAdressOIB>
    <izvorni_sadrzaj> KOLEKTIVA WEB d.o.o., OIB 85419333575, Banjavčićeva 22, 10000 Zagreb zastupanog po punomoćniku NATAŠA KOJIĆ</izvorni_sadrzaj>
    <derivirana_varijabla naziv="DomainObject.Predmet.ProtustrankaFormatedWithAdressOIB_1"> KOLEKTIVA WEB d.o.o., OIB 85419333575, Banjavčićeva 22, 10000 Zagreb zastupanog po punomoćniku NATAŠA KOJIĆ</derivirana_varijabla>
  </DomainObject.Predmet.ProtustrankaFormatedWithAdressOIB>
  <DomainObject.Predmet.ProtustrankaWithAdress>
    <izvorni_sadrzaj>KOLEKTIVA WEB d.o.o. Banjavčićeva 22, 10000 Zagreb</izvorni_sadrzaj>
    <derivirana_varijabla naziv="DomainObject.Predmet.ProtustrankaWithAdress_1">KOLEKTIVA WEB d.o.o. Banjavčićeva 22, 10000 Zagreb</derivirana_varijabla>
  </DomainObject.Predmet.ProtustrankaWithAdress>
  <DomainObject.Predmet.ProtustrankaWithAdressOIB>
    <izvorni_sadrzaj>KOLEKTIVA WEB d.o.o., OIB 85419333575, Banjavčićeva 22, 10000 Zagreb</izvorni_sadrzaj>
    <derivirana_varijabla naziv="DomainObject.Predmet.ProtustrankaWithAdressOIB_1">KOLEKTIVA WEB d.o.o., OIB 85419333575, Banjavčićeva 22, 10000 Zagreb</derivirana_varijabla>
  </DomainObject.Predmet.ProtustrankaWithAdressOIB>
  <DomainObject.Predmet.ProtustrankaNazivFormated>
    <izvorni_sadrzaj>KOLEKTIVA WEB d.o.o.</izvorni_sadrzaj>
    <derivirana_varijabla naziv="DomainObject.Predmet.ProtustrankaNazivFormated_1">KOLEKTIVA WEB d.o.o.</derivirana_varijabla>
  </DomainObject.Predmet.ProtustrankaNazivFormated>
  <DomainObject.Predmet.ProtustrankaNazivFormatedOIB>
    <izvorni_sadrzaj>KOLEKTIVA WEB d.o.o., OIB 85419333575</izvorni_sadrzaj>
    <derivirana_varijabla naziv="DomainObject.Predmet.ProtustrankaNazivFormatedOIB_1">KOLEKTIVA WEB d.o.o., OIB 85419333575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KOLEKTIVA WEB d.o.o. zastupanog po punomoćniku NATAŠA KOJIĆ</item>
    </izvorni_sadrzaj>
    <derivirana_varijabla naziv="DomainObject.Predmet.ProtuStrankaListFormated_1">
      <item>KOLEKTIVA WEB d.o.o. zastupanog po punomoćniku NATAŠA KOJIĆ</item>
    </derivirana_varijabla>
  </DomainObject.Predmet.ProtuStrankaListFormated>
  <DomainObject.Predmet.ProtuStrankaListFormatedOIB>
    <izvorni_sadrzaj>
      <item>KOLEKTIVA WEB d.o.o., OIB 85419333575 zastupanog po punomoćniku NATAŠA KOJIĆ</item>
    </izvorni_sadrzaj>
    <derivirana_varijabla naziv="DomainObject.Predmet.ProtuStrankaListFormatedOIB_1">
      <item>KOLEKTIVA WEB d.o.o., OIB 85419333575 zastupanog po punomoćniku NATAŠA KOJIĆ</item>
    </derivirana_varijabla>
  </DomainObject.Predmet.ProtuStrankaListFormatedOIB>
  <DomainObject.Predmet.ProtuStrankaListFormatedWithAdress>
    <izvorni_sadrzaj>
      <item>KOLEKTIVA WEB d.o.o., Banjavčićeva 22, 10000 Zagreb zastupanog po punomoćniku NATAŠA KOJIĆ</item>
    </izvorni_sadrzaj>
    <derivirana_varijabla naziv="DomainObject.Predmet.ProtuStrankaListFormatedWithAdress_1">
      <item>KOLEKTIVA WEB d.o.o., Banjavčićeva 22, 10000 Zagreb zastupanog po punomoćniku NATAŠA KOJIĆ</item>
    </derivirana_varijabla>
  </DomainObject.Predmet.ProtuStrankaListFormatedWithAdress>
  <DomainObject.Predmet.ProtuStrankaListFormatedWithAdressOIB>
    <izvorni_sadrzaj>
      <item>KOLEKTIVA WEB d.o.o., OIB 85419333575, Banjavčićeva 22, 10000 Zagreb zastupanog po punomoćniku NATAŠA KOJIĆ</item>
    </izvorni_sadrzaj>
    <derivirana_varijabla naziv="DomainObject.Predmet.ProtuStrankaListFormatedWithAdressOIB_1">
      <item>KOLEKTIVA WEB d.o.o., OIB 85419333575, Banjavčićeva 22, 10000 Zagreb zastupanog po punomoćniku NATAŠA KOJIĆ</item>
    </derivirana_varijabla>
  </DomainObject.Predmet.ProtuStrankaListFormatedWithAdressOIB>
  <DomainObject.Predmet.ProtuStrankaListNazivFormated>
    <izvorni_sadrzaj>
      <item>KOLEKTIVA WEB d.o.o.</item>
    </izvorni_sadrzaj>
    <derivirana_varijabla naziv="DomainObject.Predmet.ProtuStrankaListNazivFormated_1">
      <item>KOLEKTIVA WEB d.o.o.</item>
    </derivirana_varijabla>
  </DomainObject.Predmet.ProtuStrankaListNazivFormated>
  <DomainObject.Predmet.ProtuStrankaListNazivFormatedOIB>
    <izvorni_sadrzaj>
      <item>KOLEKTIVA WEB d.o.o., OIB 85419333575</item>
    </izvorni_sadrzaj>
    <derivirana_varijabla naziv="DomainObject.Predmet.ProtuStrankaListNazivFormatedOIB_1">
      <item>KOLEKTIVA WEB d.o.o., OIB 85419333575</item>
    </derivirana_varijabla>
  </DomainObject.Predmet.ProtuStrankaListNazivFormatedOIB>
  <DomainObject.Predmet.OstaliListFormated>
    <izvorni_sadrzaj>
      <item>NATAŠA KOJIĆ punomoćnik sudionika u postupku KOLEKTIVA WEB d.o.o.</item>
    </izvorni_sadrzaj>
    <derivirana_varijabla naziv="DomainObject.Predmet.OstaliListFormated_1">
      <item>NATAŠA KOJIĆ punomoćnik sudionika u postupku KOLEKTIVA WEB d.o.o.</item>
    </derivirana_varijabla>
  </DomainObject.Predmet.OstaliListFormated>
  <DomainObject.Predmet.OstaliListFormatedOIB>
    <izvorni_sadrzaj>
      <item>NATAŠA KOJIĆ, OIB 77748165596 punomoćnik sudionika u postupku KOLEKTIVA WEB d.o.o.</item>
    </izvorni_sadrzaj>
    <derivirana_varijabla naziv="DomainObject.Predmet.OstaliListFormatedOIB_1">
      <item>NATAŠA KOJIĆ, OIB 77748165596 punomoćnik sudionika u postupku KOLEKTIVA WEB d.o.o.</item>
    </derivirana_varijabla>
  </DomainObject.Predmet.OstaliListFormatedOIB>
  <DomainObject.Predmet.OstaliListFormatedWithAdress>
    <izvorni_sadrzaj>
      <item>NATAŠA KOJIĆ, Koransko šetalište 1, 47000 Karlovac punomoćnik sudionika u postupku KOLEKTIVA WEB d.o.o.</item>
    </izvorni_sadrzaj>
    <derivirana_varijabla naziv="DomainObject.Predmet.OstaliListFormatedWithAdress_1">
      <item>NATAŠA KOJIĆ, Koransko šetalište 1, 47000 Karlovac punomoćnik sudionika u postupku KOLEKTIVA WEB d.o.o.</item>
    </derivirana_varijabla>
  </DomainObject.Predmet.OstaliListFormatedWithAdress>
  <DomainObject.Predmet.OstaliListFormatedWithAdressOIB>
    <izvorni_sadrzaj>
      <item>NATAŠA KOJIĆ, OIB 77748165596, Koransko šetalište 1, 47000 Karlovac punomoćnik sudionika u postupku KOLEKTIVA WEB d.o.o.</item>
    </izvorni_sadrzaj>
    <derivirana_varijabla naziv="DomainObject.Predmet.OstaliListFormatedWithAdressOIB_1">
      <item>NATAŠA KOJIĆ, OIB 77748165596, Koransko šetalište 1, 47000 Karlovac punomoćnik sudionika u postupku KOLEKTIVA WEB d.o.o.</item>
    </derivirana_varijabla>
  </DomainObject.Predmet.OstaliListFormatedWithAdressOIB>
  <DomainObject.Predmet.OstaliListNazivFormated>
    <izvorni_sadrzaj>
      <item>NATAŠA KOJIĆ</item>
    </izvorni_sadrzaj>
    <derivirana_varijabla naziv="DomainObject.Predmet.OstaliListNazivFormated_1">
      <item>NATAŠA KOJIĆ</item>
    </derivirana_varijabla>
  </DomainObject.Predmet.OstaliListNazivFormated>
  <DomainObject.Predmet.OstaliListNazivFormatedOIB>
    <izvorni_sadrzaj>
      <item>NATAŠA KOJIĆ, OIB 77748165596</item>
    </izvorni_sadrzaj>
    <derivirana_varijabla naziv="DomainObject.Predmet.OstaliListNazivFormatedOIB_1">
      <item>NATAŠA KOJIĆ, OIB 77748165596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KOLEKTIVA WEB d.o.o.</izvorni_sadrzaj>
    <derivirana_varijabla naziv="DomainObject.Predmet.ProtustrankaIDrugi_1">KOLEKTIVA WEB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KOLEKTIVA WEB d.o.o., OIB 85419333575, Banjavčićeva 22, 10000 Zagreb</izvorni_sadrzaj>
    <derivirana_varijabla naziv="DomainObject.Predmet.ProtustrankaIDrugiAdressOIB_1">KOLEKTIVA WEB d.o.o., OIB 85419333575,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KOLEKTIVA WEB d.o.o.</item>
      <item>NATAŠA KOJIĆ</item>
    </izvorni_sadrzaj>
    <derivirana_varijabla naziv="DomainObject.Predmet.SudioniciListNaziv_1">
      <item>FINA Regionalni centar Zagreb</item>
      <item>KOLEKTIVA WEB d.o.o.</item>
      <item>NATAŠA KOJIĆ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KOLEKTIVA WEB d.o.o., OIB 85419333575, Banjavčićeva 22,10000 Zagreb</item>
      <item>NATAŠA KOJIĆ, OIB 77748165596, Koransko šetalište 1,47000 Karlovac</item>
    </izvorni_sadrzaj>
    <derivirana_varijabla naziv="DomainObject.Predmet.SudioniciListAdressOIB_1">
      <item>FINA Regionalni centar Zagreb, OIB 85821130368, Trg svibanjskih žrtava 1995. br. 1,10000 Zagreb</item>
      <item>KOLEKTIVA WEB d.o.o., OIB 85419333575, Banjavčićeva 22,10000 Zagreb</item>
      <item>NATAŠA KOJIĆ, OIB 77748165596, Koransko šetalište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85419333575</item>
      <item>, OIB 77748165596</item>
    </izvorni_sadrzaj>
    <derivirana_varijabla naziv="DomainObject.Predmet.SudioniciListNazivOIB_1">
      <item>, OIB 85821130368</item>
      <item>, OIB 85419333575</item>
      <item>, OIB 77748165596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4A378-3FA0-4EDF-84A5-14EDD3E54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770</properties:Words>
  <properties:Characters>4069</properties:Characters>
  <properties:Lines>100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2017-09-11T13:01:00Z</dcterms:created>
  <dc:creator>x</dc:creator>
  <cp:lastModifiedBy>Zlatka Plivelić</cp:lastModifiedBy>
  <cp:lastPrinted>2017-09-12T06:31:00Z</cp:lastPrinted>
  <dcterms:modified xmlns:xsi="http://www.w3.org/2001/XMLSchema-instance" xsi:type="dcterms:W3CDTF">2017-09-12T06:31:00Z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