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2845F4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845F4">
              <w:rPr>
                <w:noProof/>
              </w:rPr>
              <w:t>328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2845F4">
              <w:rPr>
                <w:noProof/>
              </w:rPr>
              <w:t>7</w:t>
            </w:r>
          </w:p>
        </w:tc>
      </w:tr>
    </w:tbl>
    <w:p w14:textId="670a71d" w14:paraId="670a71d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015C7B" w:rsidR="00015C7B">
      <w:pPr>
        <w:spacing w:after="200" w:before="240"/>
        <w:jc w:val="center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102057" w:rsidR="00015C7B">
      <w:pPr>
        <w:spacing w:before="300"/>
        <w:ind w:firstLine="709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HIDRO OPREMA BURAZIN j.d.o.o., OIB: 66934356593, Split, Šime Ljubića 10</w:t>
      </w:r>
      <w:r w:rsidR="0048697F" w:rsidRPr="0048697F">
        <w:t xml:space="preserve">, </w:t>
      </w:r>
      <w:r w:rsidR="00212D00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102057" w:rsidR="00015C7B">
      <w:pPr>
        <w:spacing w:after="300" w:before="30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2845F4" w:rsidRPr="002845F4">
        <w:t>HIDRO OPREMA BURAZIN j.d.o.o., OIB: 66934356593, Split, Šime Ljubića 10</w:t>
      </w:r>
      <w:r w:rsidR="0048697F">
        <w:t>.</w:t>
      </w:r>
    </w:p>
    <w:p w:rsidRDefault="00015C7B" w:rsidP="00934396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</w:t>
      </w:r>
      <w:r w:rsidR="00934396" w:rsidRPr="00102057">
        <w:t xml:space="preserve">se za </w:t>
      </w:r>
      <w:r w:rsidR="00102057">
        <w:t>13. prosinca</w:t>
      </w:r>
      <w:r w:rsidR="00934396" w:rsidRPr="00102057">
        <w:t xml:space="preserve"> 2018. </w:t>
      </w:r>
      <w:r w:rsidR="0048697F" w:rsidRPr="00102057">
        <w:rPr>
          <w:rFonts w:cstheme="minorBidi" w:eastAsiaTheme="minorHAnsi"/>
          <w:szCs w:val="22"/>
          <w:lang w:eastAsia="en-US"/>
        </w:rPr>
        <w:t xml:space="preserve">u </w:t>
      </w:r>
      <w:r w:rsidR="00102057">
        <w:rPr>
          <w:rFonts w:cstheme="minorBidi" w:eastAsiaTheme="minorHAnsi"/>
          <w:szCs w:val="22"/>
          <w:lang w:eastAsia="en-US"/>
        </w:rPr>
        <w:t>08:50</w:t>
      </w:r>
      <w:r w:rsidR="00934396" w:rsidRPr="00102057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102057">
        <w:t>, sudnica</w:t>
      </w:r>
      <w:r w:rsidR="00934396" w:rsidRPr="0048697F">
        <w:t xml:space="preserve">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2845F4">
        <w:t>Mario Burazin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2845F4">
        <w:rPr>
          <w:rFonts w:cstheme="minorBidi" w:eastAsiaTheme="minorHAnsi"/>
          <w:szCs w:val="22"/>
          <w:lang w:eastAsia="en-US"/>
        </w:rPr>
        <w:t>Mariu Burazinu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48697F" w:rsidR="0048697F" w:rsidRPr="0048697F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015C7B" w:rsidR="00015C7B" w:rsidRPr="00D77E52">
      <w:pPr>
        <w:spacing w:after="200" w:before="3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2845F4">
        <w:rPr>
          <w:rFonts w:cstheme="minorBidi" w:eastAsiaTheme="minorHAnsi"/>
          <w:lang w:eastAsia="en-US"/>
        </w:rPr>
        <w:t>26. travnja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2845F4" w:rsidRPr="002845F4">
        <w:rPr>
          <w:rFonts w:cstheme="minorBidi" w:eastAsiaTheme="minorHAnsi"/>
          <w:lang w:eastAsia="en-US"/>
        </w:rPr>
        <w:t>HIDRO OPREMA BURAZIN j.d.o.o., OIB: 66934356593, Split, Šime Ljubića 10</w:t>
      </w:r>
      <w:r w:rsidRPr="0048697F">
        <w:rPr>
          <w:rFonts w:cstheme="minorBidi" w:eastAsiaTheme="minorHAnsi"/>
          <w:lang w:eastAsia="en-US"/>
        </w:rPr>
        <w:t>, 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2845F4">
        <w:rPr>
          <w:rFonts w:cstheme="minorBidi" w:eastAsiaTheme="minorHAnsi"/>
          <w:lang w:eastAsia="en-US"/>
        </w:rPr>
        <w:t>jednog</w:t>
      </w:r>
      <w:r w:rsidR="005F320D">
        <w:rPr>
          <w:rFonts w:cstheme="minorBidi" w:eastAsiaTheme="minorHAnsi"/>
          <w:lang w:eastAsia="en-US"/>
        </w:rPr>
        <w:t xml:space="preserve"> </w:t>
      </w:r>
      <w:r w:rsidRPr="0048697F">
        <w:rPr>
          <w:rFonts w:cstheme="minorBidi" w:eastAsiaTheme="minorHAnsi"/>
          <w:lang w:eastAsia="en-US"/>
        </w:rPr>
        <w:t>zaposlen</w:t>
      </w:r>
      <w:r w:rsidR="002845F4"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5F320D">
        <w:rPr>
          <w:rFonts w:cstheme="minorBidi" w:eastAsiaTheme="minorHAnsi"/>
          <w:lang w:eastAsia="en-US"/>
        </w:rPr>
        <w:t>2</w:t>
      </w:r>
      <w:r w:rsidR="002845F4">
        <w:rPr>
          <w:rFonts w:cstheme="minorBidi" w:eastAsiaTheme="minorHAnsi"/>
          <w:lang w:eastAsia="en-US"/>
        </w:rPr>
        <w:t>0. travnja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2845F4">
        <w:rPr>
          <w:rFonts w:cstheme="minorBidi" w:eastAsiaTheme="minorHAnsi"/>
          <w:lang w:eastAsia="en-US"/>
        </w:rPr>
        <w:t>338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2845F4">
        <w:rPr>
          <w:rFonts w:cstheme="minorBidi" w:eastAsiaTheme="minorHAnsi"/>
          <w:lang w:eastAsia="en-US"/>
        </w:rPr>
        <w:t>16.042,61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102057" w:rsidR="0048697F">
      <w:pPr>
        <w:spacing w:before="20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102057" w:rsidR="0048697F" w:rsidRPr="00564E07">
      <w:pPr>
        <w:spacing w:before="20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102057" w:rsidR="0048697F">
      <w:pPr>
        <w:spacing w:before="2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102057" w:rsidR="0048697F">
      <w:pPr>
        <w:spacing w:before="200"/>
        <w:ind w:firstLine="709"/>
        <w:jc w:val="both"/>
      </w:pPr>
      <w:r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 xml:space="preserve">U Splitu </w:t>
      </w:r>
      <w:r w:rsidR="00212D00">
        <w:t>20</w:t>
      </w:r>
      <w:r w:rsidR="005F320D">
        <w:t>. studenog</w:t>
      </w:r>
      <w:r>
        <w:t xml:space="preserve">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94096C" w:rsidR="006A39EB">
      <w:pPr>
        <w:ind w:left="6372"/>
        <w:jc w:val="center"/>
      </w:pPr>
      <w:r w:rsidRPr="00564E07">
        <w:t>Ana Golub Gruić</w:t>
      </w:r>
      <w:r w:rsidR="006A39EB">
        <w:t>, v.r.</w:t>
      </w:r>
    </w:p>
    <w:p w:rsidRDefault="006A39EB" w:rsidP="008832A6" w:rsidR="006A39EB">
      <w:pPr>
        <w:jc w:val="right"/>
      </w:pPr>
      <w:r>
        <w:t>za točnost otpravka – ovlašteni službenik</w:t>
      </w:r>
    </w:p>
    <w:p w:rsidRDefault="006A39EB" w:rsidP="008832A6" w:rsidR="006A39EB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sectPr w:rsidSect="00625200" w:rsidR="0048697F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6A39EB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2845F4">
      <w:t>328</w:t>
    </w:r>
    <w:r w:rsidR="00DE23FD">
      <w:t>/2018</w:t>
    </w:r>
    <w:r w:rsidR="0085759E">
      <w:t>-</w:t>
    </w:r>
    <w:r w:rsidR="002845F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02057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D00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39EB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OPREMA BURAZIN jednostavno društvo s ograničenom odgovornošću za građenje i usluge</izvorni_sadrzaj>
    <derivirana_varijabla naziv="DomainObject.Predmet.ProtustrankaFormated_1">  HIDRO OPREMA BURAZIN jednostavno društvo s ograničenom odgovornošću za građenje i usluge</derivirana_varijabla>
  </DomainObject.Predmet.ProtustrankaFormated>
  <DomainObject.Predmet.ProtustrankaFormatedOIB>
    <izvorni_sadrzaj>  HIDRO OPREMA BURAZIN jednostavno društvo s ograničenom odgovornošću za građenje i usluge, OIB 66934356593</izvorni_sadrzaj>
    <derivirana_varijabla naziv="DomainObject.Predmet.ProtustrankaFormatedOIB_1">  HIDRO OPREMA BURAZIN jednostavno društvo s ograničenom odgovornošću za građenje i usluge, OIB 66934356593</derivirana_varijabla>
  </DomainObject.Predmet.ProtustrankaFormatedOIB>
  <DomainObject.Predmet.ProtustrankaFormatedWithAdress>
    <izvorni_sadrzaj> HIDRO OPREMA BURAZIN jednostavno društvo s ograničenom odgovornošću za građenje i usluge, Šime Ljubića 10, 21000 Split</izvorni_sadrzaj>
    <derivirana_varijabla naziv="DomainObject.Predmet.ProtustrankaFormatedWithAdress_1"> HIDRO OPREMA BURAZIN jednostavno društvo s ograničenom odgovornošću za građenje i usluge, Šime Ljubića 10, 21000 Split</derivirana_varijabla>
  </DomainObject.Predmet.ProtustrankaFormatedWithAdress>
  <DomainObject.Predmet.ProtustrankaFormatedWithAdressOIB>
    <izvorni_sadrzaj> HIDRO OPREMA BURAZIN jednostavno društvo s ograničenom odgovornošću za građenje i usluge, OIB 66934356593, Šime Ljubića 10, 21000 Split</izvorni_sadrzaj>
    <derivirana_varijabla naziv="DomainObject.Predmet.ProtustrankaFormatedWithAdressOIB_1"> HIDRO OPREMA BURAZIN jednostavno društvo s ograničenom odgovornošću za građenje i usluge, OIB 66934356593, Šime Ljubića 10, 21000 Split</derivirana_varijabla>
  </DomainObject.Predmet.ProtustrankaFormatedWithAdressOIB>
  <DomainObject.Predmet.ProtustrankaWithAdress>
    <izvorni_sadrzaj>HIDRO OPREMA BURAZIN jednostavno društvo s ograničenom odgovornošću za građenje i usluge Šime Ljubića 10, 21000 Split</izvorni_sadrzaj>
    <derivirana_varijabla naziv="DomainObject.Predmet.ProtustrankaWithAdress_1">HIDRO OPREMA BURAZIN jednostavno društvo s ograničenom odgovornošću za građenje i usluge Šime Ljubića 10, 21000 Split</derivirana_varijabla>
  </DomainObject.Predmet.ProtustrankaWithAdress>
  <DomainObject.Predmet.ProtustrankaWithAdressOIB>
    <izvorni_sadrzaj>HIDRO OPREMA BURAZIN jednostavno društvo s ograničenom odgovornošću za građenje i usluge, OIB 66934356593, Šime Ljubića 10, 21000 Split</izvorni_sadrzaj>
    <derivirana_varijabla naziv="DomainObject.Predmet.ProtustrankaWithAdressOIB_1">HIDRO OPREMA BURAZIN jednostavno društvo s ograničenom odgovornošću za građenje i usluge, OIB 66934356593, Šime Ljubića 10, 21000 Split</derivirana_varijabla>
  </DomainObject.Predmet.ProtustrankaWithAdressOIB>
  <DomainObject.Predmet.ProtustrankaNazivFormated>
    <izvorni_sadrzaj>HIDRO OPREMA BURAZIN jednostavno društvo s ograničenom odgovornošću za građenje i usluge</izvorni_sadrzaj>
    <derivirana_varijabla naziv="DomainObject.Predmet.ProtustrankaNazivFormated_1">HIDRO OPREMA BURAZIN jednostavno društvo s ograničenom odgovornošću za građenje i usluge</derivirana_varijabla>
  </DomainObject.Predmet.ProtustrankaNazivFormated>
  <DomainObject.Predmet.ProtustrankaNazivFormatedOIB>
    <izvorni_sadrzaj>HIDRO OPREMA BURAZIN jednostavno društvo s ograničenom odgovornošću za građenje i usluge, OIB 66934356593</izvorni_sadrzaj>
    <derivirana_varijabla naziv="DomainObject.Predmet.ProtustrankaNazivFormatedOIB_1">HIDRO OPREMA BURAZIN jednostavno društvo s ograničenom odgovornošću za građenje i usluge, OIB 66934356593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16042.61</izvorni_sadrzaj>
    <derivirana_varijabla naziv="DomainObject.Predmet.TrenutnaVrijednost_1">16042.61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HIDRO OPREMA BURAZIN jednostavno društvo s ograničenom odgovornošću za građenje i usluge</item>
    </izvorni_sadrzaj>
    <derivirana_varijabla naziv="DomainObject.Predmet.ProtuStrankaListFormated_1">
      <item>HIDRO OPREMA BURAZIN jednostavno društvo s ograničenom odgovornošću za građenje i usluge</item>
    </derivirana_varijabla>
  </DomainObject.Predmet.ProtuStrankaListFormated>
  <DomainObject.Predmet.ProtuStrankaListFormatedOIB>
    <izvorni_sadrzaj>
      <item>HIDRO OPREMA BURAZIN jednostavno društvo s ograničenom odgovornošću za građenje i usluge, OIB 66934356593</item>
    </izvorni_sadrzaj>
    <derivirana_varijabla naziv="DomainObject.Predmet.ProtuStrankaListFormatedOIB_1">
      <item>HIDRO OPREMA BURAZIN jednostavno društvo s ograničenom odgovornošću za građenje i usluge, OIB 66934356593</item>
    </derivirana_varijabla>
  </DomainObject.Predmet.ProtuStrankaListFormatedOIB>
  <DomainObject.Predmet.ProtuStrankaListFormatedWithAdress>
    <izvorni_sadrzaj>
      <item>HIDRO OPREMA BURAZIN jednostavno društvo s ograničenom odgovornošću za građenje i usluge, Šime Ljubića 10, 21000 Split</item>
    </izvorni_sadrzaj>
    <derivirana_varijabla naziv="DomainObject.Predmet.ProtuStrankaListFormatedWithAdress_1">
      <item>HIDRO OPREMA BURAZIN jednostavno društvo s ograničenom odgovornošću za građenje i usluge, Šime Ljubića 10, 21000 Split</item>
    </derivirana_varijabla>
  </DomainObject.Predmet.ProtuStrankaListFormatedWithAdress>
  <DomainObject.Predmet.ProtuStrankaListFormatedWithAdressOIB>
    <izvorni_sadrzaj>
      <item>HIDRO OPREMA BURAZIN jednostavno društvo s ograničenom odgovornošću za građenje i usluge, OIB 66934356593, Šime Ljubića 10, 21000 Split</item>
    </izvorni_sadrzaj>
    <derivirana_varijabla naziv="DomainObject.Predmet.ProtuStrankaListFormatedWithAdressOIB_1">
      <item>HIDRO OPREMA BURAZIN jednostavno društvo s ograničenom odgovornošću za građenje i usluge, OIB 66934356593, Šime Ljubića 10, 21000 Split</item>
    </derivirana_varijabla>
  </DomainObject.Predmet.ProtuStrankaListFormatedWithAdressOIB>
  <DomainObject.Predmet.ProtuStrankaListNazivFormated>
    <izvorni_sadrzaj>
      <item>HIDRO OPREMA BURAZIN jednostavno društvo s ograničenom odgovornošću za građenje i usluge</item>
    </izvorni_sadrzaj>
    <derivirana_varijabla naziv="DomainObject.Predmet.ProtuStrankaListNazivFormated_1">
      <item>HIDRO OPREMA BURAZIN jednostavno društvo s ograničenom odgovornošću za građenje i usluge</item>
    </derivirana_varijabla>
  </DomainObject.Predmet.ProtuStrankaListNazivFormated>
  <DomainObject.Predmet.ProtuStrankaListNazivFormatedOIB>
    <izvorni_sadrzaj>
      <item>HIDRO OPREMA BURAZIN jednostavno društvo s ograničenom odgovornošću za građenje i usluge, OIB 66934356593</item>
    </izvorni_sadrzaj>
    <derivirana_varijabla naziv="DomainObject.Predmet.ProtuStrankaListNazivFormatedOIB_1">
      <item>HIDRO OPREMA BURAZIN jednostavno društvo s ograničenom odgovornošću za građenje i usluge, OIB 66934356593</item>
    </derivirana_varijabla>
  </DomainObject.Predmet.ProtuStrankaListNazivFormatedOIB>
  <DomainObject.Predmet.OstaliListFormated>
    <izvorni_sadrzaj>
      <item>Mario Burazin</item>
    </izvorni_sadrzaj>
    <derivirana_varijabla naziv="DomainObject.Predmet.OstaliListFormated_1">
      <item>Mario Burazin</item>
    </derivirana_varijabla>
  </DomainObject.Predmet.OstaliListFormated>
  <DomainObject.Predmet.OstaliListFormatedOIB>
    <izvorni_sadrzaj>
      <item>Mario Burazin, OIB 33987562218</item>
    </izvorni_sadrzaj>
    <derivirana_varijabla naziv="DomainObject.Predmet.OstaliListFormatedOIB_1">
      <item>Mario Burazin, OIB 33987562218</item>
    </derivirana_varijabla>
  </DomainObject.Predmet.OstaliListFormatedOIB>
  <DomainObject.Predmet.OstaliListFormatedWithAdress>
    <izvorni_sadrzaj>
      <item>Mario Burazin, Velebitska 5, 21000 Split</item>
    </izvorni_sadrzaj>
    <derivirana_varijabla naziv="DomainObject.Predmet.OstaliListFormatedWithAdress_1">
      <item>Mario Burazin, Velebitska 5, 21000 Split</item>
    </derivirana_varijabla>
  </DomainObject.Predmet.OstaliListFormatedWithAdress>
  <DomainObject.Predmet.OstaliListFormatedWithAdressOIB>
    <izvorni_sadrzaj>
      <item>Mario Burazin, OIB 33987562218, Velebitska 5, 21000 Split</item>
    </izvorni_sadrzaj>
    <derivirana_varijabla naziv="DomainObject.Predmet.OstaliListFormatedWithAdressOIB_1">
      <item>Mario Burazin, OIB 33987562218, Velebitska 5, 21000 Split</item>
    </derivirana_varijabla>
  </DomainObject.Predmet.OstaliListFormatedWithAdressOIB>
  <DomainObject.Predmet.OstaliListNazivFormated>
    <izvorni_sadrzaj>
      <item>Mario Burazin</item>
    </izvorni_sadrzaj>
    <derivirana_varijabla naziv="DomainObject.Predmet.OstaliListNazivFormated_1">
      <item>Mario Burazin</item>
    </derivirana_varijabla>
  </DomainObject.Predmet.OstaliListNazivFormated>
  <DomainObject.Predmet.OstaliListNazivFormatedOIB>
    <izvorni_sadrzaj>
      <item>Mario Burazin, OIB 33987562218</item>
    </izvorni_sadrzaj>
    <derivirana_varijabla naziv="DomainObject.Predmet.OstaliListNazivFormatedOIB_1">
      <item>Mario Burazin, OIB 33987562218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HIDRO OPREMA BURAZIN jednostavno društvo s ograničenom odgovornošću za građenje i usluge</izvorni_sadrzaj>
    <derivirana_varijabla naziv="DomainObject.Predmet.ProtustrankaIDrugi_1">HIDRO OPREMA BURAZIN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HIDRO OPREMA BURAZIN jednostavno društvo s ograničenom odgovornošću za građenje i usluge, OIB 66934356593, Šime Ljubića 10, 21000 Split</izvorni_sadrzaj>
    <derivirana_varijabla naziv="DomainObject.Predmet.ProtustrankaIDrugiAdressOIB_1">HIDRO OPREMA BURAZIN jednostavno društvo s ograničenom odgovornošću za građenje i usluge, OIB 66934356593, Šime Ljubića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 OPREMA BURAZIN jednostavno društvo s ograničenom odgovornošću za građenje i usluge</item>
      <item>FINANCIJSKA AGENCIJA, RC SPLIT</item>
      <item>Mario Burazin</item>
    </izvorni_sadrzaj>
    <derivirana_varijabla naziv="DomainObject.Predmet.SudioniciListNaziv_1">
      <item>HIDRO OPREMA BURAZIN jednostavno društvo s ograničenom odgovornošću za građenje i usluge</item>
      <item>FINANCIJSKA AGENCIJA, RC SPLIT</item>
      <item>Mario Burazin</item>
    </derivirana_varijabla>
  </DomainObject.Predmet.SudioniciListNaziv>
  <DomainObject.Predmet.SudioniciListAdressOIB>
    <izvorni_sadrzaj>
      <item>HIDRO OPREMA BURAZIN jednostavno društvo s ograničenom odgovornošću za građenje i usluge, OIB 66934356593, Šime Ljubića 10,21000 Split</item>
      <item>FINANCIJSKA AGENCIJA, RC SPLIT, OIB 85821130368, Mažuranićevo šetalište 24 b,21000 Split</item>
      <item>Mario Burazin, OIB 33987562218, Velebitska 5,21000 Split</item>
    </izvorni_sadrzaj>
    <derivirana_varijabla naziv="DomainObject.Predmet.SudioniciListAdressOIB_1">
      <item>HIDRO OPREMA BURAZIN jednostavno društvo s ograničenom odgovornošću za građenje i usluge, OIB 66934356593, Šime Ljubića 10,21000 Split</item>
      <item>FINANCIJSKA AGENCIJA, RC SPLIT, OIB 85821130368, Mažuranićevo šetalište 24 b,21000 Split</item>
      <item>Mario Burazin, OIB 33987562218, Velebitska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66934356593</item>
      <item>, OIB 85821130368</item>
      <item>, OIB 33987562218</item>
    </izvorni_sadrzaj>
    <derivirana_varijabla naziv="DomainObject.Predmet.SudioniciListNazivOIB_1">
      <item>, OIB 66934356593</item>
      <item>, OIB 85821130368</item>
      <item>, OIB 33987562218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2D15B-7CC6-4F7A-9253-1E4522436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817</properties:Words>
  <properties:Characters>4462</properties:Characters>
  <properties:Lines>98</properties:Lines>
  <properties:Paragraphs>43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2018-11-20T09:42:00Z</cp:lastPrinted>
  <dcterms:modified xmlns:xsi="http://www.w3.org/2001/XMLSchema-instance" xsi:type="dcterms:W3CDTF">2018-11-20T09:42:00Z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(St-328-2018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