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9281F" w14:paraId="35EB9516" w:rsidRDefault="00CF19D3" w:rsidP="00CF19D3" w:rsidR="00CF19D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9C330A7" w:rsidRDefault="00CF19D3" w:rsidP="00CF19D3" w:rsidR="00CF19D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02E5155" w:rsidRDefault="00CF19D3" w:rsidP="00CF19D3" w:rsidR="00CF19D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BF2FB7A" w:rsidRDefault="00CF19D3" w:rsidP="00CF19D3" w:rsidR="00CF19D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3A649BE" w:rsidRDefault="00CF19D3" w:rsidP="00CF19D3" w:rsidR="00CF19D3">
      <w:pPr>
        <w:tabs>
          <w:tab w:pos="709" w:val="left"/>
        </w:tabs>
        <w:jc w:val="right"/>
      </w:pPr>
      <w:r>
        <w:t xml:space="preserve">42. St-6139/2015    </w:t>
      </w:r>
    </w:p>
    <w:p w14:textId="77777777" w14:paraId="5D67D05E" w:rsidRDefault="00CF19D3" w:rsidP="00CF19D3" w:rsidR="00CF19D3">
      <w:pPr>
        <w:tabs>
          <w:tab w:pos="709" w:val="left"/>
        </w:tabs>
        <w:jc w:val="right"/>
      </w:pPr>
    </w:p>
    <w:p w14:textId="77777777" w14:paraId="72B197E3" w:rsidRDefault="00CF19D3" w:rsidP="00CF19D3" w:rsidR="00CF19D3">
      <w:pPr>
        <w:tabs>
          <w:tab w:pos="709" w:val="left"/>
        </w:tabs>
        <w:jc w:val="center"/>
      </w:pPr>
      <w:r>
        <w:t>R E P U B L I K A   H R V A T S K A</w:t>
      </w:r>
    </w:p>
    <w:p w14:textId="77777777" w14:paraId="221CD554" w:rsidRDefault="00CF19D3" w:rsidP="00CF19D3" w:rsidR="00CF19D3">
      <w:pPr>
        <w:tabs>
          <w:tab w:pos="709" w:val="left"/>
        </w:tabs>
        <w:jc w:val="center"/>
      </w:pPr>
    </w:p>
    <w:p w14:textId="77777777" w14:paraId="4730C6B7" w:rsidRDefault="00CF19D3" w:rsidP="00CF19D3" w:rsidR="00CF19D3">
      <w:pPr>
        <w:tabs>
          <w:tab w:pos="709" w:val="left"/>
        </w:tabs>
        <w:jc w:val="center"/>
      </w:pPr>
      <w:r>
        <w:t>R J E Š E N J E</w:t>
      </w:r>
    </w:p>
    <w:p w14:textId="77777777" w14:paraId="35443418" w:rsidRDefault="00CF19D3" w:rsidP="00CF19D3" w:rsidR="00CF19D3">
      <w:pPr>
        <w:tabs>
          <w:tab w:pos="709" w:val="left"/>
        </w:tabs>
        <w:jc w:val="both"/>
      </w:pPr>
    </w:p>
    <w:p w14:textId="77777777" w14:paraId="148F5FDA" w:rsidRDefault="00CF19D3" w:rsidP="00CF19D3" w:rsidR="00CF19D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DRACONIGENA d.o.o., Zagreb, Karažnik 72, OIB 18215940263, dana 25. svibnja 2016.g. </w:t>
      </w:r>
    </w:p>
    <w:p w14:textId="77777777" w14:paraId="5B5CED95" w:rsidRDefault="00CF19D3" w:rsidP="00CF19D3" w:rsidR="00CF19D3">
      <w:pPr>
        <w:tabs>
          <w:tab w:pos="709" w:val="left"/>
        </w:tabs>
        <w:jc w:val="both"/>
      </w:pPr>
    </w:p>
    <w:p w14:textId="77777777" w14:paraId="17136099" w:rsidRDefault="00CF19D3" w:rsidP="00CF19D3" w:rsidR="00CF19D3">
      <w:pPr>
        <w:tabs>
          <w:tab w:pos="709" w:val="left"/>
        </w:tabs>
        <w:jc w:val="both"/>
      </w:pPr>
    </w:p>
    <w:p w14:textId="77777777" w14:paraId="5D6D7D89" w:rsidRDefault="00CF19D3" w:rsidP="00CF19D3" w:rsidR="00CF19D3">
      <w:pPr>
        <w:tabs>
          <w:tab w:pos="709" w:val="left"/>
        </w:tabs>
        <w:jc w:val="center"/>
      </w:pPr>
      <w:r>
        <w:t>r i j e š i o   j e</w:t>
      </w:r>
    </w:p>
    <w:p w14:textId="77777777" w14:paraId="4C75D433" w:rsidRDefault="00CF19D3" w:rsidP="00CF19D3" w:rsidR="00CF19D3">
      <w:pPr>
        <w:tabs>
          <w:tab w:pos="709" w:val="left"/>
        </w:tabs>
        <w:jc w:val="both"/>
      </w:pPr>
    </w:p>
    <w:p w14:textId="77777777" w14:paraId="5F5A83CA" w:rsidRDefault="00CF19D3" w:rsidP="00CF19D3" w:rsidR="00CF19D3">
      <w:pPr>
        <w:ind w:firstLine="708"/>
        <w:jc w:val="both"/>
      </w:pPr>
      <w:r>
        <w:t xml:space="preserve">I   Otvara se stečajni postupak nad dužnikom DRACONIGENA d.o.o., Zagreb, Karažnik 72, OIB 18215940263. </w:t>
      </w:r>
    </w:p>
    <w:p w14:textId="77777777" w14:paraId="2E7EBF5D" w:rsidRDefault="00CF19D3" w:rsidP="00CF19D3" w:rsidR="00CF19D3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4F802A9A" w:rsidRDefault="00CF19D3" w:rsidP="00CF19D3" w:rsidR="00CF19D3">
      <w:pPr>
        <w:ind w:firstLine="708"/>
        <w:jc w:val="both"/>
      </w:pPr>
    </w:p>
    <w:p w14:textId="77777777" w14:paraId="02EF2B4B" w:rsidRDefault="00CF19D3" w:rsidP="00CF19D3" w:rsidR="00CF19D3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Željko Vugrić, Velika Gorica, A. Cesarca 52, OIB: 14250195321.               </w:t>
      </w:r>
    </w:p>
    <w:p w14:textId="77777777" w14:paraId="2C5C8B74" w:rsidRDefault="00CF19D3" w:rsidP="00CF19D3" w:rsidR="00CF19D3">
      <w:pPr>
        <w:ind w:firstLine="708"/>
        <w:jc w:val="both"/>
      </w:pPr>
    </w:p>
    <w:p w14:textId="77777777" w14:paraId="755EA540" w:rsidRDefault="00CF19D3" w:rsidP="00CF19D3" w:rsidR="00CF19D3">
      <w:pPr>
        <w:ind w:firstLine="708"/>
        <w:jc w:val="both"/>
      </w:pPr>
      <w:r>
        <w:t>III  Zaključuje se stečajni postupak nad dužnikom DRACONIGENA d.o.o., Zagreb, Karažnik 72, OIB 18215940263.</w:t>
      </w:r>
    </w:p>
    <w:p w14:textId="77777777" w14:paraId="4AF67D5D" w:rsidRDefault="00CF19D3" w:rsidP="00CF19D3" w:rsidR="00CF19D3">
      <w:pPr>
        <w:tabs>
          <w:tab w:pos="4150" w:val="left"/>
        </w:tabs>
        <w:ind w:firstLine="708"/>
        <w:jc w:val="both"/>
      </w:pPr>
      <w:r>
        <w:tab/>
      </w:r>
    </w:p>
    <w:p w14:textId="77777777" w14:paraId="6D342F06" w:rsidRDefault="00CF19D3" w:rsidP="00CF19D3" w:rsidR="00CF19D3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5FCFC02" w:rsidRDefault="00CF19D3" w:rsidP="00CF19D3" w:rsidR="00CF19D3">
      <w:pPr>
        <w:ind w:firstLine="708"/>
        <w:jc w:val="both"/>
      </w:pPr>
    </w:p>
    <w:p w14:textId="77777777" w14:paraId="555C91BF" w:rsidRDefault="00CF19D3" w:rsidP="00CF19D3" w:rsidR="00CF19D3">
      <w:pPr>
        <w:ind w:firstLine="708"/>
        <w:jc w:val="both"/>
      </w:pPr>
    </w:p>
    <w:p w14:textId="77777777" w14:paraId="5B502EFE" w:rsidRDefault="00CF19D3" w:rsidP="00CF19D3" w:rsidR="00CF19D3">
      <w:pPr>
        <w:jc w:val="center"/>
      </w:pPr>
      <w:r>
        <w:t>Obrazloženje</w:t>
      </w:r>
    </w:p>
    <w:p w14:textId="77777777" w14:paraId="2E27A19D" w:rsidRDefault="00CF19D3" w:rsidP="00CF19D3" w:rsidR="00CF19D3">
      <w:pPr>
        <w:jc w:val="center"/>
      </w:pPr>
    </w:p>
    <w:p w14:textId="77777777" w14:paraId="416FC79F" w:rsidRDefault="00CF19D3" w:rsidP="00CF19D3" w:rsidR="00CF19D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849F274" w:rsidRDefault="00CF19D3" w:rsidP="00CF19D3" w:rsidR="00CF19D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7E74839" w:rsidRDefault="00CF19D3" w:rsidP="00CF19D3" w:rsidR="00CF19D3">
      <w:pPr>
        <w:ind w:firstLine="708"/>
        <w:jc w:val="both"/>
      </w:pPr>
      <w:r>
        <w:t xml:space="preserve">Po zaključku nije postupljeno. </w:t>
      </w:r>
    </w:p>
    <w:p w14:textId="77777777" w14:paraId="0ECA84C2" w:rsidRDefault="00CF19D3" w:rsidP="00CF19D3" w:rsidR="00CF19D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A53B5FC" w:rsidRDefault="00CF19D3" w:rsidP="00CF19D3" w:rsidR="00CF19D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8793E2B" w:rsidRDefault="00CF19D3" w:rsidP="00CF19D3" w:rsidR="00CF19D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E52C53F" w:rsidRDefault="00CF19D3" w:rsidP="00CF19D3" w:rsidR="00CF19D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865E29E" w:rsidRDefault="00CF19D3" w:rsidP="00CF19D3" w:rsidR="00CF19D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7B3B46B" w:rsidRDefault="00CF19D3" w:rsidP="00CF19D3" w:rsidR="00CF19D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41D51CD" w:rsidRDefault="00CF19D3" w:rsidP="00CF19D3" w:rsidR="00CF19D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3D7F2BA" w:rsidRDefault="00CF19D3" w:rsidP="00CF19D3" w:rsidR="00CF19D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E878775" w:rsidRDefault="00CF19D3" w:rsidP="00CF19D3" w:rsidR="00CF19D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064950E" w:rsidRDefault="00CF19D3" w:rsidP="00CF19D3" w:rsidR="00CF19D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F5C93AD" w:rsidTr="00CF19D3" w:rsidR="00CF19D3">
        <w:tc>
          <w:tcPr>
            <w:tcW w:type="dxa" w:w="2346"/>
          </w:tcPr>
          <w:p w14:textId="77777777" w14:paraId="1DB7162D" w:rsidRDefault="00CF19D3" w:rsidR="00CF19D3">
            <w:pPr>
              <w:tabs>
                <w:tab w:pos="709" w:val="left"/>
              </w:tabs>
              <w:jc w:val="right"/>
            </w:pPr>
            <w:r>
              <w:t xml:space="preserve">42. St-6139/2015          </w:t>
            </w:r>
          </w:p>
          <w:p w14:textId="77777777" w14:paraId="13DA78E5" w:rsidRDefault="00CF19D3" w:rsidR="00CF19D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D9A2D50" w:rsidRDefault="00CF19D3" w:rsidP="00CF19D3" w:rsidR="00CF19D3">
      <w:pPr>
        <w:jc w:val="both"/>
      </w:pPr>
    </w:p>
    <w:p w14:textId="77777777" w14:paraId="7EC92B41" w:rsidRDefault="00CF19D3" w:rsidP="00CF19D3" w:rsidR="00CF19D3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68D4A9D" w:rsidRDefault="00CF19D3" w:rsidP="00CF19D3" w:rsidR="00CF19D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5740F05" w:rsidRDefault="00CF19D3" w:rsidP="00CF19D3" w:rsidR="00CF19D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071368B" w:rsidRDefault="00CF19D3" w:rsidP="00CF19D3" w:rsidR="00CF19D3">
      <w:pPr>
        <w:jc w:val="both"/>
      </w:pPr>
      <w:r>
        <w:tab/>
        <w:t>Izbor stečajnog upravitelja odabran je primjenom odredbe čl. 432 SZ.</w:t>
      </w:r>
    </w:p>
    <w:p w14:textId="77777777" w14:paraId="1246326A" w:rsidRDefault="00CF19D3" w:rsidP="00CF19D3" w:rsidR="00CF19D3">
      <w:pPr>
        <w:jc w:val="both"/>
      </w:pPr>
      <w:r>
        <w:tab/>
      </w:r>
    </w:p>
    <w:p w14:textId="77777777" w14:paraId="2A08BDAA" w:rsidRDefault="00CF19D3" w:rsidP="00CF19D3" w:rsidR="00CF19D3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2C60E7BB" w:rsidRDefault="00CF19D3" w:rsidP="00CF19D3" w:rsidR="00CF19D3">
      <w:pPr>
        <w:tabs>
          <w:tab w:pos="709" w:val="left"/>
        </w:tabs>
      </w:pPr>
    </w:p>
    <w:p w14:textId="77777777" w14:paraId="1CA6BF46" w:rsidRDefault="00CF19D3" w:rsidP="00CF19D3" w:rsidR="00CF19D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404A374" w:rsidRDefault="00CF19D3" w:rsidP="00CF19D3" w:rsidR="00CF19D3">
      <w:pPr>
        <w:tabs>
          <w:tab w:pos="709" w:val="left"/>
        </w:tabs>
      </w:pPr>
    </w:p>
    <w:p w14:textId="77777777" w14:paraId="00FF721F" w:rsidRDefault="00CF19D3" w:rsidP="00CF19D3" w:rsidR="00CF19D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2C9CA61" w:rsidRDefault="00CF19D3" w:rsidP="00CF19D3" w:rsidR="00CF19D3">
      <w:pPr>
        <w:tabs>
          <w:tab w:pos="709" w:val="left"/>
        </w:tabs>
      </w:pPr>
    </w:p>
    <w:p w14:textId="77777777" w14:paraId="7265D124" w:rsidRDefault="00CF19D3" w:rsidP="00CF19D3" w:rsidR="00CF19D3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7153894" w:rsidRDefault="00CF19D3" w:rsidP="00CF19D3" w:rsidR="00CF19D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4287231" w:rsidRDefault="00CF19D3" w:rsidP="00CF19D3" w:rsidR="00CF19D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EB16EE8" w:rsidRDefault="00CF19D3" w:rsidP="00CF19D3" w:rsidR="00CF19D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7F8A176" w:rsidRDefault="00CF19D3" w:rsidP="00CF19D3" w:rsidR="00CF19D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856E3FE" w:rsidRDefault="00CF19D3" w:rsidP="00CF19D3" w:rsidR="00CF19D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8753CA0" w:rsidRDefault="00CF19D3" w:rsidP="00CF19D3" w:rsidR="00CF19D3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4A38631" w:rsidRDefault="00CF19D3" w:rsidP="00CF19D3" w:rsidR="00CF19D3">
      <w:pPr>
        <w:tabs>
          <w:tab w:pos="709" w:val="left"/>
        </w:tabs>
      </w:pPr>
    </w:p>
    <w:p w14:textId="77777777" w14:paraId="605FC4E4" w:rsidRDefault="00CF19D3" w:rsidP="00CF19D3" w:rsidR="00CF19D3">
      <w:pPr>
        <w:tabs>
          <w:tab w:pos="709" w:val="left"/>
        </w:tabs>
      </w:pPr>
    </w:p>
    <w:p w14:textId="77777777" w14:paraId="5511366B" w:rsidRDefault="00CF19D3" w:rsidP="00CF19D3" w:rsidR="00CF19D3">
      <w:pPr>
        <w:jc w:val="both"/>
      </w:pPr>
    </w:p>
    <w:p w14:textId="08476421" w14:paraId="0847642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F19D3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1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F19D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F19D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F19D3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CF19D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F19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19D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1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F19D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F19D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F19D3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CF19D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F19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19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81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6139</izvorni_sadrzaj>
    <derivirana_varijabla naziv="DomainObject.Predmet.Broj_1">6139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St-6139/2015</izvorni_sadrzaj>
    <derivirana_varijabla naziv="DomainObject.Predmet.OznakaBroj_1">St-6139/2015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DRACONIGENA d.o.o.</izvorni_sadrzaj>
    <derivirana_varijabla naziv="DomainObject.Predmet.ProtustrankaFormated_1">  DRACONIGENA d.o.o.</derivirana_varijabla>
  </DomainObject.Predmet.ProtustrankaFormated>
  <DomainObject.Predmet.ProtustrankaFormatedOIB>
    <izvorni_sadrzaj>  DRACONIGENA d.o.o., OIB 18215940263</izvorni_sadrzaj>
    <derivirana_varijabla naziv="DomainObject.Predmet.ProtustrankaFormatedOIB_1">  DRACONIGENA d.o.o., OIB 18215940263</derivirana_varijabla>
  </DomainObject.Predmet.ProtustrankaFormatedOIB>
  <DomainObject.Predmet.ProtustrankaFormatedWithAdress>
    <izvorni_sadrzaj> DRACONIGENA d.o.o., Karažnik 72, 10000 Zagreb</izvorni_sadrzaj>
    <derivirana_varijabla naziv="DomainObject.Predmet.ProtustrankaFormatedWithAdress_1"> DRACONIGENA d.o.o., Karažnik 72, 10000 Zagreb</derivirana_varijabla>
  </DomainObject.Predmet.ProtustrankaFormatedWithAdress>
  <DomainObject.Predmet.ProtustrankaFormatedWithAdressOIB>
    <izvorni_sadrzaj> DRACONIGENA d.o.o., OIB 18215940263, Karažnik 72, 10000 Zagreb</izvorni_sadrzaj>
    <derivirana_varijabla naziv="DomainObject.Predmet.ProtustrankaFormatedWithAdressOIB_1"> DRACONIGENA d.o.o., OIB 18215940263, Karažnik 72, 10000 Zagreb</derivirana_varijabla>
  </DomainObject.Predmet.ProtustrankaFormatedWithAdressOIB>
  <DomainObject.Predmet.ProtustrankaWithAdress>
    <izvorni_sadrzaj>DRACONIGENA d.o.o. Karažnik 72, 10000 Zagreb</izvorni_sadrzaj>
    <derivirana_varijabla naziv="DomainObject.Predmet.ProtustrankaWithAdress_1">DRACONIGENA d.o.o. Karažnik 72, 10000 Zagreb</derivirana_varijabla>
  </DomainObject.Predmet.ProtustrankaWithAdress>
  <DomainObject.Predmet.ProtustrankaWithAdressOIB>
    <izvorni_sadrzaj>DRACONIGENA d.o.o., OIB 18215940263, Karažnik 72, 10000 Zagreb</izvorni_sadrzaj>
    <derivirana_varijabla naziv="DomainObject.Predmet.ProtustrankaWithAdressOIB_1">DRACONIGENA d.o.o., OIB 18215940263, Karažnik 72, 10000 Zagreb</derivirana_varijabla>
  </DomainObject.Predmet.ProtustrankaWithAdressOIB>
  <DomainObject.Predmet.ProtustrankaNazivFormated>
    <izvorni_sadrzaj>DRACONIGENA d.o.o.</izvorni_sadrzaj>
    <derivirana_varijabla naziv="DomainObject.Predmet.ProtustrankaNazivFormated_1">DRACONIGENA d.o.o.</derivirana_varijabla>
  </DomainObject.Predmet.ProtustrankaNazivFormated>
  <DomainObject.Predmet.ProtustrankaNazivFormatedOIB>
    <izvorni_sadrzaj>DRACONIGENA d.o.o., OIB 18215940263</izvorni_sadrzaj>
    <derivirana_varijabla naziv="DomainObject.Predmet.ProtustrankaNazivFormatedOIB_1">DRACONIGENA d.o.o., OIB 18215940263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DRACONIGENA d.o.o.</item>
    </izvorni_sadrzaj>
    <derivirana_varijabla naziv="DomainObject.Predmet.ProtuStrankaListFormated_1">
      <item>DRACONIGENA d.o.o.</item>
    </derivirana_varijabla>
  </DomainObject.Predmet.ProtuStrankaListFormated>
  <DomainObject.Predmet.ProtuStrankaListFormatedOIB>
    <izvorni_sadrzaj>
      <item>DRACONIGENA d.o.o., OIB 18215940263</item>
    </izvorni_sadrzaj>
    <derivirana_varijabla naziv="DomainObject.Predmet.ProtuStrankaListFormatedOIB_1">
      <item>DRACONIGENA d.o.o., OIB 18215940263</item>
    </derivirana_varijabla>
  </DomainObject.Predmet.ProtuStrankaListFormatedOIB>
  <DomainObject.Predmet.ProtuStrankaListFormatedWithAdress>
    <izvorni_sadrzaj>
      <item>DRACONIGENA d.o.o., Karažnik 72, 10000 Zagreb</item>
    </izvorni_sadrzaj>
    <derivirana_varijabla naziv="DomainObject.Predmet.ProtuStrankaListFormatedWithAdress_1">
      <item>DRACONIGENA d.o.o., Karažnik 72, 10000 Zagreb</item>
    </derivirana_varijabla>
  </DomainObject.Predmet.ProtuStrankaListFormatedWithAdress>
  <DomainObject.Predmet.ProtuStrankaListFormatedWithAdressOIB>
    <izvorni_sadrzaj>
      <item>DRACONIGENA d.o.o., OIB 18215940263, Karažnik 72, 10000 Zagreb</item>
    </izvorni_sadrzaj>
    <derivirana_varijabla naziv="DomainObject.Predmet.ProtuStrankaListFormatedWithAdressOIB_1">
      <item>DRACONIGENA d.o.o., OIB 18215940263, Karažnik 72, 10000 Zagreb</item>
    </derivirana_varijabla>
  </DomainObject.Predmet.ProtuStrankaListFormatedWithAdressOIB>
  <DomainObject.Predmet.ProtuStrankaListNazivFormated>
    <izvorni_sadrzaj>
      <item>DRACONIGENA d.o.o.</item>
    </izvorni_sadrzaj>
    <derivirana_varijabla naziv="DomainObject.Predmet.ProtuStrankaListNazivFormated_1">
      <item>DRACONIGENA d.o.o.</item>
    </derivirana_varijabla>
  </DomainObject.Predmet.ProtuStrankaListNazivFormated>
  <DomainObject.Predmet.ProtuStrankaListNazivFormatedOIB>
    <izvorni_sadrzaj>
      <item>DRACONIGENA d.o.o., OIB 18215940263</item>
    </izvorni_sadrzaj>
    <derivirana_varijabla naziv="DomainObject.Predmet.ProtuStrankaListNazivFormatedOIB_1">
      <item>DRACONIGENA d.o.o., OIB 18215940263</item>
    </derivirana_varijabla>
  </DomainObject.Predmet.ProtuStrankaListNazivFormatedOIB>
  <DomainObject.Predmet.OstaliListFormated>
    <izvorni_sadrzaj>
      <item>Tajana Štasni</item>
      <item>HRVATSKI ZAVOD ZA MIROVINSKO OSIGURANJE</item>
    </izvorni_sadrzaj>
    <derivirana_varijabla naziv="DomainObject.Predmet.OstaliListFormated_1">
      <item>Tajana Štasni</item>
      <item>HRVATSKI ZAVOD ZA MIROVINSKO OSIGURANJE</item>
    </derivirana_varijabla>
  </DomainObject.Predmet.OstaliListFormated>
  <DomainObject.Predmet.OstaliListFormatedOIB>
    <izvorni_sadrzaj>
      <item>Tajana Štasni, OIB 60650969356</item>
      <item>HRVATSKI ZAVOD ZA MIROVINSKO OSIGURANJE, OIB 84397956623</item>
    </izvorni_sadrzaj>
    <derivirana_varijabla naziv="DomainObject.Predmet.OstaliListFormatedOIB_1">
      <item>Tajana Štasni, OIB 60650969356</item>
      <item>HRVATSKI ZAVOD ZA MIROVINSKO OSIGURANJE, OIB 84397956623</item>
    </derivirana_varijabla>
  </DomainObject.Predmet.OstaliListFormatedOIB>
  <DomainObject.Predmet.OstaliListFormatedWithAdress>
    <izvorni_sadrzaj>
      <item>Tajana Štasni, Karažnik 72, 10000 Zagreb</item>
      <item>HRVATSKI ZAVOD ZA MIROVINSKO OSIGURANJE, Trpimirova 4, 10000 Zagreb</item>
    </izvorni_sadrzaj>
    <derivirana_varijabla naziv="DomainObject.Predmet.OstaliListFormatedWithAdress_1">
      <item>Tajana Štasni, Karažnik 72,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Tajana Štasni, OIB 60650969356, Karažnik 72, 10000 Zagreb</item>
      <item>HRVATSKI ZAVOD ZA MIROVINSKO OSIGURANJE, OIB 84397956623, Trpimirova 4, 10000 Zagreb</item>
    </izvorni_sadrzaj>
    <derivirana_varijabla naziv="DomainObject.Predmet.OstaliListFormatedWithAdressOIB_1">
      <item>Tajana Štasni, OIB 60650969356, Karažnik 72,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Tajana Štasni</item>
      <item>HRVATSKI ZAVOD ZA MIROVINSKO OSIGURANJE</item>
    </izvorni_sadrzaj>
    <derivirana_varijabla naziv="DomainObject.Predmet.OstaliListNazivFormated_1">
      <item>Tajana Štasni</item>
      <item>HRVATSKI ZAVOD ZA MIROVINSKO OSIGURANJE</item>
    </derivirana_varijabla>
  </DomainObject.Predmet.OstaliListNazivFormated>
  <DomainObject.Predmet.OstaliListNazivFormatedOIB>
    <izvorni_sadrzaj>
      <item>Tajana Štasni, OIB 60650969356</item>
      <item>HRVATSKI ZAVOD ZA MIROVINSKO OSIGURANJE, OIB 84397956623</item>
    </izvorni_sadrzaj>
    <derivirana_varijabla naziv="DomainObject.Predmet.OstaliListNazivFormatedOIB_1">
      <item>Tajana Štasni, OIB 60650969356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DRACONIGENA d.o.o.</izvorni_sadrzaj>
    <derivirana_varijabla naziv="DomainObject.Predmet.ProtustrankaIDrugi_1">DRACONIGENA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DRACONIGENA d.o.o., OIB 18215940263, Karažnik 72, 10000 Zagreb</izvorni_sadrzaj>
    <derivirana_varijabla naziv="DomainObject.Predmet.ProtustrankaIDrugiAdressOIB_1">DRACONIGENA d.o.o., OIB 18215940263, Karažnik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DRACONIGENA d.o.o.</item>
      <item>FINA Regionalni centar Zagreb</item>
      <item>Tajana Štasni</item>
      <item>HRVATSKI ZAVOD ZA MIROVINSKO OSIGURANJE</item>
    </izvorni_sadrzaj>
    <derivirana_varijabla naziv="DomainObject.Predmet.SudioniciListNaziv_1">
      <item>DRACONIGENA d.o.o.</item>
      <item>FINA Regionalni centar Zagreb</item>
      <item>Tajana Štasni</item>
      <item>HRVATSKI ZAVOD ZA MIROVINSKO OSIGURANJE</item>
    </derivirana_varijabla>
  </DomainObject.Predmet.SudioniciListNaziv>
  <DomainObject.Predmet.SudioniciListAdressOIB>
    <izvorni_sadrzaj>
      <item>DRACONIGENA d.o.o., OIB 18215940263, Karažnik 72,10000 Zagreb</item>
      <item>FINA Regionalni centar Zagreb, OIB 85821130368, Trg svibanjskih žrtava 1995. 1,10000 Zagreb</item>
      <item>Tajana Štasni, OIB 60650969356, Karažnik 72,10000 Zagreb</item>
      <item>HRVATSKI ZAVOD ZA MIROVINSKO OSIGURANJE, OIB 84397956623, Trpimirova 4,10000 Zagreb</item>
    </izvorni_sadrzaj>
    <derivirana_varijabla naziv="DomainObject.Predmet.SudioniciListAdressOIB_1">
      <item>DRACONIGENA d.o.o., OIB 18215940263, Karažnik 72,10000 Zagreb</item>
      <item>FINA Regionalni centar Zagreb, OIB 85821130368, Trg svibanjskih žrtava 1995. 1,10000 Zagreb</item>
      <item>Tajana Štasni, OIB 60650969356, Karažnik 72,10000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18215940263</item>
      <item>, OIB 85821130368</item>
      <item>, OIB 60650969356</item>
      <item>, OIB 84397956623</item>
    </izvorni_sadrzaj>
    <derivirana_varijabla naziv="DomainObject.Predmet.SudioniciListNazivOIB_1">
      <item>, OIB 18215940263</item>
      <item>, OIB 85821130368</item>
      <item>, OIB 60650969356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1879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