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e280f" w14:paraId="d5e280f" w:rsidRDefault="006E4446" w:rsidP="006E4446" w:rsidR="006E444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4446" w:rsidP="006E4446" w:rsidR="006E444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E4446" w:rsidP="006E4446" w:rsidR="006E444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E4446" w:rsidP="006E4446" w:rsidR="006E444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E4446" w:rsidP="006E4446" w:rsidR="006E444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E4446" w:rsidP="006E4446" w:rsidR="006E444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E4446" w:rsidP="006E4446" w:rsidR="006E4446" w:rsidRPr="005D578C">
      <w:pPr>
        <w:jc w:val="center"/>
        <w:rPr>
          <w:rFonts w:cs="Times New Roman" w:eastAsia="Times New Roman"/>
          <w:szCs w:val="24"/>
        </w:rPr>
      </w:pPr>
    </w:p>
    <w:p w:rsidRDefault="006E4446" w:rsidP="006E4446" w:rsidR="006E444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E4446" w:rsidP="006E4446" w:rsidR="006E4446" w:rsidRPr="005D578C">
      <w:pPr>
        <w:rPr>
          <w:rFonts w:cs="Times New Roman" w:eastAsia="Times New Roman"/>
          <w:szCs w:val="24"/>
        </w:rPr>
      </w:pPr>
    </w:p>
    <w:p w:rsidRDefault="006E4446" w:rsidP="006E4446" w:rsidR="006E444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OJALA d. o. o. Buzet, Rumeni 14/A, OIB </w:t>
      </w:r>
      <w:r w:rsidRPr="006E4446">
        <w:rPr>
          <w:rFonts w:cs="Times New Roman" w:eastAsia="Times New Roman"/>
        </w:rPr>
        <w:t>85273663411</w:t>
      </w:r>
      <w:r>
        <w:rPr>
          <w:rFonts w:cs="Times New Roman" w:eastAsia="Times New Roman"/>
        </w:rPr>
        <w:t xml:space="preserve">, MBS </w:t>
      </w:r>
      <w:r w:rsidRPr="006E4446">
        <w:rPr>
          <w:rFonts w:cs="Times New Roman" w:eastAsia="Times New Roman"/>
        </w:rPr>
        <w:t>040208579</w:t>
      </w:r>
      <w:r>
        <w:rPr>
          <w:rFonts w:cs="Times New Roman" w:eastAsia="Times New Roman"/>
          <w:szCs w:val="24"/>
        </w:rPr>
        <w:t>, 17. studenog 2017.</w:t>
      </w:r>
    </w:p>
    <w:p w:rsidRDefault="006E4446" w:rsidP="006E4446" w:rsidR="006E4446" w:rsidRPr="005D578C">
      <w:pPr>
        <w:rPr>
          <w:rFonts w:cs="Times New Roman" w:eastAsia="Times New Roman"/>
          <w:szCs w:val="24"/>
        </w:rPr>
      </w:pPr>
    </w:p>
    <w:p w:rsidRDefault="006E4446" w:rsidP="006E4446" w:rsidR="006E444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E4446" w:rsidP="006E4446" w:rsidR="006E4446" w:rsidRPr="005D578C">
      <w:pPr>
        <w:rPr>
          <w:rFonts w:cs="Times New Roman" w:eastAsia="Times New Roman"/>
          <w:szCs w:val="24"/>
        </w:rPr>
      </w:pPr>
    </w:p>
    <w:p w:rsidRDefault="006E4446" w:rsidP="006E4446" w:rsidR="006E444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OJALA d. o. o. Buzet, Rumeni 14/A, OIB </w:t>
      </w:r>
      <w:r w:rsidRPr="006E4446">
        <w:rPr>
          <w:rFonts w:cs="Times New Roman" w:eastAsia="Times New Roman"/>
        </w:rPr>
        <w:t>85273663411</w:t>
      </w:r>
      <w:r>
        <w:rPr>
          <w:rFonts w:cs="Times New Roman" w:eastAsia="Times New Roman"/>
        </w:rPr>
        <w:t xml:space="preserve">, MBS </w:t>
      </w:r>
      <w:r w:rsidRPr="006E4446">
        <w:rPr>
          <w:rFonts w:cs="Times New Roman" w:eastAsia="Times New Roman"/>
        </w:rPr>
        <w:t>040208579</w:t>
      </w:r>
      <w:r>
        <w:rPr>
          <w:rFonts w:cs="Times New Roman" w:eastAsia="Times New Roman"/>
          <w:szCs w:val="24"/>
        </w:rPr>
        <w:t>.</w:t>
      </w:r>
    </w:p>
    <w:p w:rsidRDefault="006E4446" w:rsidP="006E4446" w:rsidR="006E4446" w:rsidRPr="005D578C">
      <w:pPr>
        <w:rPr>
          <w:rFonts w:cs="Times New Roman" w:eastAsia="Times New Roman"/>
          <w:szCs w:val="24"/>
        </w:rPr>
      </w:pPr>
    </w:p>
    <w:p w:rsidRDefault="006E4446" w:rsidP="006E4446" w:rsidR="006E4446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Mladen Novaković iz Pule, Štinjan, Baližerka 44, OIB 28857584241</w:t>
      </w:r>
      <w:r>
        <w:rPr>
          <w:rFonts w:cs="Times New Roman" w:eastAsia="Times New Roman"/>
          <w:szCs w:val="20"/>
        </w:rPr>
        <w:t>.</w:t>
      </w:r>
    </w:p>
    <w:p w:rsidRDefault="006E4446" w:rsidP="006E4446" w:rsidR="006E4446">
      <w:pPr>
        <w:rPr>
          <w:rFonts w:cs="Times New Roman" w:eastAsia="Times New Roman"/>
          <w:szCs w:val="20"/>
        </w:rPr>
      </w:pPr>
    </w:p>
    <w:p w:rsidRDefault="006E4446" w:rsidP="006E4446" w:rsidR="006E444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OJALA d. o. o. Buzet, Rumeni 14/A, OIB </w:t>
      </w:r>
      <w:r w:rsidRPr="006E4446">
        <w:rPr>
          <w:rFonts w:cs="Times New Roman" w:eastAsia="Times New Roman"/>
        </w:rPr>
        <w:t>85273663411</w:t>
      </w:r>
      <w:r>
        <w:rPr>
          <w:rFonts w:cs="Times New Roman" w:eastAsia="Times New Roman"/>
        </w:rPr>
        <w:t xml:space="preserve">, MBS </w:t>
      </w:r>
      <w:r w:rsidRPr="006E4446">
        <w:rPr>
          <w:rFonts w:cs="Times New Roman" w:eastAsia="Times New Roman"/>
        </w:rPr>
        <w:t>040208579</w:t>
      </w:r>
      <w:r>
        <w:rPr>
          <w:rFonts w:cs="Times New Roman" w:eastAsia="Times New Roman"/>
          <w:szCs w:val="24"/>
        </w:rPr>
        <w:t>.</w:t>
      </w:r>
    </w:p>
    <w:p w:rsidRDefault="006E4446" w:rsidP="006E4446" w:rsidR="006E4446">
      <w:pPr>
        <w:ind w:firstLine="709"/>
        <w:rPr>
          <w:rFonts w:cs="Times New Roman" w:eastAsia="Times New Roman"/>
          <w:szCs w:val="24"/>
        </w:rPr>
      </w:pPr>
    </w:p>
    <w:p w:rsidRDefault="006E4446" w:rsidP="006E4446" w:rsidR="006E444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OJALA d. o. o. Buzet, Rumeni 14/A, OIB </w:t>
      </w:r>
      <w:r w:rsidRPr="006E4446">
        <w:rPr>
          <w:rFonts w:cs="Times New Roman" w:eastAsia="Times New Roman"/>
        </w:rPr>
        <w:t>85273663411</w:t>
      </w:r>
      <w:r>
        <w:rPr>
          <w:rFonts w:cs="Times New Roman" w:eastAsia="Times New Roman"/>
        </w:rPr>
        <w:t xml:space="preserve">, MBS </w:t>
      </w:r>
      <w:r w:rsidRPr="006E4446">
        <w:rPr>
          <w:rFonts w:cs="Times New Roman" w:eastAsia="Times New Roman"/>
        </w:rPr>
        <w:t>040208579</w:t>
      </w:r>
      <w:r>
        <w:rPr>
          <w:rFonts w:cs="Times New Roman" w:eastAsia="Times New Roman"/>
          <w:szCs w:val="24"/>
        </w:rPr>
        <w:t>.</w:t>
      </w:r>
    </w:p>
    <w:p w:rsidRDefault="006E4446" w:rsidP="006E4446" w:rsidR="006E444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6E4446" w:rsidP="006E4446" w:rsidR="006E4446" w:rsidRPr="005D578C">
      <w:pPr>
        <w:rPr>
          <w:rFonts w:cs="Times New Roman" w:eastAsia="Times New Roman"/>
          <w:szCs w:val="24"/>
        </w:rPr>
      </w:pPr>
    </w:p>
    <w:p w:rsidRDefault="006E4446" w:rsidP="006E4446" w:rsidR="006E444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E4446" w:rsidP="006E4446" w:rsidR="006E4446">
      <w:pPr>
        <w:ind w:firstLine="708"/>
        <w:rPr>
          <w:rFonts w:cs="Times New Roman" w:eastAsia="Times New Roman"/>
          <w:szCs w:val="24"/>
        </w:rPr>
      </w:pPr>
    </w:p>
    <w:p w:rsidRDefault="006E4446" w:rsidP="006E4446" w:rsidR="006E444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12. rujna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OJALA d. o. o. Buzet</w:t>
      </w:r>
      <w:r>
        <w:rPr>
          <w:rFonts w:cs="Times New Roman" w:eastAsia="Times New Roman"/>
          <w:szCs w:val="24"/>
        </w:rPr>
        <w:t>.</w:t>
      </w:r>
    </w:p>
    <w:p w:rsidRDefault="006E4446" w:rsidP="006E4446" w:rsidR="006E4446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7. rujna 2017. imao neizvršene osnove za plaćanje u neprekinutom razdoblju od 120 dana u ukupnom iznosu 6.309,78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15. rujna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10 St-511/2017-3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6E4446" w:rsidP="006E4446" w:rsidR="006E444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6E4446" w:rsidP="006E4446" w:rsidR="006E444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6E4446" w:rsidP="006E4446" w:rsidR="006E4446" w:rsidRPr="005D578C">
      <w:pPr>
        <w:rPr>
          <w:rFonts w:cs="Times New Roman" w:eastAsia="Times New Roman"/>
          <w:szCs w:val="24"/>
        </w:rPr>
      </w:pPr>
    </w:p>
    <w:p w:rsidRDefault="006E4446" w:rsidP="006E4446" w:rsidR="006E444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17. studenog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E4446" w:rsidP="006E4446" w:rsidR="006E4446">
      <w:pPr>
        <w:rPr>
          <w:rFonts w:cs="Times New Roman" w:eastAsia="Times New Roman"/>
          <w:szCs w:val="24"/>
        </w:rPr>
      </w:pPr>
    </w:p>
    <w:p w:rsidRDefault="006E4446" w:rsidP="006E4446" w:rsidR="006E444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6E4446" w:rsidP="006E4446" w:rsidR="006E444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B5434F">
        <w:rPr>
          <w:rFonts w:cs="Times New Roman" w:eastAsia="Times New Roman"/>
          <w:szCs w:val="24"/>
        </w:rPr>
        <w:t>, v.r.</w:t>
      </w:r>
    </w:p>
    <w:p w:rsidRDefault="006E4446" w:rsidP="006E4446" w:rsidR="006E4446">
      <w:pPr>
        <w:jc w:val="left"/>
        <w:rPr>
          <w:rFonts w:cs="Times New Roman" w:eastAsia="Times New Roman"/>
          <w:szCs w:val="24"/>
        </w:rPr>
      </w:pPr>
    </w:p>
    <w:p w:rsidRDefault="006E4446" w:rsidP="006E4446" w:rsidR="006E4446" w:rsidRPr="005D578C">
      <w:pPr>
        <w:jc w:val="left"/>
        <w:rPr>
          <w:rFonts w:cs="Times New Roman" w:eastAsia="Times New Roman"/>
          <w:szCs w:val="24"/>
        </w:rPr>
      </w:pPr>
    </w:p>
    <w:p w:rsidRDefault="006E4446" w:rsidP="006E4446" w:rsidR="006E444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E4446" w:rsidP="006E4446" w:rsidR="006E4446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6E4446" w:rsidP="006E4446" w:rsidR="006E444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6E4446" w:rsidP="006E4446" w:rsidR="006E4446">
      <w:pPr>
        <w:rPr>
          <w:rFonts w:cs="Times New Roman" w:eastAsia="Times New Roman"/>
          <w:szCs w:val="24"/>
        </w:rPr>
      </w:pPr>
    </w:p>
    <w:p w:rsidRDefault="006E4446" w:rsidP="006E4446" w:rsidR="006E4446" w:rsidRPr="005D578C">
      <w:pPr>
        <w:rPr>
          <w:rFonts w:cs="Times New Roman" w:eastAsia="Times New Roman"/>
          <w:szCs w:val="24"/>
        </w:rPr>
      </w:pPr>
    </w:p>
    <w:p w:rsidRDefault="006E4446" w:rsidP="006E4446" w:rsidR="006E444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E4446" w:rsidP="006E4446" w:rsidR="006E444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6E4446" w:rsidP="006E4446" w:rsidR="006E444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OJALA d. o. o. Buzet, Rumeni 14/A, </w:t>
      </w:r>
    </w:p>
    <w:p w:rsidRDefault="006E4446" w:rsidP="006E4446" w:rsidR="006E444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6E4446" w:rsidP="006E4446" w:rsidR="006E444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6E4446" w:rsidP="006E4446" w:rsidR="006E4446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Mladen Novaković, Pula, Štinjan, Baližerka 44</w:t>
      </w:r>
      <w:r>
        <w:rPr>
          <w:rFonts w:cs="Times New Roman" w:eastAsia="Times New Roman"/>
          <w:szCs w:val="20"/>
        </w:rPr>
        <w:t xml:space="preserve">, </w:t>
      </w:r>
    </w:p>
    <w:p w:rsidRDefault="006E4446" w:rsidP="006E4446" w:rsidR="006E444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6E4446" w:rsidP="006E4446" w:rsidR="006E444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6E4446" w:rsidP="006E4446" w:rsidR="006E444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6E4446" w:rsidP="006E4446" w:rsidR="006E4446"/>
    <w:p w:rsidRDefault="006E4446" w:rsidP="006E4446" w:rsidR="006E4446"/>
    <w:p w:rsidRDefault="006E4446" w:rsidP="006E4446" w:rsidR="006E4446"/>
    <w:p w:rsidRDefault="006632B3" w:rsidR="006632B3"/>
    <w:sectPr w:rsidSect="00330B1C" w:rsidR="006632B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4446" w:rsidP="006E4446" w:rsidR="006E4446">
      <w:r>
        <w:separator/>
      </w:r>
    </w:p>
  </w:endnote>
  <w:endnote w:id="0" w:type="continuationSeparator">
    <w:p w:rsidRDefault="006E4446" w:rsidP="006E4446" w:rsidR="006E44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4446" w:rsidP="006E4446" w:rsidR="006E4446">
      <w:r>
        <w:separator/>
      </w:r>
    </w:p>
  </w:footnote>
  <w:footnote w:id="0" w:type="continuationSeparator">
    <w:p w:rsidRDefault="006E4446" w:rsidP="006E4446" w:rsidR="006E44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446" w:rsidP="009E7839" w:rsidR="009E7839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5434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St-511/2017-4</w:t>
    </w:r>
  </w:p>
  <w:p w:rsidRDefault="00B5434F" w:rsidP="00330B1C" w:rsidR="00330B1C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446" w:rsidP="00330B1C" w:rsidR="00330B1C" w:rsidRPr="00970AE0">
    <w:pPr>
      <w:pStyle w:val="Zaglavlje"/>
      <w:jc w:val="right"/>
    </w:pPr>
    <w:r>
      <w:rPr>
        <w:szCs w:val="24"/>
      </w:rPr>
      <w:t>10 St-511/2017-4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3C83"/>
    <w:rsid w:val="006632B3"/>
    <w:rsid w:val="006E4446"/>
    <w:rsid w:val="00A23C83"/>
    <w:rsid w:val="00B54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444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444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E444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44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444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4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444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43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34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5434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5434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5434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444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444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E444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44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444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4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444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43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34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5434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5434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5434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St-511/2017</izvorni_sadrzaj>
    <derivirana_varijabla naziv="DomainObject.Predmet.OznakaBroj_1">St-511/2017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OJALA d. o. o. BUZET</izvorni_sadrzaj>
    <derivirana_varijabla naziv="DomainObject.Predmet.ProtustrankaFormated_1">  OJALA d. o. o. BUZET</derivirana_varijabla>
  </DomainObject.Predmet.ProtustrankaFormated>
  <DomainObject.Predmet.ProtustrankaFormatedOIB>
    <izvorni_sadrzaj>  OJALA d. o. o. BUZET, OIB 85273663411</izvorni_sadrzaj>
    <derivirana_varijabla naziv="DomainObject.Predmet.ProtustrankaFormatedOIB_1">  OJALA d. o. o. BUZET, OIB 85273663411</derivirana_varijabla>
  </DomainObject.Predmet.ProtustrankaFormatedOIB>
  <DomainObject.Predmet.ProtustrankaFormatedWithAdress>
    <izvorni_sadrzaj> OJALA d. o. o. BUZET, Rumeni 14/A, 52420 Buzet</izvorni_sadrzaj>
    <derivirana_varijabla naziv="DomainObject.Predmet.ProtustrankaFormatedWithAdress_1"> OJALA d. o. o. BUZET, Rumeni 14/A, 52420 Buzet</derivirana_varijabla>
  </DomainObject.Predmet.ProtustrankaFormatedWithAdress>
  <DomainObject.Predmet.ProtustrankaFormatedWithAdressOIB>
    <izvorni_sadrzaj> OJALA d. o. o. BUZET, OIB 85273663411, Rumeni 14/A, 52420 Buzet</izvorni_sadrzaj>
    <derivirana_varijabla naziv="DomainObject.Predmet.ProtustrankaFormatedWithAdressOIB_1"> OJALA d. o. o. BUZET, OIB 85273663411, Rumeni 14/A, 52420 Buzet</derivirana_varijabla>
  </DomainObject.Predmet.ProtustrankaFormatedWithAdressOIB>
  <DomainObject.Predmet.ProtustrankaWithAdress>
    <izvorni_sadrzaj>OJALA d. o. o. BUZET Rumeni 14/A, 52420 Buzet</izvorni_sadrzaj>
    <derivirana_varijabla naziv="DomainObject.Predmet.ProtustrankaWithAdress_1">OJALA d. o. o. BUZET Rumeni 14/A, 52420 Buzet</derivirana_varijabla>
  </DomainObject.Predmet.ProtustrankaWithAdress>
  <DomainObject.Predmet.ProtustrankaWithAdressOIB>
    <izvorni_sadrzaj>OJALA d. o. o. BUZET, OIB 85273663411, Rumeni 14/A, 52420 Buzet</izvorni_sadrzaj>
    <derivirana_varijabla naziv="DomainObject.Predmet.ProtustrankaWithAdressOIB_1">OJALA d. o. o. BUZET, OIB 85273663411, Rumeni 14/A, 52420 Buzet</derivirana_varijabla>
  </DomainObject.Predmet.ProtustrankaWithAdressOIB>
  <DomainObject.Predmet.ProtustrankaNazivFormated>
    <izvorni_sadrzaj>OJALA d. o. o. BUZET</izvorni_sadrzaj>
    <derivirana_varijabla naziv="DomainObject.Predmet.ProtustrankaNazivFormated_1">OJALA d. o. o. BUZET</derivirana_varijabla>
  </DomainObject.Predmet.ProtustrankaNazivFormated>
  <DomainObject.Predmet.ProtustrankaNazivFormatedOIB>
    <izvorni_sadrzaj>OJALA d. o. o. BUZET, OIB 85273663411</izvorni_sadrzaj>
    <derivirana_varijabla naziv="DomainObject.Predmet.ProtustrankaNazivFormatedOIB_1">OJALA d. o. o. BUZET, OIB 85273663411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6309.78</izvorni_sadrzaj>
    <derivirana_varijabla naziv="DomainObject.Predmet.TrenutnaVrijednost_1">6309.78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OJALA d. o. o. BUZET</item>
    </izvorni_sadrzaj>
    <derivirana_varijabla naziv="DomainObject.Predmet.ProtuStrankaListFormated_1">
      <item>OJALA d. o. o. BUZET</item>
    </derivirana_varijabla>
  </DomainObject.Predmet.ProtuStrankaListFormated>
  <DomainObject.Predmet.ProtuStrankaListFormatedOIB>
    <izvorni_sadrzaj>
      <item>OJALA d. o. o. BUZET, OIB 85273663411</item>
    </izvorni_sadrzaj>
    <derivirana_varijabla naziv="DomainObject.Predmet.ProtuStrankaListFormatedOIB_1">
      <item>OJALA d. o. o. BUZET, OIB 85273663411</item>
    </derivirana_varijabla>
  </DomainObject.Predmet.ProtuStrankaListFormatedOIB>
  <DomainObject.Predmet.ProtuStrankaListFormatedWithAdress>
    <izvorni_sadrzaj>
      <item>OJALA d. o. o. BUZET, Rumeni 14/A, 52420 Buzet</item>
    </izvorni_sadrzaj>
    <derivirana_varijabla naziv="DomainObject.Predmet.ProtuStrankaListFormatedWithAdress_1">
      <item>OJALA d. o. o. BUZET, Rumeni 14/A, 52420 Buzet</item>
    </derivirana_varijabla>
  </DomainObject.Predmet.ProtuStrankaListFormatedWithAdress>
  <DomainObject.Predmet.ProtuStrankaListFormatedWithAdressOIB>
    <izvorni_sadrzaj>
      <item>OJALA d. o. o. BUZET, OIB 85273663411, Rumeni 14/A, 52420 Buzet</item>
    </izvorni_sadrzaj>
    <derivirana_varijabla naziv="DomainObject.Predmet.ProtuStrankaListFormatedWithAdressOIB_1">
      <item>OJALA d. o. o. BUZET, OIB 85273663411, Rumeni 14/A, 52420 Buzet</item>
    </derivirana_varijabla>
  </DomainObject.Predmet.ProtuStrankaListFormatedWithAdressOIB>
  <DomainObject.Predmet.ProtuStrankaListNazivFormated>
    <izvorni_sadrzaj>
      <item>OJALA d. o. o. BUZET</item>
    </izvorni_sadrzaj>
    <derivirana_varijabla naziv="DomainObject.Predmet.ProtuStrankaListNazivFormated_1">
      <item>OJALA d. o. o. BUZET</item>
    </derivirana_varijabla>
  </DomainObject.Predmet.ProtuStrankaListNazivFormated>
  <DomainObject.Predmet.ProtuStrankaListNazivFormatedOIB>
    <izvorni_sadrzaj>
      <item>OJALA d. o. o. BUZET, OIB 85273663411</item>
    </izvorni_sadrzaj>
    <derivirana_varijabla naziv="DomainObject.Predmet.ProtuStrankaListNazivFormatedOIB_1">
      <item>OJALA d. o. o. BUZET, OIB 85273663411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OJALA d. o. o. BUZET</izvorni_sadrzaj>
    <derivirana_varijabla naziv="DomainObject.Predmet.ProtustrankaIDrugi_1">OJALA d. o. o. BUZET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OJALA d. o. o. BUZET, OIB 85273663411, Rumeni 14/A, 52420 Buzet</izvorni_sadrzaj>
    <derivirana_varijabla naziv="DomainObject.Predmet.ProtustrankaIDrugiAdressOIB_1">OJALA d. o. o. BUZET, OIB 85273663411, Rumeni 14/A,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OJALA d. o. o. BUZET</item>
    </izvorni_sadrzaj>
    <derivirana_varijabla naziv="DomainObject.Predmet.SudioniciListNaziv_1">
      <item>FINANCIJSKA AGENCIJA, RC RIJEKA, PODRUŽNICA PULA, PULA</item>
      <item>OJALA d. o. o. BUZET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OJALA d. o. o. BUZET, OIB 85273663411, Rumeni 14/A,52420 Buzet</item>
    </izvorni_sadrzaj>
    <derivirana_varijabla naziv="DomainObject.Predmet.SudioniciListAdressOIB_1">
      <item>FINANCIJSKA AGENCIJA, RC RIJEKA, PODRUŽNICA PULA, PULA, OIB 85821130368, F. Kurelca 8,51000 Rijeka</item>
      <item>OJALA d. o. o. BUZET, OIB 85273663411, Rumeni 14/A,52420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85273663411</item>
    </izvorni_sadrzaj>
    <derivirana_varijabla naziv="DomainObject.Predmet.SudioniciListNazivOIB_1">
      <item>, OIB 85821130368</item>
      <item>, OIB 85273663411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676</properties:Words>
  <properties:Characters>3536</properties:Characters>
  <properties:Lines>88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2017-11-15T11:00:00Z</dcterms:created>
  <dc:creator>Morena Brajuha</dc:creator>
  <dc:description/>
  <cp:keywords/>
  <cp:lastModifiedBy>Sanja Lakošeljac</cp:lastModifiedBy>
  <cp:lastPrinted>2017-11-17T08:20:00Z</cp:lastPrinted>
  <dcterms:modified xmlns:xsi="http://www.w3.org/2001/XMLSchema-instance" xsi:type="dcterms:W3CDTF">2017-11-17T08:20:00Z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