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c95f" w14:paraId="7c7c95f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84288" w:rsidRPr="00C84288">
        <w:rPr>
          <w:lang w:val="hr-HR"/>
        </w:rPr>
        <w:t>RONILAČKO DRUŠTVO ˝PITOS˝, OIB: 74864065039, Kaštel Sućurac, Gojača 0 bb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84288" w:rsidRPr="00C84288">
        <w:rPr>
          <w:lang w:val="hr-HR"/>
        </w:rPr>
        <w:t>RONILAČKO DRUŠTVO ˝PITOS˝, OIB: 74864065039, Kaštel Sućurac, Gojača 0 bb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77784D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77784D" w:rsidRPr="0077784D">
        <w:rPr>
          <w:lang w:val="hr-HR"/>
        </w:rPr>
        <w:t>Ivan Gjurašić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84288" w:rsidRPr="00C84288">
        <w:rPr>
          <w:lang w:val="hr-HR"/>
        </w:rPr>
        <w:t>RONILAČKO DRUŠTVO ˝PITOS˝, OIB: 74864065039, Kaštel Sućurac, Gojača 0 bb</w:t>
      </w:r>
      <w:r w:rsidR="007D4C1B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C3059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84288" w:rsidRPr="00C84288">
        <w:rPr>
          <w:lang w:val="hr-HR"/>
        </w:rPr>
        <w:t>RONILAČKO DRUŠTVO ˝PITOS˝, OIB: 74864065039, Kaštel Sućurac, Gojača 0 bb</w:t>
      </w:r>
      <w:r w:rsidR="00C84288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C3059">
        <w:rPr>
          <w:lang w:val="hr-HR"/>
        </w:rPr>
        <w:t>3</w:t>
      </w:r>
      <w:r w:rsidR="00C84288">
        <w:rPr>
          <w:lang w:val="hr-HR"/>
        </w:rPr>
        <w:t>106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84288">
        <w:rPr>
          <w:lang w:val="hr-HR"/>
        </w:rPr>
        <w:t>21.169,91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530460" w:rsidP="00530460" w:rsidR="00530460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530460" w:rsidP="00530460" w:rsidR="00530460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registra udruga za dužnika proizlazi da se ne vodi drugi postupak radi brisanja dužnika iz sudskog registra (list 3-6 spisa), </w:t>
      </w:r>
    </w:p>
    <w:p w:rsidRDefault="00530460" w:rsidP="00530460" w:rsidR="00530460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26. rujna 2016. godine proizlazi da dužnik nema zaposlenih (list 9-10 spisa),</w:t>
      </w:r>
    </w:p>
    <w:p w:rsidRDefault="00530460" w:rsidP="00530460" w:rsidR="0053046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11. studenog 2016. godine proizlazi da dužnik u Očevidniku redoslijeda osnova za plaćanje ima evidentirane neizvršene osnove za plaćanje u neprekinutom razdoblju od 3541 dana (list 12 spisa),</w:t>
      </w:r>
    </w:p>
    <w:p w:rsidRDefault="00530460" w:rsidP="00530460" w:rsidR="00530460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0460" w:rsidP="0094096C" w:rsidR="00530460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C84288">
      <w:t>513</w:t>
    </w:r>
    <w:r w:rsidR="003734BE">
      <w:t>/201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84288">
      <w:t>1513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0460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7784D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4523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65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RONILAČKO DRUŠTVO "PITOS"</izvorni_sadrzaj>
    <derivirana_varijabla naziv="DomainObject.Predmet.ProtustrankaFormated_1">  RONILAČKO DRUŠTVO "PITOS"</derivirana_varijabla>
  </DomainObject.Predmet.ProtustrankaFormated>
  <DomainObject.Predmet.ProtustrankaFormatedOIB>
    <izvorni_sadrzaj>  RONILAČKO DRUŠTVO "PITOS", OIB 74864065039</izvorni_sadrzaj>
    <derivirana_varijabla naziv="DomainObject.Predmet.ProtustrankaFormatedOIB_1">  RONILAČKO DRUŠTVO "PITOS", OIB 74864065039</derivirana_varijabla>
  </DomainObject.Predmet.ProtustrankaFormatedOIB>
  <DomainObject.Predmet.ProtustrankaFormatedWithAdress>
    <izvorni_sadrzaj> RONILAČKO DRUŠTVO "PITOS", Gojača 0bb, 21212 Kaštel Sućurac</izvorni_sadrzaj>
    <derivirana_varijabla naziv="DomainObject.Predmet.ProtustrankaFormatedWithAdress_1"> RONILAČKO DRUŠTVO "PITOS", Gojača 0bb, 21212 Kaštel Sućurac</derivirana_varijabla>
  </DomainObject.Predmet.ProtustrankaFormatedWithAdress>
  <DomainObject.Predmet.ProtustrankaFormatedWithAdressOIB>
    <izvorni_sadrzaj> RONILAČKO DRUŠTVO "PITOS", OIB 74864065039, Gojača 0bb, 21212 Kaštel Sućurac</izvorni_sadrzaj>
    <derivirana_varijabla naziv="DomainObject.Predmet.ProtustrankaFormatedWithAdressOIB_1"> RONILAČKO DRUŠTVO "PITOS", OIB 74864065039, Gojača 0bb, 21212 Kaštel Sućurac</derivirana_varijabla>
  </DomainObject.Predmet.ProtustrankaFormatedWithAdressOIB>
  <DomainObject.Predmet.ProtustrankaWithAdress>
    <izvorni_sadrzaj>RONILAČKO DRUŠTVO "PITOS" Gojača 0bb, 21212 Kaštel Sućurac</izvorni_sadrzaj>
    <derivirana_varijabla naziv="DomainObject.Predmet.ProtustrankaWithAdress_1">RONILAČKO DRUŠTVO "PITOS" Gojača 0bb, 21212 Kaštel Sućurac</derivirana_varijabla>
  </DomainObject.Predmet.ProtustrankaWithAdress>
  <DomainObject.Predmet.ProtustrankaWithAdressOIB>
    <izvorni_sadrzaj>RONILAČKO DRUŠTVO "PITOS", OIB 74864065039, Gojača 0bb, 21212 Kaštel Sućurac</izvorni_sadrzaj>
    <derivirana_varijabla naziv="DomainObject.Predmet.ProtustrankaWithAdressOIB_1">RONILAČKO DRUŠTVO "PITOS", OIB 74864065039, Gojača 0bb, 21212 Kaštel Sućurac</derivirana_varijabla>
  </DomainObject.Predmet.ProtustrankaWithAdressOIB>
  <DomainObject.Predmet.ProtustrankaNazivFormated>
    <izvorni_sadrzaj>RONILAČKO DRUŠTVO "PITOS"</izvorni_sadrzaj>
    <derivirana_varijabla naziv="DomainObject.Predmet.ProtustrankaNazivFormated_1">RONILAČKO DRUŠTVO "PITOS"</derivirana_varijabla>
  </DomainObject.Predmet.ProtustrankaNazivFormated>
  <DomainObject.Predmet.ProtustrankaNazivFormatedOIB>
    <izvorni_sadrzaj>RONILAČKO DRUŠTVO "PITOS", OIB 74864065039</izvorni_sadrzaj>
    <derivirana_varijabla naziv="DomainObject.Predmet.ProtustrankaNazivFormatedOIB_1">RONILAČKO DRUŠTVO "PITOS", OIB 74864065039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21169.91</izvorni_sadrzaj>
    <derivirana_varijabla naziv="DomainObject.Predmet.TrenutnaVrijednost_1">21169.91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RONILAČKO DRUŠTVO "PITOS"</item>
    </izvorni_sadrzaj>
    <derivirana_varijabla naziv="DomainObject.Predmet.ProtuStrankaListFormated_1">
      <item>RONILAČKO DRUŠTVO "PITOS"</item>
    </derivirana_varijabla>
  </DomainObject.Predmet.ProtuStrankaListFormated>
  <DomainObject.Predmet.ProtuStrankaListFormatedOIB>
    <izvorni_sadrzaj>
      <item>RONILAČKO DRUŠTVO "PITOS", OIB 74864065039</item>
    </izvorni_sadrzaj>
    <derivirana_varijabla naziv="DomainObject.Predmet.ProtuStrankaListFormatedOIB_1">
      <item>RONILAČKO DRUŠTVO "PITOS", OIB 74864065039</item>
    </derivirana_varijabla>
  </DomainObject.Predmet.ProtuStrankaListFormatedOIB>
  <DomainObject.Predmet.ProtuStrankaListFormatedWithAdress>
    <izvorni_sadrzaj>
      <item>RONILAČKO DRUŠTVO "PITOS", Gojača 0bb, 21212 Kaštel Sućurac</item>
    </izvorni_sadrzaj>
    <derivirana_varijabla naziv="DomainObject.Predmet.ProtuStrankaListFormatedWithAdress_1">
      <item>RONILAČKO DRUŠTVO "PITOS", Gojača 0bb, 21212 Kaštel Sućurac</item>
    </derivirana_varijabla>
  </DomainObject.Predmet.ProtuStrankaListFormatedWithAdress>
  <DomainObject.Predmet.ProtuStrankaListFormatedWithAdressOIB>
    <izvorni_sadrzaj>
      <item>RONILAČKO DRUŠTVO "PITOS", OIB 74864065039, Gojača 0bb, 21212 Kaštel Sućurac</item>
    </izvorni_sadrzaj>
    <derivirana_varijabla naziv="DomainObject.Predmet.ProtuStrankaListFormatedWithAdressOIB_1">
      <item>RONILAČKO DRUŠTVO "PITOS", OIB 74864065039, Gojača 0bb, 21212 Kaštel Sućurac</item>
    </derivirana_varijabla>
  </DomainObject.Predmet.ProtuStrankaListFormatedWithAdressOIB>
  <DomainObject.Predmet.ProtuStrankaListNazivFormated>
    <izvorni_sadrzaj>
      <item>RONILAČKO DRUŠTVO "PITOS"</item>
    </izvorni_sadrzaj>
    <derivirana_varijabla naziv="DomainObject.Predmet.ProtuStrankaListNazivFormated_1">
      <item>RONILAČKO DRUŠTVO "PITOS"</item>
    </derivirana_varijabla>
  </DomainObject.Predmet.ProtuStrankaListNazivFormated>
  <DomainObject.Predmet.ProtuStrankaListNazivFormatedOIB>
    <izvorni_sadrzaj>
      <item>RONILAČKO DRUŠTVO "PITOS", OIB 74864065039</item>
    </izvorni_sadrzaj>
    <derivirana_varijabla naziv="DomainObject.Predmet.ProtuStrankaListNazivFormatedOIB_1">
      <item>RONILAČKO DRUŠTVO "PITOS", OIB 74864065039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RONILAČKO DRUŠTVO "PITOS"</izvorni_sadrzaj>
    <derivirana_varijabla naziv="DomainObject.Predmet.ProtustrankaIDrugi_1">RONILAČKO DRUŠTVO "PITOS"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RONILAČKO DRUŠTVO "PITOS", OIB 74864065039, Gojača 0bb, 21212 Kaštel Sućurac</izvorni_sadrzaj>
    <derivirana_varijabla naziv="DomainObject.Predmet.ProtustrankaIDrugiAdressOIB_1">RONILAČKO DRUŠTVO "PITOS", OIB 74864065039, Gojača 0bb,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RONILAČKO DRUŠTVO "PITOS"</item>
      <item>FINANCIJSKA AGENCIJA, RC SPLIT</item>
    </izvorni_sadrzaj>
    <derivirana_varijabla naziv="DomainObject.Predmet.SudioniciListNaziv_1">
      <item>RONILAČKO DRUŠTVO "PITOS"</item>
      <item>FINANCIJSKA AGENCIJA, RC SPLIT</item>
    </derivirana_varijabla>
  </DomainObject.Predmet.SudioniciListNaziv>
  <DomainObject.Predmet.SudioniciListAdressOIB>
    <izvorni_sadrzaj>
      <item>RONILAČKO DRUŠTVO "PITOS", OIB 74864065039, Gojača 0bb,21212 Kaštel Sućurac</item>
      <item>FINANCIJSKA AGENCIJA, RC SPLIT, OIB 85821130368, Mažuranićevo šetalište 24b,21000 Split</item>
    </izvorni_sadrzaj>
    <derivirana_varijabla naziv="DomainObject.Predmet.SudioniciListAdressOIB_1">
      <item>RONILAČKO DRUŠTVO "PITOS", OIB 74864065039, Gojača 0bb,21212 Kaštel Sućurac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74864065039</item>
      <item>, OIB 85821130368</item>
    </izvorni_sadrzaj>
    <derivirana_varijabla naziv="DomainObject.Predmet.SudioniciListNazivOIB_1">
      <item>, OIB 74864065039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E95D8-F4A8-4D1B-A5B0-76948985A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4465</properties:Characters>
  <properties:Lines>91</properties:Lines>
  <properties:Paragraphs>37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2017-01-10T11:50:00Z</cp:lastPrinted>
  <dcterms:modified xmlns:xsi="http://www.w3.org/2001/XMLSchema-instance" xsi:type="dcterms:W3CDTF">2017-01-10T12:27:00Z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