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6c83a" w14:paraId="326c83a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1202AF" w:rsidP="0007735F" w:rsidR="001202AF">
      <w:pPr>
        <w:jc w:val="right"/>
        <w:rPr>
          <w:sz w:val="24"/>
        </w:rPr>
      </w:pPr>
      <w:r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F2F02">
        <w:rPr>
          <w:sz w:val="24"/>
        </w:rPr>
        <w:t>4169</w:t>
      </w:r>
      <w:r>
        <w:rPr>
          <w:sz w:val="24"/>
        </w:rPr>
        <w:t>/16</w:t>
      </w:r>
    </w:p>
    <w:p w:rsidRDefault="004A02F6" w:rsidP="001202AF" w:rsidR="001202AF">
      <w:pPr>
        <w:jc w:val="center"/>
        <w:rPr>
          <w:sz w:val="24"/>
          <w:szCs w:val="24"/>
        </w:rPr>
      </w:pPr>
      <w:r w:rsidRPr="004A02F6">
        <w:rPr>
          <w:sz w:val="24"/>
          <w:szCs w:val="24"/>
        </w:rPr>
        <w:t>R E P U B L I K A   H R V A T S K A</w:t>
      </w:r>
    </w:p>
    <w:p w:rsidRDefault="004A02F6" w:rsidP="001202AF" w:rsidR="004A02F6">
      <w:pPr>
        <w:ind w:hanging="2880" w:left="2880"/>
        <w:jc w:val="center"/>
        <w:rPr>
          <w:sz w:val="24"/>
          <w:szCs w:val="24"/>
        </w:rPr>
      </w:pPr>
    </w:p>
    <w:p w:rsidRDefault="001202AF" w:rsidP="001202AF" w:rsidR="001202AF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1202AF" w:rsidP="001202AF" w:rsidR="001202AF" w:rsidRPr="006B4A8A">
      <w:pPr>
        <w:ind w:hanging="2880" w:left="2880"/>
        <w:jc w:val="center"/>
        <w:rPr>
          <w:sz w:val="24"/>
          <w:szCs w:val="24"/>
        </w:rPr>
      </w:pPr>
    </w:p>
    <w:p w:rsidRDefault="001202AF" w:rsidP="001202AF" w:rsidR="001202A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042168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</w:t>
      </w:r>
      <w:r w:rsidR="00D13674">
        <w:rPr>
          <w:sz w:val="24"/>
          <w:szCs w:val="24"/>
          <w:lang w:val="pt-BR"/>
        </w:rPr>
        <w:t xml:space="preserve">skraćenom </w:t>
      </w:r>
      <w:r w:rsidRPr="00042168">
        <w:rPr>
          <w:sz w:val="24"/>
          <w:szCs w:val="24"/>
          <w:lang w:val="pt-BR"/>
        </w:rPr>
        <w:t xml:space="preserve">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 w:rsidR="004F2F02">
        <w:rPr>
          <w:sz w:val="24"/>
          <w:szCs w:val="24"/>
          <w:lang w:val="pt-BR"/>
        </w:rPr>
        <w:t xml:space="preserve">RAZVOJ ZEMLJIŠTA JUGOISTOČNA EUROPA 2 d.o.o., Zagreb, </w:t>
      </w:r>
      <w:r w:rsidR="007570F7">
        <w:rPr>
          <w:sz w:val="24"/>
          <w:szCs w:val="24"/>
          <w:lang w:val="pt-BR"/>
        </w:rPr>
        <w:t>Ra</w:t>
      </w:r>
      <w:r w:rsidR="004F2F02">
        <w:rPr>
          <w:sz w:val="24"/>
          <w:szCs w:val="24"/>
          <w:lang w:val="pt-BR"/>
        </w:rPr>
        <w:t xml:space="preserve">dnička cesta 52, OIB: </w:t>
      </w:r>
      <w:r w:rsidR="007570F7" w:rsidRPr="007570F7">
        <w:rPr>
          <w:sz w:val="24"/>
          <w:szCs w:val="24"/>
        </w:rPr>
        <w:t>34268554227</w:t>
      </w:r>
      <w:r w:rsidR="007570F7">
        <w:rPr>
          <w:sz w:val="24"/>
          <w:szCs w:val="24"/>
        </w:rPr>
        <w:t xml:space="preserve">, </w:t>
      </w:r>
      <w:r w:rsidR="00C4635B">
        <w:rPr>
          <w:sz w:val="24"/>
          <w:szCs w:val="24"/>
        </w:rPr>
        <w:t>kojeg zastupa punomoćnica Sanja Mihalić, odvjetnica u Varaždinu, A. Stepinca 1,</w:t>
      </w:r>
      <w:r w:rsidR="00985E6F">
        <w:rPr>
          <w:sz w:val="24"/>
          <w:szCs w:val="24"/>
        </w:rPr>
        <w:t xml:space="preserve"> </w:t>
      </w:r>
      <w:r w:rsidR="00713E29">
        <w:rPr>
          <w:sz w:val="24"/>
          <w:szCs w:val="24"/>
        </w:rPr>
        <w:t>7. prosinca 2018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F25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Financijskoj agenciji u roku </w:t>
      </w:r>
      <w:r w:rsidR="00F163C8">
        <w:rPr>
          <w:sz w:val="24"/>
          <w:szCs w:val="24"/>
        </w:rPr>
        <w:t>3</w:t>
      </w:r>
      <w:r w:rsidRPr="009C4532">
        <w:rPr>
          <w:sz w:val="24"/>
          <w:szCs w:val="24"/>
        </w:rPr>
        <w:t xml:space="preserve"> dana dostaviti podatke iz Očevidnika redoslijeda osnova za plaćanje </w:t>
      </w:r>
      <w:r w:rsidR="009C4532">
        <w:rPr>
          <w:sz w:val="24"/>
          <w:szCs w:val="24"/>
        </w:rPr>
        <w:t>za</w:t>
      </w:r>
      <w:r w:rsidRPr="009C4532">
        <w:rPr>
          <w:sz w:val="24"/>
          <w:szCs w:val="24"/>
        </w:rPr>
        <w:t xml:space="preserve"> dužnika </w:t>
      </w:r>
      <w:r w:rsidR="007570F7">
        <w:rPr>
          <w:sz w:val="24"/>
          <w:szCs w:val="24"/>
          <w:lang w:val="pt-BR"/>
        </w:rPr>
        <w:t xml:space="preserve">RAZVOJ ZEMLJIŠTA JUGOISTOČNA EUROPA 2 d.o.o., Zagreb, Radnička cesta 52, OIB: </w:t>
      </w:r>
      <w:r w:rsidR="007570F7" w:rsidRPr="007570F7">
        <w:rPr>
          <w:sz w:val="24"/>
          <w:szCs w:val="24"/>
        </w:rPr>
        <w:t>34268554227</w:t>
      </w:r>
      <w:r w:rsidRPr="009C4532">
        <w:rPr>
          <w:sz w:val="24"/>
          <w:szCs w:val="24"/>
        </w:rPr>
        <w:t>.</w:t>
      </w:r>
    </w:p>
    <w:p w:rsidRDefault="007D671F" w:rsidP="00CF6F25" w:rsidR="007D671F">
      <w:pPr>
        <w:jc w:val="center"/>
        <w:rPr>
          <w:sz w:val="24"/>
          <w:szCs w:val="24"/>
        </w:rPr>
      </w:pPr>
    </w:p>
    <w:p w:rsidRDefault="005D44D3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713E29">
        <w:rPr>
          <w:sz w:val="24"/>
          <w:szCs w:val="24"/>
        </w:rPr>
        <w:t>7. prosinca 2018.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 xml:space="preserve">. Ivana Koštarić Fegeš </w:t>
      </w:r>
      <w:r w:rsidR="00032C64">
        <w:rPr>
          <w:sz w:val="24"/>
          <w:szCs w:val="24"/>
        </w:rPr>
        <w:t>, v.r.</w:t>
      </w:r>
    </w:p>
    <w:p w:rsidRDefault="00F163C8" w:rsidP="009F5063" w:rsidR="00F163C8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F163C8" w:rsidP="009F5063" w:rsidR="009F5063" w:rsidRPr="009C453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</w:t>
      </w:r>
      <w:r w:rsidR="009F5063" w:rsidRPr="009C4532">
        <w:rPr>
          <w:sz w:val="24"/>
          <w:szCs w:val="24"/>
        </w:rPr>
        <w:t>ni</w:t>
      </w:r>
      <w:r w:rsidR="009706F4">
        <w:rPr>
          <w:sz w:val="24"/>
          <w:szCs w:val="24"/>
        </w:rPr>
        <w:t>je dopušten</w:t>
      </w:r>
      <w:r>
        <w:rPr>
          <w:sz w:val="24"/>
          <w:szCs w:val="24"/>
        </w:rPr>
        <w:t xml:space="preserve"> pravni lijek</w:t>
      </w:r>
      <w:r w:rsidR="009706F4">
        <w:rPr>
          <w:sz w:val="24"/>
          <w:szCs w:val="24"/>
        </w:rPr>
        <w:t xml:space="preserve"> (čl. 19.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="009F5063" w:rsidRPr="009C4532">
        <w:rPr>
          <w:sz w:val="24"/>
          <w:szCs w:val="24"/>
        </w:rPr>
        <w:t xml:space="preserve">). </w:t>
      </w:r>
    </w:p>
    <w:p w:rsidRDefault="009F5063" w:rsidP="009F5063" w:rsidR="009F5063">
      <w:pPr>
        <w:jc w:val="both"/>
        <w:rPr>
          <w:sz w:val="24"/>
          <w:szCs w:val="24"/>
        </w:rPr>
      </w:pPr>
    </w:p>
    <w:p w:rsidRDefault="00032C64" w:rsidP="009F5063" w:rsidR="00032C64" w:rsidRPr="009C4532">
      <w:pPr>
        <w:jc w:val="both"/>
        <w:rPr>
          <w:sz w:val="24"/>
          <w:szCs w:val="24"/>
        </w:rPr>
      </w:pPr>
    </w:p>
    <w:p w:rsidRDefault="00032C64" w:rsidP="00032C64" w:rsidR="00032C64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032C64" w:rsidP="00032C64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t-24/16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32C64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7735F"/>
    <w:rsid w:val="00082B1E"/>
    <w:rsid w:val="00090DFD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02AF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02F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2F02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44D3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3E29"/>
    <w:rsid w:val="007229E3"/>
    <w:rsid w:val="0072559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570F7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2CCA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5DA3"/>
    <w:rsid w:val="008D07BB"/>
    <w:rsid w:val="008D17C5"/>
    <w:rsid w:val="008D2B79"/>
    <w:rsid w:val="008E4C9A"/>
    <w:rsid w:val="008E577F"/>
    <w:rsid w:val="008F51E8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E6F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9EC"/>
    <w:rsid w:val="00AF065B"/>
    <w:rsid w:val="00AF69D0"/>
    <w:rsid w:val="00B02F2A"/>
    <w:rsid w:val="00B13B69"/>
    <w:rsid w:val="00B27D48"/>
    <w:rsid w:val="00B33CF5"/>
    <w:rsid w:val="00B36B90"/>
    <w:rsid w:val="00B4176B"/>
    <w:rsid w:val="00B43D51"/>
    <w:rsid w:val="00B476CE"/>
    <w:rsid w:val="00B50611"/>
    <w:rsid w:val="00B53434"/>
    <w:rsid w:val="00B572BF"/>
    <w:rsid w:val="00B61629"/>
    <w:rsid w:val="00B74218"/>
    <w:rsid w:val="00B7528B"/>
    <w:rsid w:val="00B75AE6"/>
    <w:rsid w:val="00B763CD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635B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9C3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F25"/>
    <w:rsid w:val="00D054AF"/>
    <w:rsid w:val="00D13674"/>
    <w:rsid w:val="00D16DD8"/>
    <w:rsid w:val="00D17166"/>
    <w:rsid w:val="00D30ED3"/>
    <w:rsid w:val="00D33644"/>
    <w:rsid w:val="00D413EC"/>
    <w:rsid w:val="00D4629E"/>
    <w:rsid w:val="00D46D26"/>
    <w:rsid w:val="00D6743C"/>
    <w:rsid w:val="00D70237"/>
    <w:rsid w:val="00D70FCA"/>
    <w:rsid w:val="00D71398"/>
    <w:rsid w:val="00D75043"/>
    <w:rsid w:val="00D823A1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4309"/>
    <w:rsid w:val="00E47A19"/>
    <w:rsid w:val="00E50594"/>
    <w:rsid w:val="00E601B8"/>
    <w:rsid w:val="00E63F6E"/>
    <w:rsid w:val="00E65D5D"/>
    <w:rsid w:val="00E66F2E"/>
    <w:rsid w:val="00E739F9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163C8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2C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C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C6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C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C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2C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C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C6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C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C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St-4169/2016-49</izvorni_sadrzaj>
    <derivirana_varijabla naziv="DomainObject.Oznaka_1">St-4169/2016-49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4169</izvorni_sadrzaj>
    <derivirana_varijabla naziv="DomainObject.Predmet.Broj_1">4169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St-4169/2016</izvorni_sadrzaj>
    <derivirana_varijabla naziv="DomainObject.Predmet.OznakaBroj_1">St-4169/2016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RAZVOJ ZEMLJIŠTA JUGOISTOČNA EUROPA 2 d.o.o. zastupanog po punomoćniku Rolf Atle Selseng; Sanja Mihalić</izvorni_sadrzaj>
    <derivirana_varijabla naziv="DomainObject.Predmet.ProtustrankaFormated_1">  RAZVOJ ZEMLJIŠTA JUGOISTOČNA EUROPA 2 d.o.o. zastupanog po punomoćniku Rolf Atle Selseng; Sanja Mihalić</derivirana_varijabla>
  </DomainObject.Predmet.ProtustrankaFormated>
  <DomainObject.Predmet.ProtustrankaFormatedOIB>
    <izvorni_sadrzaj>  RAZVOJ ZEMLJIŠTA JUGOISTOČNA EUROPA 2 d.o.o., OIB 34268554227 zastupanog po punomoćniku Rolf Atle Selseng; Sanja Mihalić</izvorni_sadrzaj>
    <derivirana_varijabla naziv="DomainObject.Predmet.ProtustrankaFormatedOIB_1">  RAZVOJ ZEMLJIŠTA JUGOISTOČNA EUROPA 2 d.o.o., OIB 34268554227 zastupanog po punomoćniku Rolf Atle Selseng; Sanja Mihalić</derivirana_varijabla>
  </DomainObject.Predmet.ProtustrankaFormatedOIB>
  <DomainObject.Predmet.ProtustrankaFormatedWithAdress>
    <izvorni_sadrzaj> RAZVOJ ZEMLJIŠTA JUGOISTOČNA EUROPA 2 d.o.o., Radnička cesta 52, 10000 Zagreb zastupanog po punomoćniku Rolf Atle Selseng; Sanja Mihalić</izvorni_sadrzaj>
    <derivirana_varijabla naziv="DomainObject.Predmet.ProtustrankaFormatedWithAdress_1"> RAZVOJ ZEMLJIŠTA JUGOISTOČNA EUROPA 2 d.o.o., Radnička cesta 52, 10000 Zagreb zastupanog po punomoćniku Rolf Atle Selseng; Sanja Mihalić</derivirana_varijabla>
  </DomainObject.Predmet.ProtustrankaFormatedWithAdress>
  <DomainObject.Predmet.ProtustrankaFormatedWithAdressOIB>
    <izvorni_sadrzaj> RAZVOJ ZEMLJIŠTA JUGOISTOČNA EUROPA 2 d.o.o., OIB 34268554227, Radnička cesta 52, 10000 Zagreb zastupanog po punomoćniku Rolf Atle Selseng; Sanja Mihalić</izvorni_sadrzaj>
    <derivirana_varijabla naziv="DomainObject.Predmet.ProtustrankaFormatedWithAdressOIB_1"> RAZVOJ ZEMLJIŠTA JUGOISTOČNA EUROPA 2 d.o.o., OIB 34268554227, Radnička cesta 52, 10000 Zagreb zastupanog po punomoćniku Rolf Atle Selseng; Sanja Mihalić</derivirana_varijabla>
  </DomainObject.Predmet.ProtustrankaFormatedWithAdressOIB>
  <DomainObject.Predmet.ProtustrankaWithAdress>
    <izvorni_sadrzaj>RAZVOJ ZEMLJIŠTA JUGOISTOČNA EUROPA 2 d.o.o. Radnička cesta 52, 10000 Zagreb</izvorni_sadrzaj>
    <derivirana_varijabla naziv="DomainObject.Predmet.ProtustrankaWithAdress_1">RAZVOJ ZEMLJIŠTA JUGOISTOČNA EUROPA 2 d.o.o. Radnička cesta 52, 10000 Zagreb</derivirana_varijabla>
  </DomainObject.Predmet.ProtustrankaWithAdress>
  <DomainObject.Predmet.ProtustrankaWithAdressOIB>
    <izvorni_sadrzaj>RAZVOJ ZEMLJIŠTA JUGOISTOČNA EUROPA 2 d.o.o., OIB 34268554227, Radnička cesta 52, 10000 Zagreb</izvorni_sadrzaj>
    <derivirana_varijabla naziv="DomainObject.Predmet.ProtustrankaWithAdressOIB_1">RAZVOJ ZEMLJIŠTA JUGOISTOČNA EUROPA 2 d.o.o., OIB 34268554227, Radnička cesta 52, 10000 Zagreb</derivirana_varijabla>
  </DomainObject.Predmet.ProtustrankaWithAdressOIB>
  <DomainObject.Predmet.ProtustrankaNazivFormated>
    <izvorni_sadrzaj>RAZVOJ ZEMLJIŠTA JUGOISTOČNA EUROPA 2 d.o.o.</izvorni_sadrzaj>
    <derivirana_varijabla naziv="DomainObject.Predmet.ProtustrankaNazivFormated_1">RAZVOJ ZEMLJIŠTA JUGOISTOČNA EUROPA 2 d.o.o.</derivirana_varijabla>
  </DomainObject.Predmet.ProtustrankaNazivFormated>
  <DomainObject.Predmet.ProtustrankaNazivFormatedOIB>
    <izvorni_sadrzaj>RAZVOJ ZEMLJIŠTA JUGOISTOČNA EUROPA 2 d.o.o., OIB 34268554227</izvorni_sadrzaj>
    <derivirana_varijabla naziv="DomainObject.Predmet.ProtustrankaNazivFormatedOIB_1">RAZVOJ ZEMLJIŠTA JUGOISTOČNA EUROPA 2 d.o.o., OIB 34268554227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RAZVOJ ZEMLJIŠTA JUGOISTOČNA EUROPA 2 d.o.o. zastupanog po punomoćniku Rolf Atle Selseng; Sanja Mihalić</item>
    </izvorni_sadrzaj>
    <derivirana_varijabla naziv="DomainObject.Predmet.ProtuStrankaListFormated_1">
      <item>RAZVOJ ZEMLJIŠTA JUGOISTOČNA EUROPA 2 d.o.o. zastupanog po punomoćniku Rolf Atle Selseng; Sanja Mihalić</item>
    </derivirana_varijabla>
  </DomainObject.Predmet.ProtuStrankaListFormated>
  <DomainObject.Predmet.ProtuStrankaListFormatedOIB>
    <izvorni_sadrzaj>
      <item>RAZVOJ ZEMLJIŠTA JUGOISTOČNA EUROPA 2 d.o.o., OIB 34268554227 zastupanog po punomoćniku Rolf Atle Selseng; Sanja Mihalić</item>
    </izvorni_sadrzaj>
    <derivirana_varijabla naziv="DomainObject.Predmet.ProtuStrankaListFormatedOIB_1">
      <item>RAZVOJ ZEMLJIŠTA JUGOISTOČNA EUROPA 2 d.o.o., OIB 34268554227 zastupanog po punomoćniku Rolf Atle Selseng; Sanja Mihalić</item>
    </derivirana_varijabla>
  </DomainObject.Predmet.ProtuStrankaListFormatedOIB>
  <DomainObject.Predmet.ProtuStrankaListFormatedWithAdress>
    <izvorni_sadrzaj>
      <item>RAZVOJ ZEMLJIŠTA JUGOISTOČNA EUROPA 2 d.o.o., Radnička cesta 52, 10000 Zagreb zastupanog po punomoćniku Rolf Atle Selseng; Sanja Mihalić</item>
    </izvorni_sadrzaj>
    <derivirana_varijabla naziv="DomainObject.Predmet.ProtuStrankaListFormatedWithAdress_1">
      <item>RAZVOJ ZEMLJIŠTA JUGOISTOČNA EUROPA 2 d.o.o., Radnička cesta 52, 10000 Zagreb zastupanog po punomoćniku Rolf Atle Selseng; Sanja Mihalić</item>
    </derivirana_varijabla>
  </DomainObject.Predmet.ProtuStrankaListFormatedWithAdress>
  <DomainObject.Predmet.ProtuStrankaListFormatedWithAdressOIB>
    <izvorni_sadrzaj>
      <item>RAZVOJ ZEMLJIŠTA JUGOISTOČNA EUROPA 2 d.o.o., OIB 34268554227, Radnička cesta 52, 10000 Zagreb zastupanog po punomoćniku Rolf Atle Selseng; Sanja Mihalić</item>
    </izvorni_sadrzaj>
    <derivirana_varijabla naziv="DomainObject.Predmet.ProtuStrankaListFormatedWithAdressOIB_1">
      <item>RAZVOJ ZEMLJIŠTA JUGOISTOČNA EUROPA 2 d.o.o., OIB 34268554227, Radnička cesta 52, 10000 Zagreb zastupanog po punomoćniku Rolf Atle Selseng; Sanja Mihalić</item>
    </derivirana_varijabla>
  </DomainObject.Predmet.ProtuStrankaListFormatedWithAdressOIB>
  <DomainObject.Predmet.ProtuStrankaListNazivFormated>
    <izvorni_sadrzaj>
      <item>RAZVOJ ZEMLJIŠTA JUGOISTOČNA EUROPA 2 d.o.o.</item>
    </izvorni_sadrzaj>
    <derivirana_varijabla naziv="DomainObject.Predmet.ProtuStrankaListNazivFormated_1">
      <item>RAZVOJ ZEMLJIŠTA JUGOISTOČNA EUROPA 2 d.o.o.</item>
    </derivirana_varijabla>
  </DomainObject.Predmet.ProtuStrankaListNazivFormated>
  <DomainObject.Predmet.ProtuStrankaListNazivFormatedOIB>
    <izvorni_sadrzaj>
      <item>RAZVOJ ZEMLJIŠTA JUGOISTOČNA EUROPA 2 d.o.o., OIB 34268554227</item>
    </izvorni_sadrzaj>
    <derivirana_varijabla naziv="DomainObject.Predmet.ProtuStrankaListNazivFormatedOIB_1">
      <item>RAZVOJ ZEMLJIŠTA JUGOISTOČNA EUROPA 2 d.o.o., OIB 34268554227</item>
    </derivirana_varijabla>
  </DomainObject.Predmet.ProtuStrankaListNazivFormatedOIB>
  <DomainObject.Predmet.OstaliListFormated>
    <izvorni_sadrzaj>
      <item>Rolf Atle Selseng punomoćnik sudionika u postupku RAZVOJ ZEMLJIŠTA JUGOISTOČNA EUROPA 2 d.o.o.</item>
      <item>Sanja Mihalić punomoćnik sudionika u postupku RAZVOJ ZEMLJIŠTA JUGOISTOČNA EUROPA 2 d.o.o.</item>
    </izvorni_sadrzaj>
    <derivirana_varijabla naziv="DomainObject.Predmet.OstaliListFormated_1">
      <item>Rolf Atle Selseng punomoćnik sudionika u postupku RAZVOJ ZEMLJIŠTA JUGOISTOČNA EUROPA 2 d.o.o.</item>
      <item>Sanja Mihalić punomoćnik sudionika u postupku RAZVOJ ZEMLJIŠTA JUGOISTOČNA EUROPA 2 d.o.o.</item>
    </derivirana_varijabla>
  </DomainObject.Predmet.OstaliListFormated>
  <DomainObject.Predmet.OstaliListFormatedOIB>
    <izvorni_sadrzaj>
      <item>Rolf Atle Selseng, OIB 85111822975 punomoćnik sudionika u postupku RAZVOJ ZEMLJIŠTA JUGOISTOČNA EUROPA 2 d.o.o.</item>
      <item>Sanja Mihalić, OIB 61208635054 punomoćnik sudionika u postupku RAZVOJ ZEMLJIŠTA JUGOISTOČNA EUROPA 2 d.o.o.</item>
    </izvorni_sadrzaj>
    <derivirana_varijabla naziv="DomainObject.Predmet.OstaliListFormatedOIB_1">
      <item>Rolf Atle Selseng, OIB 85111822975 punomoćnik sudionika u postupku RAZVOJ ZEMLJIŠTA JUGOISTOČNA EUROPA 2 d.o.o.</item>
      <item>Sanja Mihalić, OIB 61208635054 punomoćnik sudionika u postupku RAZVOJ ZEMLJIŠTA JUGOISTOČNA EUROPA 2 d.o.o.</item>
    </derivirana_varijabla>
  </DomainObject.Predmet.OstaliListFormatedOIB>
  <DomainObject.Predmet.OstaliListFormatedWithAdress>
    <izvorni_sadrzaj>
      <item>Rolf Atle Selseng, Gronnestolsveien 50, 5073 Bergen punomoćnik sudionika u postupku RAZVOJ ZEMLJIŠTA JUGOISTOČNA EUROPA 2 d.o.o.</item>
      <item>Sanja Mihalić, Alojzija Stepinca 1, 42000 Varaždin punomoćnik sudionika u postupku RAZVOJ ZEMLJIŠTA JUGOISTOČNA EUROPA 2 d.o.o.</item>
    </izvorni_sadrzaj>
    <derivirana_varijabla naziv="DomainObject.Predmet.OstaliListFormatedWithAdress_1">
      <item>Rolf Atle Selseng, Gronnestolsveien 50, 5073 Bergen punomoćnik sudionika u postupku RAZVOJ ZEMLJIŠTA JUGOISTOČNA EUROPA 2 d.o.o.</item>
      <item>Sanja Mihalić, Alojzija Stepinca 1, 42000 Varaždin punomoćnik sudionika u postupku RAZVOJ ZEMLJIŠTA JUGOISTOČNA EUROPA 2 d.o.o.</item>
    </derivirana_varijabla>
  </DomainObject.Predmet.OstaliListFormatedWithAdress>
  <DomainObject.Predmet.OstaliListFormatedWithAdressOIB>
    <izvorni_sadrzaj>
      <item>Rolf Atle Selseng, OIB 85111822975, Gronnestolsveien 50, 5073 Bergen punomoćnik sudionika u postupku RAZVOJ ZEMLJIŠTA JUGOISTOČNA EUROPA 2 d.o.o.</item>
      <item>Sanja Mihalić, OIB 61208635054, Alojzija Stepinca 1, 42000 Varaždin punomoćnik sudionika u postupku RAZVOJ ZEMLJIŠTA JUGOISTOČNA EUROPA 2 d.o.o.</item>
    </izvorni_sadrzaj>
    <derivirana_varijabla naziv="DomainObject.Predmet.OstaliListFormatedWithAdressOIB_1">
      <item>Rolf Atle Selseng, OIB 85111822975, Gronnestolsveien 50, 5073 Bergen punomoćnik sudionika u postupku RAZVOJ ZEMLJIŠTA JUGOISTOČNA EUROPA 2 d.o.o.</item>
      <item>Sanja Mihalić, OIB 61208635054, Alojzija Stepinca 1, 42000 Varaždin punomoćnik sudionika u postupku RAZVOJ ZEMLJIŠTA JUGOISTOČNA EUROPA 2 d.o.o.</item>
    </derivirana_varijabla>
  </DomainObject.Predmet.OstaliListFormatedWithAdressOIB>
  <DomainObject.Predmet.OstaliListNazivFormated>
    <izvorni_sadrzaj>
      <item>Rolf Atle Selseng</item>
      <item>Sanja Mihalić</item>
    </izvorni_sadrzaj>
    <derivirana_varijabla naziv="DomainObject.Predmet.OstaliListNazivFormated_1">
      <item>Rolf Atle Selseng</item>
      <item>Sanja Mihalić</item>
    </derivirana_varijabla>
  </DomainObject.Predmet.OstaliListNazivFormated>
  <DomainObject.Predmet.OstaliListNazivFormatedOIB>
    <izvorni_sadrzaj>
      <item>Rolf Atle Selseng, OIB 85111822975</item>
      <item>Sanja Mihalić, OIB 61208635054</item>
    </izvorni_sadrzaj>
    <derivirana_varijabla naziv="DomainObject.Predmet.OstaliListNazivFormatedOIB_1">
      <item>Rolf Atle Selseng, OIB 85111822975</item>
      <item>Sanja Mihalić, OIB 61208635054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>St-4169/2016-49</izvorni_sadrzaj>
    <derivirana_varijabla naziv="DomainObject.PoslovniBrojDokumenta_1">St-4169/2016-49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RAZVOJ ZEMLJIŠTA JUGOISTOČNA EUROPA 2 d.o.o.</izvorni_sadrzaj>
    <derivirana_varijabla naziv="DomainObject.Predmet.ProtustrankaIDrugi_1">RAZVOJ ZEMLJIŠTA JUGOISTOČNA EUROPA 2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RAZVOJ ZEMLJIŠTA JUGOISTOČNA EUROPA 2 d.o.o., OIB 34268554227, Radnička cesta 52, 10000 Zagreb</izvorni_sadrzaj>
    <derivirana_varijabla naziv="DomainObject.Predmet.ProtustrankaIDrugiAdressOIB_1">RAZVOJ ZEMLJIŠTA JUGOISTOČNA EUROPA 2 d.o.o., OIB 34268554227,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RAZVOJ ZEMLJIŠTA JUGOISTOČNA EUROPA 2 d.o.o.</item>
      <item>FINA Regionalni centar Zagreb</item>
      <item>Rolf Atle Selseng</item>
      <item>Sanja Mihalić</item>
    </izvorni_sadrzaj>
    <derivirana_varijabla naziv="DomainObject.Predmet.SudioniciListNaziv_1">
      <item>RAZVOJ ZEMLJIŠTA JUGOISTOČNA EUROPA 2 d.o.o.</item>
      <item>FINA Regionalni centar Zagreb</item>
      <item>Rolf Atle Selseng</item>
      <item>Sanja Mihalić</item>
    </derivirana_varijabla>
  </DomainObject.Predmet.SudioniciListNaziv>
  <DomainObject.Predmet.SudioniciListAdressOIB>
    <izvorni_sadrzaj>
      <item>RAZVOJ ZEMLJIŠTA JUGOISTOČNA EUROPA 2 d.o.o., OIB 34268554227, Radnička cesta 52,10000 Zagreb</item>
      <item>FINA Regionalni centar Zagreb, OIB 85821130368, Trg Svibanjskih žrtava 1995. br. 1,10000 Zagreb</item>
      <item>Rolf Atle Selseng, OIB 85111822975, Gronnestolsveien 50,5073 Bergen</item>
      <item>Sanja Mihalić, OIB 61208635054, Alojzija Stepinca 1,42000 Varaždin</item>
    </izvorni_sadrzaj>
    <derivirana_varijabla naziv="DomainObject.Predmet.SudioniciListAdressOIB_1">
      <item>RAZVOJ ZEMLJIŠTA JUGOISTOČNA EUROPA 2 d.o.o., OIB 34268554227, Radnička cesta 52,10000 Zagreb</item>
      <item>FINA Regionalni centar Zagreb, OIB 85821130368, Trg Svibanjskih žrtava 1995. br. 1,10000 Zagreb</item>
      <item>Rolf Atle Selseng, OIB 85111822975, Gronnestolsveien 50,5073 Bergen</item>
      <item>Sanja Mihalić, OIB 61208635054, Alojzija Stepinca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34268554227</item>
      <item>, OIB 85821130368</item>
      <item>, OIB 85111822975</item>
      <item>, OIB 61208635054</item>
    </izvorni_sadrzaj>
    <derivirana_varijabla naziv="DomainObject.Predmet.SudioniciListNazivOIB_1">
      <item>, OIB 34268554227</item>
      <item>, OIB 85821130368</item>
      <item>, OIB 85111822975</item>
      <item>, OIB 61208635054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travnja 2018.</izvorni_sadrzaj>
    <derivirana_varijabla naziv="DomainObject.PredzadnjaOdlukaIzPredmeta.DatumDonosenjaOdluke_1">27. travnja 2018.</derivirana_varijabla>
  </DomainObject.PredzadnjaOdlukaIzPredmeta.DatumDonosenjaOdluke>
  <DomainObject.PredzadnjaOdlukaIzPredmeta.Oznaka>
    <izvorni_sadrzaj>St-4169/2016-41</izvorni_sadrzaj>
    <derivirana_varijabla naziv="DomainObject.PredzadnjaOdlukaIzPredmeta.Oznaka_1">St-4169/2016-41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720</properties:Characters>
  <properties:Lines>32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2017-02-01T08:58:00Z</dcterms:created>
  <dc:creator>Korisnik</dc:creator>
  <cp:lastModifiedBy>Katarina Drndelić</cp:lastModifiedBy>
  <cp:lastPrinted>2018-12-10T07:08:00Z</cp:lastPrinted>
  <dcterms:modified xmlns:xsi="http://www.w3.org/2001/XMLSchema-instance" xsi:type="dcterms:W3CDTF">2018-12-10T07:08:00Z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St-4169/2016-49 / Odluka - Zaključak (zaključak_FINA_Očevidnik.docx)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