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c3c1" w14:paraId="099c3c1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21784" w:rsidRPr="00921784">
        <w:t>NATURA VITA d.o.o. VRSAR</w:t>
      </w:r>
      <w:r w:rsidR="00986BB8">
        <w:t xml:space="preserve">, </w:t>
      </w:r>
      <w:r w:rsidR="00921784">
        <w:t>Istarska 2</w:t>
      </w:r>
      <w:r w:rsidR="00B14925">
        <w:t xml:space="preserve">, OIB: </w:t>
      </w:r>
      <w:r w:rsidR="00921784" w:rsidRPr="00921784">
        <w:t>59923303643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21784" w:rsidRPr="00921784">
        <w:t>NATURA VITA d.o.o. VRSAR</w:t>
      </w:r>
      <w:r w:rsidR="00921784">
        <w:t xml:space="preserve">, Istarska 2, OIB: </w:t>
      </w:r>
      <w:r w:rsidR="00921784" w:rsidRPr="00921784">
        <w:t>59923303643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F5DB2">
        <w:rPr>
          <w:b/>
          <w:lang w:val="pl-PL"/>
        </w:rPr>
        <w:t>5</w:t>
      </w:r>
      <w:r w:rsidR="00B17BB5" w:rsidRPr="0077472A">
        <w:rPr>
          <w:b/>
          <w:lang w:val="pl-PL"/>
        </w:rPr>
        <w:t xml:space="preserve">. </w:t>
      </w:r>
      <w:r w:rsidR="00B27756">
        <w:rPr>
          <w:b/>
          <w:lang w:val="pl-PL"/>
        </w:rPr>
        <w:t>PROSINCA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F5DB2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A03BE7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21784" w:rsidRPr="00921784">
        <w:t>NATURA VITA d.o.o. VRSAR</w:t>
      </w:r>
      <w:r w:rsidR="00921784">
        <w:t xml:space="preserve">, Istarska 2, OIB: </w:t>
      </w:r>
      <w:r w:rsidR="00921784" w:rsidRPr="00921784">
        <w:t>59923303643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E25A1A">
        <w:rPr>
          <w:lang w:val="sv-SE"/>
        </w:rPr>
        <w:t>Mauricio Matukina, Vrsar, Istarska 2</w:t>
      </w:r>
      <w:r w:rsidR="00D15508">
        <w:rPr>
          <w:lang w:val="sv-SE"/>
        </w:rPr>
        <w:t>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25A1A">
        <w:rPr>
          <w:lang w:val="sv-SE"/>
        </w:rPr>
        <w:t>Mauricio Matukina, Vrsar, Istarska 2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E25A1A">
        <w:rPr>
          <w:lang w:val="sv-SE"/>
        </w:rPr>
        <w:t>Mauriciu Matukini, Vrsar, Istarska 2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D15508">
        <w:rPr>
          <w:lang w:val="sv-SE"/>
        </w:rPr>
        <w:t>, SS Poreč</w:t>
      </w:r>
      <w:r w:rsidR="00AD0F6F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21784">
        <w:t>26</w:t>
      </w:r>
      <w:r w:rsidR="003E00AF" w:rsidRPr="0077472A">
        <w:t xml:space="preserve">. </w:t>
      </w:r>
      <w:r w:rsidR="00D15508">
        <w:t>listopada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CF09EF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921784" w:rsidRPr="00921784">
        <w:t>NATURA VITA d.o.o. VRSAR</w:t>
      </w:r>
      <w:r w:rsidR="00921784">
        <w:t xml:space="preserve">, Istarska 2, OIB: </w:t>
      </w:r>
      <w:r w:rsidR="00921784" w:rsidRPr="00921784">
        <w:t>59923303643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25A1A">
        <w:rPr>
          <w:lang w:val="sv-SE"/>
        </w:rPr>
        <w:t>Mauricio Matukina, Vrsar, Istarska 2,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7E219E">
        <w:rPr>
          <w:lang w:val="sv-SE"/>
        </w:rPr>
        <w:t xml:space="preserve">SS Poreč, </w:t>
      </w:r>
      <w:r w:rsidRPr="0077472A">
        <w:rPr>
          <w:lang w:val="sv-SE"/>
        </w:rPr>
        <w:t>z.</w:t>
      </w:r>
      <w:r w:rsidR="00DD48A9">
        <w:rPr>
          <w:lang w:val="sv-SE"/>
        </w:rPr>
        <w:t xml:space="preserve"> </w:t>
      </w:r>
      <w:r w:rsidRPr="0077472A">
        <w:rPr>
          <w:lang w:val="sv-SE"/>
        </w:rPr>
        <w:t>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  <w:r w:rsidR="00E25A1A">
        <w:t>.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1D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21784">
          <w:t>Posl. broj: 4 St-1049/2016-3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86BB8">
      <w:t>104</w:t>
    </w:r>
    <w:r w:rsidR="00921784">
      <w:t>9</w:t>
    </w:r>
    <w:r w:rsidR="00986BB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1DF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22FA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46C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C5CA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A1467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25BA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83000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272B6"/>
    <w:rsid w:val="0063080B"/>
    <w:rsid w:val="00630C62"/>
    <w:rsid w:val="00633FE7"/>
    <w:rsid w:val="006341D4"/>
    <w:rsid w:val="006663D6"/>
    <w:rsid w:val="006706ED"/>
    <w:rsid w:val="00672A0C"/>
    <w:rsid w:val="006841D7"/>
    <w:rsid w:val="0068471E"/>
    <w:rsid w:val="00686CC5"/>
    <w:rsid w:val="00693F0F"/>
    <w:rsid w:val="00694363"/>
    <w:rsid w:val="006A66C3"/>
    <w:rsid w:val="006A66F2"/>
    <w:rsid w:val="006A71CF"/>
    <w:rsid w:val="006B3C3E"/>
    <w:rsid w:val="006B7120"/>
    <w:rsid w:val="006C0F66"/>
    <w:rsid w:val="006E3279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219E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20058"/>
    <w:rsid w:val="00921784"/>
    <w:rsid w:val="00931764"/>
    <w:rsid w:val="00932619"/>
    <w:rsid w:val="009437FB"/>
    <w:rsid w:val="009603C0"/>
    <w:rsid w:val="00972CF8"/>
    <w:rsid w:val="00985388"/>
    <w:rsid w:val="00985C0A"/>
    <w:rsid w:val="00986BB8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9F5DB2"/>
    <w:rsid w:val="00A02823"/>
    <w:rsid w:val="00A03BE7"/>
    <w:rsid w:val="00A07B23"/>
    <w:rsid w:val="00A1041E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0F6F"/>
    <w:rsid w:val="00AD57E9"/>
    <w:rsid w:val="00AF4620"/>
    <w:rsid w:val="00AF47B8"/>
    <w:rsid w:val="00B000DF"/>
    <w:rsid w:val="00B03B42"/>
    <w:rsid w:val="00B0683D"/>
    <w:rsid w:val="00B14925"/>
    <w:rsid w:val="00B17BB5"/>
    <w:rsid w:val="00B17EED"/>
    <w:rsid w:val="00B22F6B"/>
    <w:rsid w:val="00B27756"/>
    <w:rsid w:val="00B31C9F"/>
    <w:rsid w:val="00B50C26"/>
    <w:rsid w:val="00B668D9"/>
    <w:rsid w:val="00B67FE1"/>
    <w:rsid w:val="00B726BF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09EF"/>
    <w:rsid w:val="00CF5B50"/>
    <w:rsid w:val="00D023FB"/>
    <w:rsid w:val="00D14604"/>
    <w:rsid w:val="00D15508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C2EE7"/>
    <w:rsid w:val="00DD483B"/>
    <w:rsid w:val="00DD48A9"/>
    <w:rsid w:val="00DD5F14"/>
    <w:rsid w:val="00DF28E8"/>
    <w:rsid w:val="00DF2D30"/>
    <w:rsid w:val="00DF3343"/>
    <w:rsid w:val="00DF3B18"/>
    <w:rsid w:val="00DF442A"/>
    <w:rsid w:val="00DF679D"/>
    <w:rsid w:val="00E1326C"/>
    <w:rsid w:val="00E249D6"/>
    <w:rsid w:val="00E25A1A"/>
    <w:rsid w:val="00E369F6"/>
    <w:rsid w:val="00E372E4"/>
    <w:rsid w:val="00E40DC9"/>
    <w:rsid w:val="00E55ED8"/>
    <w:rsid w:val="00E57F5E"/>
    <w:rsid w:val="00E73356"/>
    <w:rsid w:val="00E767D2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1D84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5595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52450 Vrsar</izvorni_sadrzaj>
    <derivirana_varijabla naziv="DomainObject.Predmet.ProtustrankaFormatedWithAdress_1"> NATURA VITA d.o.o. VRSAR, Istarska 2, 52450 Vrsar</derivirana_varijabla>
  </DomainObject.Predmet.ProtustrankaFormatedWithAdress>
  <DomainObject.Predmet.ProtustrankaFormatedWithAdressOIB>
    <izvorni_sadrzaj> NATURA VITA d.o.o. VRSAR, OIB 59923303643, Istarska 2, 52450 Vrsar</izvorni_sadrzaj>
    <derivirana_varijabla naziv="DomainObject.Predmet.ProtustrankaFormatedWithAdressOIB_1"> NATURA VITA d.o.o. VRSAR, OIB 59923303643, Istarska 2, 52450 Vrsar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6268.53</izvorni_sadrzaj>
    <derivirana_varijabla naziv="DomainObject.Predmet.TrenutnaVrijednost_1">6268.53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52450 Vrsar</item>
    </izvorni_sadrzaj>
    <derivirana_varijabla naziv="DomainObject.Predmet.ProtuStrankaListFormatedWithAdress_1">
      <item>NATURA VITA d.o.o. VRSAR, Istarska 2, 52450 Vrsar</item>
    </derivirana_varijabla>
  </DomainObject.Predmet.ProtuStrankaListFormatedWithAdress>
  <DomainObject.Predmet.ProtuStrankaListFormatedWithAdressOIB>
    <izvorni_sadrzaj>
      <item>NATURA VITA d.o.o. VRSAR, OIB 59923303643, Istarska 2, 52450 Vrsar</item>
    </izvorni_sadrzaj>
    <derivirana_varijabla naziv="DomainObject.Predmet.ProtuStrankaListFormatedWithAdressOIB_1">
      <item>NATURA VITA d.o.o. VRSAR, OIB 59923303643, Istarska 2, 52450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</izvorni_sadrzaj>
    <derivirana_varijabla naziv="DomainObject.Predmet.SudioniciListNaziv_1">
      <item>FINANCIJSKA AGENCIJA, RC RIJEKA, PODRUŽNICA PULA, PULA</item>
      <item>NATURA VITA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NATURA VITA d.o.o. VRSAR, OIB 59923303643, Istarska 2,52450 Vrsar</item>
    </izvorni_sadrzaj>
    <derivirana_varijabla naziv="DomainObject.Predmet.SudioniciListAdressOIB_1">
      <item>FINANCIJSKA AGENCIJA, RC RIJEKA, PODRUŽNICA PULA, PULA, OIB 85821130368, Ulica grada Vukovara 70,10000 Zagreb</item>
      <item>NATURA VITA d.o.o. VRSAR, OIB 59923303643,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</izvorni_sadrzaj>
    <derivirana_varijabla naziv="DomainObject.Predmet.SudioniciListNazivOIB_1">
      <item>, OIB 85821130368</item>
      <item>, OIB 59923303643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4BBFE-95AA-4F41-B4C9-40321D4F6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3271</properties:Characters>
  <properties:Lines>86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2016-10-26T10:08:00Z</dcterms:created>
  <dc:creator>Jasmina Matika</dc:creator>
  <cp:lastModifiedBy>Sanja Prodan</cp:lastModifiedBy>
  <cp:lastPrinted>2016-10-26T10:11:00Z</cp:lastPrinted>
  <dcterms:modified xmlns:xsi="http://www.w3.org/2001/XMLSchema-instance" xsi:type="dcterms:W3CDTF">2016-10-26T10:11:00Z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