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99ff" w14:paraId="36e99ff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75562C">
        <w:t>132</w:t>
      </w:r>
      <w:r w:rsidR="00533F6D">
        <w:t>/2017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 broj 71/15, dalje: SZ), dana 10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A458FA" w:rsidR="00822BD8" w:rsidRPr="00822BD8">
      <w:r>
        <w:t>I        </w:t>
      </w:r>
      <w:r>
        <w:tab/>
      </w:r>
      <w:r w:rsidR="00361F1A">
        <w:t>Za dužnika</w:t>
      </w:r>
      <w:r w:rsidR="0075562C">
        <w:t xml:space="preserve"> TOUGH STREETWEAR d.o.o.,</w:t>
      </w:r>
      <w:r w:rsidR="00C3140E">
        <w:t xml:space="preserve"> </w:t>
      </w:r>
      <w:r w:rsidR="0075562C">
        <w:t>Velika cesta 33</w:t>
      </w:r>
      <w:r w:rsidR="00662531">
        <w:t>,</w:t>
      </w:r>
      <w:r w:rsidR="0075562C">
        <w:t xml:space="preserve"> Odra</w:t>
      </w:r>
      <w:r w:rsidR="00FA20A0">
        <w:t xml:space="preserve"> </w:t>
      </w:r>
      <w:r w:rsidR="0075562C">
        <w:t xml:space="preserve">( Grad </w:t>
      </w:r>
      <w:r w:rsidR="00FA20A0">
        <w:t>Zagreb</w:t>
      </w:r>
      <w:r w:rsidR="0075562C">
        <w:t>)</w:t>
      </w:r>
      <w:r w:rsidR="00AA59EC">
        <w:t>,</w:t>
      </w:r>
      <w:r w:rsidR="00822BD8">
        <w:t xml:space="preserve"> OIB:</w:t>
      </w:r>
      <w:r w:rsidR="0075562C" w:rsidRPr="0075562C">
        <w:t xml:space="preserve"> 02121053970</w:t>
      </w:r>
      <w:r w:rsidR="00C3140E">
        <w:t>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75562C">
        <w:t>nova za plaćanje je 236.889,78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D169C">
        <w:t>10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B1" w:rsidR="00D90EB1">
      <w:r>
        <w:separator/>
      </w:r>
    </w:p>
  </w:endnote>
  <w:endnote w:id="0" w:type="continuationSeparator">
    <w:p w:rsidRDefault="00D90EB1" w:rsidR="00D90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B1" w:rsidR="00D90EB1">
      <w:r>
        <w:separator/>
      </w:r>
    </w:p>
  </w:footnote>
  <w:footnote w:id="0" w:type="continuationSeparator">
    <w:p w:rsidRDefault="00D90EB1" w:rsidR="00D90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1F9A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81DD4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0E5A"/>
    <w:rsid w:val="0052382B"/>
    <w:rsid w:val="0052662C"/>
    <w:rsid w:val="005334D9"/>
    <w:rsid w:val="00533F6D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C57B4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62C"/>
    <w:rsid w:val="00755E35"/>
    <w:rsid w:val="0075602E"/>
    <w:rsid w:val="00761DE4"/>
    <w:rsid w:val="0076394A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40E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0EB1"/>
    <w:rsid w:val="00D92063"/>
    <w:rsid w:val="00D962D4"/>
    <w:rsid w:val="00DA11FC"/>
    <w:rsid w:val="00DB1AD7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169C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TOUGH STREETWEAR d.o.o.</izvorni_sadrzaj>
    <derivirana_varijabla naziv="DomainObject.Predmet.ProtustrankaFormated_1">  TOUGH STREETWEAR d.o.o.</derivirana_varijabla>
  </DomainObject.Predmet.ProtustrankaFormated>
  <DomainObject.Predmet.ProtustrankaFormatedOIB>
    <izvorni_sadrzaj>  TOUGH STREETWEAR d.o.o., OIB 02121053970</izvorni_sadrzaj>
    <derivirana_varijabla naziv="DomainObject.Predmet.ProtustrankaFormatedOIB_1">  TOUGH STREETWEAR d.o.o., OIB 02121053970</derivirana_varijabla>
  </DomainObject.Predmet.ProtustrankaFormatedOIB>
  <DomainObject.Predmet.ProtustrankaFormatedWithAdress>
    <izvorni_sadrzaj> TOUGH STREETWEAR d.o.o., Velika cesta 33, 10020 Odra</izvorni_sadrzaj>
    <derivirana_varijabla naziv="DomainObject.Predmet.ProtustrankaFormatedWithAdress_1"> TOUGH STREETWEAR d.o.o., Velika cesta 33, 10020 Odra</derivirana_varijabla>
  </DomainObject.Predmet.ProtustrankaFormatedWithAdress>
  <DomainObject.Predmet.ProtustrankaFormatedWithAdressOIB>
    <izvorni_sadrzaj> TOUGH STREETWEAR d.o.o., OIB 02121053970, Velika cesta 33, 10020 Odra</izvorni_sadrzaj>
    <derivirana_varijabla naziv="DomainObject.Predmet.ProtustrankaFormatedWithAdressOIB_1"> TOUGH STREETWEAR d.o.o., OIB 02121053970, Velika cesta 33, 10020 Odra</derivirana_varijabla>
  </DomainObject.Predmet.ProtustrankaFormatedWithAdressOIB>
  <DomainObject.Predmet.ProtustrankaWithAdress>
    <izvorni_sadrzaj>TOUGH STREETWEAR d.o.o. Velika cesta 33, 10020 Odra</izvorni_sadrzaj>
    <derivirana_varijabla naziv="DomainObject.Predmet.ProtustrankaWithAdress_1">TOUGH STREETWEAR d.o.o. Velika cesta 33, 10020 Odra</derivirana_varijabla>
  </DomainObject.Predmet.ProtustrankaWithAdress>
  <DomainObject.Predmet.ProtustrankaWithAdressOIB>
    <izvorni_sadrzaj>TOUGH STREETWEAR d.o.o., OIB 02121053970, Velika cesta 33, 10020 Odra</izvorni_sadrzaj>
    <derivirana_varijabla naziv="DomainObject.Predmet.ProtustrankaWithAdressOIB_1">TOUGH STREETWEAR d.o.o., OIB 02121053970, Velika cesta 33, 10020 Odra</derivirana_varijabla>
  </DomainObject.Predmet.ProtustrankaWithAdressOIB>
  <DomainObject.Predmet.ProtustrankaNazivFormated>
    <izvorni_sadrzaj>TOUGH STREETWEAR d.o.o.</izvorni_sadrzaj>
    <derivirana_varijabla naziv="DomainObject.Predmet.ProtustrankaNazivFormated_1">TOUGH STREETWEAR d.o.o.</derivirana_varijabla>
  </DomainObject.Predmet.ProtustrankaNazivFormated>
  <DomainObject.Predmet.ProtustrankaNazivFormatedOIB>
    <izvorni_sadrzaj>TOUGH STREETWEAR d.o.o., OIB 02121053970</izvorni_sadrzaj>
    <derivirana_varijabla naziv="DomainObject.Predmet.ProtustrankaNazivFormatedOIB_1">TOUGH STREETWEAR d.o.o., OIB 02121053970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TOUGH STREETWEAR d.o.o.</item>
    </izvorni_sadrzaj>
    <derivirana_varijabla naziv="DomainObject.Predmet.ProtuStrankaListFormated_1">
      <item>TOUGH STREETWEAR d.o.o.</item>
    </derivirana_varijabla>
  </DomainObject.Predmet.ProtuStrankaListFormated>
  <DomainObject.Predmet.ProtuStrankaListFormatedOIB>
    <izvorni_sadrzaj>
      <item>TOUGH STREETWEAR d.o.o., OIB 02121053970</item>
    </izvorni_sadrzaj>
    <derivirana_varijabla naziv="DomainObject.Predmet.ProtuStrankaListFormatedOIB_1">
      <item>TOUGH STREETWEAR d.o.o., OIB 02121053970</item>
    </derivirana_varijabla>
  </DomainObject.Predmet.ProtuStrankaListFormatedOIB>
  <DomainObject.Predmet.ProtuStrankaListFormatedWithAdress>
    <izvorni_sadrzaj>
      <item>TOUGH STREETWEAR d.o.o., Velika cesta 33, 10020 Odra</item>
    </izvorni_sadrzaj>
    <derivirana_varijabla naziv="DomainObject.Predmet.ProtuStrankaListFormatedWithAdress_1">
      <item>TOUGH STREETWEAR d.o.o., Velika cesta 33, 10020 Odra</item>
    </derivirana_varijabla>
  </DomainObject.Predmet.ProtuStrankaListFormatedWithAdress>
  <DomainObject.Predmet.ProtuStrankaListFormatedWithAdressOIB>
    <izvorni_sadrzaj>
      <item>TOUGH STREETWEAR d.o.o., OIB 02121053970, Velika cesta 33, 10020 Odra</item>
    </izvorni_sadrzaj>
    <derivirana_varijabla naziv="DomainObject.Predmet.ProtuStrankaListFormatedWithAdressOIB_1">
      <item>TOUGH STREETWEAR d.o.o., OIB 02121053970, Velika cesta 33, 10020 Odra</item>
    </derivirana_varijabla>
  </DomainObject.Predmet.ProtuStrankaListFormatedWithAdressOIB>
  <DomainObject.Predmet.ProtuStrankaListNazivFormated>
    <izvorni_sadrzaj>
      <item>TOUGH STREETWEAR d.o.o.</item>
    </izvorni_sadrzaj>
    <derivirana_varijabla naziv="DomainObject.Predmet.ProtuStrankaListNazivFormated_1">
      <item>TOUGH STREETWEAR d.o.o.</item>
    </derivirana_varijabla>
  </DomainObject.Predmet.ProtuStrankaListNazivFormated>
  <DomainObject.Predmet.ProtuStrankaListNazivFormatedOIB>
    <izvorni_sadrzaj>
      <item>TOUGH STREETWEAR d.o.o., OIB 02121053970</item>
    </izvorni_sadrzaj>
    <derivirana_varijabla naziv="DomainObject.Predmet.ProtuStrankaListNazivFormatedOIB_1">
      <item>TOUGH STREETWEAR d.o.o., OIB 02121053970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TOUGH STREETWEAR d.o.o.</izvorni_sadrzaj>
    <derivirana_varijabla naziv="DomainObject.Predmet.ProtustrankaIDrugi_1">TOUGH STREETWEAR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TOUGH STREETWEAR d.o.o., OIB 02121053970, Velika cesta 33, 10020 Odra</izvorni_sadrzaj>
    <derivirana_varijabla naziv="DomainObject.Predmet.ProtustrankaIDrugiAdressOIB_1">TOUGH STREETWEAR d.o.o., OIB 02121053970, Velika cesta 33,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TOUGH STREETWEAR d.o.o.</item>
    </izvorni_sadrzaj>
    <derivirana_varijabla naziv="DomainObject.Predmet.SudioniciListNaziv_1">
      <item>FINA Regionalni centar Zagreb</item>
      <item>TOUGH STREETWEAR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TOUGH STREETWEAR d.o.o., OIB 02121053970, Velika cesta 33,10020 Odra</item>
    </izvorni_sadrzaj>
    <derivirana_varijabla naziv="DomainObject.Predmet.SudioniciListAdressOIB_1">
      <item>FINA Regionalni centar Zagreb, OIB 85821130368, Trg svibanjskih žrtava 1995. 1,10000 Zagreb</item>
      <item>TOUGH STREETWEAR d.o.o., OIB 02121053970, Velika cesta 33,10020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02121053970</item>
    </izvorni_sadrzaj>
    <derivirana_varijabla naziv="DomainObject.Predmet.SudioniciListNazivOIB_1">
      <item>, OIB 85821130368</item>
      <item>, OIB 02121053970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F62E6-DDB7-461D-A8B9-FA16358CCB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1380</properties:Characters>
  <properties:Lines>45</properties:Lines>
  <properties:Paragraphs>20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2017-03-10T09:02:00Z</cp:lastPrinted>
  <dcterms:modified xmlns:xsi="http://www.w3.org/2001/XMLSchema-instance" xsi:type="dcterms:W3CDTF">2017-03-10T09:02:00Z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