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4c6e" w14:paraId="99a4c6e" w:rsidRDefault="00047931" w:rsidP="00047931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D27F82">
        <w:t>-</w:t>
      </w:r>
      <w:r w:rsidR="00AB6C7D">
        <w:t>342/17-1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047931" w:rsidP="00924FFF" w:rsidR="00924FFF">
      <w:r>
        <w:t>Dr. Franje Tuđmana 35</w:t>
      </w:r>
    </w:p>
    <w:p w:rsidRDefault="00047931" w:rsidP="00924FFF" w:rsidR="00047931"/>
    <w:p w:rsidRDefault="00047931" w:rsidP="00047931" w:rsidR="00047931" w:rsidRPr="00D72603">
      <w:pPr>
        <w:jc w:val="center"/>
      </w:pPr>
      <w:r>
        <w:t>R E P U B L I K A   H R V A T S K A</w:t>
      </w:r>
    </w:p>
    <w:p w:rsidRDefault="00924FFF" w:rsidP="00924FFF" w:rsidR="00924FFF" w:rsidRPr="00D72603"/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16050A">
        <w:t xml:space="preserve"> (OIB: 39670464653)</w:t>
      </w:r>
      <w:r w:rsidRPr="00D72603">
        <w:t>,</w:t>
      </w:r>
      <w:r w:rsidR="0016050A">
        <w:t xml:space="preserve"> </w:t>
      </w:r>
      <w:r w:rsidRPr="00D72603">
        <w:t xml:space="preserve">po sucu tog suda Ardeni Bajlo, kao stečajnom sucu u stečajnom postupku nad </w:t>
      </w:r>
      <w:r w:rsidR="004504BA">
        <w:t xml:space="preserve">stečajnim dužnikom </w:t>
      </w:r>
      <w:r w:rsidR="00B041A9">
        <w:t>KYTLER d.o.o., Bibinje, Na starine 114, Bibinje, OIB: 72404873283</w:t>
      </w:r>
      <w:r w:rsidRPr="00D72603">
        <w:t xml:space="preserve">, postupajući po prijedlogu </w:t>
      </w:r>
      <w:r w:rsidR="00B041A9">
        <w:t>punomoćnika ranijih zakonskih zastupnika, odvjetniku Karlu Suriću iz Zadra</w:t>
      </w:r>
      <w:r w:rsidR="00120F8A">
        <w:t xml:space="preserve">, </w:t>
      </w:r>
      <w:r w:rsidR="00B041A9">
        <w:t>13. srpnja 2017.</w:t>
      </w:r>
      <w:r w:rsidR="004504BA" w:rsidRPr="00D72603">
        <w:t xml:space="preserve">  </w:t>
      </w:r>
      <w:r w:rsidR="004504BA">
        <w:t xml:space="preserve">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924FFF" w:rsidP="001348A9" w:rsidR="00924FFF">
      <w:pPr>
        <w:pStyle w:val="Odlomakpopisa"/>
        <w:numPr>
          <w:ilvl w:val="0"/>
          <w:numId w:val="4"/>
        </w:numPr>
        <w:ind w:firstLine="708" w:left="0"/>
        <w:jc w:val="both"/>
      </w:pPr>
      <w:r w:rsidRPr="00D72603">
        <w:t>Nastavlja se stečajni postupak nad stečajnim dužnikom</w:t>
      </w:r>
      <w:r w:rsidR="009E5554" w:rsidRPr="00D72603">
        <w:t xml:space="preserve"> </w:t>
      </w:r>
      <w:r w:rsidR="00B041A9">
        <w:t>KYTLER d.o.o., Bibinje, Na starine 114, Bibinje, OIB: 72404873283</w:t>
      </w:r>
      <w:r w:rsidR="00D72603">
        <w:t>.</w:t>
      </w:r>
      <w:r w:rsidR="004504BA">
        <w:t xml:space="preserve"> </w:t>
      </w:r>
    </w:p>
    <w:p w:rsidRDefault="001348A9" w:rsidP="001348A9" w:rsidR="001348A9">
      <w:pPr>
        <w:jc w:val="both"/>
      </w:pPr>
    </w:p>
    <w:p w:rsidRDefault="00B041A9" w:rsidP="001348A9" w:rsidR="001348A9">
      <w:pPr>
        <w:pStyle w:val="Odlomakpopisa"/>
        <w:numPr>
          <w:ilvl w:val="0"/>
          <w:numId w:val="4"/>
        </w:numPr>
        <w:ind w:firstLine="708" w:left="0"/>
        <w:jc w:val="both"/>
      </w:pPr>
      <w:r>
        <w:t>Hrvoje Kraljičković</w:t>
      </w:r>
      <w:r w:rsidR="001348A9">
        <w:t xml:space="preserve"> </w:t>
      </w:r>
      <w:r w:rsidR="00B26C4D" w:rsidRPr="008E37E9">
        <w:t xml:space="preserve">iz Zagreba, </w:t>
      </w:r>
      <w:r>
        <w:t>Trg hrvatskih velikana 4, OIB: 72404873283</w:t>
      </w:r>
      <w:r w:rsidR="001348A9">
        <w:t>, razrješava se dužnosti stečajnog upravitelja.</w:t>
      </w:r>
    </w:p>
    <w:p w:rsidRDefault="001348A9" w:rsidP="001348A9" w:rsidR="001348A9">
      <w:pPr>
        <w:pStyle w:val="Odlomakpopisa"/>
      </w:pPr>
    </w:p>
    <w:p w:rsidRDefault="001348A9" w:rsidP="00994B42" w:rsidR="001348A9">
      <w:pPr>
        <w:pStyle w:val="Odlomakpopisa"/>
        <w:numPr>
          <w:ilvl w:val="0"/>
          <w:numId w:val="4"/>
        </w:numPr>
        <w:ind w:firstLine="708" w:left="0"/>
        <w:jc w:val="both"/>
      </w:pPr>
      <w:r>
        <w:t xml:space="preserve">Za stečajnog upravitelja </w:t>
      </w:r>
      <w:r w:rsidR="00994B42">
        <w:t xml:space="preserve">stečajne mase </w:t>
      </w:r>
      <w:r>
        <w:t>imenuje se</w:t>
      </w:r>
      <w:r w:rsidR="00B26C4D">
        <w:t xml:space="preserve"> </w:t>
      </w:r>
      <w:r w:rsidR="00AB6C7D">
        <w:t>Ivica Matas iz Šibenika, Put Gimnazije 55, OIB:98549799157.</w:t>
      </w:r>
    </w:p>
    <w:p w:rsidRDefault="00994B42" w:rsidP="00994B42" w:rsidR="00994B42">
      <w:pPr>
        <w:pStyle w:val="Odlomakpopisa"/>
      </w:pPr>
    </w:p>
    <w:p w:rsidRDefault="00994B42" w:rsidP="00994B42" w:rsidR="005273A0">
      <w:pPr>
        <w:pStyle w:val="Odlomakpopisa"/>
        <w:numPr>
          <w:ilvl w:val="0"/>
          <w:numId w:val="4"/>
        </w:numPr>
        <w:ind w:firstLine="708" w:left="0"/>
        <w:jc w:val="both"/>
      </w:pPr>
      <w:r>
        <w:t>Nalaže se sudskom registru upisati</w:t>
      </w:r>
      <w:r w:rsidR="005273A0">
        <w:t xml:space="preserve"> u sudski registar stečajnu masu iza stečajnog dužnika </w:t>
      </w:r>
      <w:r w:rsidR="00B041A9">
        <w:t>KYTLER d.o.o., Bibinje, Na starine 114, Bibinje</w:t>
      </w:r>
      <w:r w:rsidR="005273A0">
        <w:t>.</w:t>
      </w:r>
    </w:p>
    <w:p w:rsidRDefault="005273A0" w:rsidP="005273A0" w:rsidR="005273A0">
      <w:pPr>
        <w:pStyle w:val="Odlomakpopisa"/>
      </w:pPr>
    </w:p>
    <w:p w:rsidRDefault="005273A0" w:rsidP="00994B42" w:rsidR="00994B42">
      <w:pPr>
        <w:pStyle w:val="Odlomakpopisa"/>
        <w:numPr>
          <w:ilvl w:val="0"/>
          <w:numId w:val="4"/>
        </w:numPr>
        <w:ind w:firstLine="708" w:left="0"/>
        <w:jc w:val="both"/>
      </w:pPr>
      <w:r>
        <w:t>Nalaže se sudskom registru upisati</w:t>
      </w:r>
      <w:r w:rsidR="00994B42">
        <w:t xml:space="preserve"> </w:t>
      </w:r>
      <w:r w:rsidR="00AB6C7D">
        <w:t>Ivicu Matasa</w:t>
      </w:r>
      <w:r>
        <w:t xml:space="preserve"> </w:t>
      </w:r>
      <w:r w:rsidR="00994B42">
        <w:t>kao steč</w:t>
      </w:r>
      <w:r w:rsidR="0052657A">
        <w:t xml:space="preserve">ajnog upravitelja stečajne mase i promjenu sjedišta stečajne mase obzirom na prebivalište stečajnog upravitelja stečajne mase. </w:t>
      </w:r>
      <w:r w:rsidR="00994B42">
        <w:t xml:space="preserve"> </w:t>
      </w:r>
      <w:r w:rsidR="00B041A9">
        <w:t xml:space="preserve"> </w:t>
      </w:r>
    </w:p>
    <w:p w:rsidRDefault="00047931" w:rsidP="004078CF" w:rsidR="00047931">
      <w:pPr>
        <w:ind w:firstLine="708"/>
        <w:jc w:val="both"/>
      </w:pPr>
    </w:p>
    <w:p w:rsidRDefault="00047931" w:rsidP="0052657A" w:rsidR="0052657A" w:rsidRPr="00354AB0">
      <w:pPr>
        <w:pStyle w:val="Odlomakpopisa"/>
        <w:numPr>
          <w:ilvl w:val="0"/>
          <w:numId w:val="4"/>
        </w:numPr>
        <w:ind w:firstLine="708" w:left="0"/>
        <w:jc w:val="both"/>
      </w:pPr>
      <w:r w:rsidRPr="00354AB0">
        <w:t xml:space="preserve">Pozivaju se vjerovnici viših isplatnih redova </w:t>
      </w:r>
      <w:r w:rsidR="00A95BA1">
        <w:t xml:space="preserve">stečajnog dužnika </w:t>
      </w:r>
      <w:r w:rsidRPr="00354AB0">
        <w:t xml:space="preserve">da u roku od 30 dana </w:t>
      </w:r>
      <w:r w:rsidR="00A95BA1">
        <w:t xml:space="preserve">od dana </w:t>
      </w:r>
      <w:r w:rsidRPr="00354AB0">
        <w:t>objave</w:t>
      </w:r>
      <w:r w:rsidR="00A95BA1">
        <w:t xml:space="preserve"> ovog rješenja</w:t>
      </w:r>
      <w:r w:rsidR="0052657A">
        <w:t xml:space="preserve"> na e-oglasnoj ploči ovog suda</w:t>
      </w:r>
      <w:r w:rsidR="00A95BA1">
        <w:t xml:space="preserve"> prijave svoje tražbine stečajnom upravitelju na propisanom obrascu u 2 primjerka a sukladno odredbi čl. 257. Stečajno</w:t>
      </w:r>
      <w:r w:rsidR="0052657A">
        <w:t xml:space="preserve">g zakona (Narodne novine 71/15). </w:t>
      </w:r>
      <w:r w:rsidR="0052657A" w:rsidRPr="00354AB0">
        <w:t>Prijavi je potrebno priložiti i potvrdu o uplaćenoj pristojbi koja iznosi 2% od vrijednosti potraživanja, ali ne više od 500,00 kn, a uplaćuje se na žiro-račun državnog proračuna IBAN HR12 1001005-1863000160, pozivom na broj: 64 5045-23405</w:t>
      </w:r>
      <w:r w:rsidR="00AB6C7D">
        <w:t>-34217</w:t>
      </w:r>
      <w:r w:rsidR="00D27F82">
        <w:t>.</w:t>
      </w:r>
    </w:p>
    <w:p w:rsidRDefault="00047931" w:rsidP="00047931" w:rsidR="00047931" w:rsidRPr="00354AB0">
      <w:pPr>
        <w:jc w:val="both"/>
      </w:pPr>
    </w:p>
    <w:p w:rsidRDefault="00047931" w:rsidP="00047931" w:rsidR="00047931" w:rsidRPr="00354AB0">
      <w:pPr>
        <w:ind w:firstLine="708"/>
        <w:jc w:val="both"/>
      </w:pPr>
      <w:r w:rsidRPr="00354AB0">
        <w:t xml:space="preserve">Pozivaju se razlučni vjerovnici da u roku od 30 dana </w:t>
      </w:r>
      <w:r w:rsidR="0052657A">
        <w:t xml:space="preserve">od dana objave ovog rješenja na e-oglasnoj ploči ovog suda obavijeste stečajnog </w:t>
      </w:r>
      <w:r w:rsidRPr="00354AB0">
        <w:t xml:space="preserve">upravitelja o svom razlučnom pravu, pravnoj osnovi razlučnog prava i dijelu imovine stečajnog dužnika na koji se odnosi njihovo razlučno pravo. Ako razlučni vjerovnici prijavljuju tražbinu kao stečajni vjerovnici u prijavi su dužni označiti dio imovine stečajnog dužnika na koji se odnosi njihovo razlučno pravo i iznos do kojeg njihova tražbina predvidivo neće biti pokrivena tim razlučnim </w:t>
      </w:r>
      <w:r w:rsidR="0052657A">
        <w:t xml:space="preserve">pravom. </w:t>
      </w:r>
      <w:r w:rsidRPr="00354AB0">
        <w:t xml:space="preserve">Prijavi je potrebno priložiti i potvrdu o uplaćenoj pristojbi koja iznosi 2% od vrijednosti potraživanja, </w:t>
      </w:r>
      <w:r w:rsidRPr="00354AB0">
        <w:lastRenderedPageBreak/>
        <w:t>ali ne više od 500,00 Kn, a uplaćuje se na žiro-račun državnog proračuna IBAN HR12 1001005-1863000160, pozivom na broj: 64 5045-23405</w:t>
      </w:r>
      <w:r w:rsidR="00AB6C7D">
        <w:t>-34217</w:t>
      </w:r>
      <w:r w:rsidR="00D27F82">
        <w:t>.</w:t>
      </w:r>
    </w:p>
    <w:p w:rsidRDefault="00047931" w:rsidP="00047931" w:rsidR="00047931" w:rsidRPr="00354AB0">
      <w:pPr>
        <w:jc w:val="both"/>
      </w:pPr>
    </w:p>
    <w:p w:rsidRDefault="00047931" w:rsidP="00047931" w:rsidR="00047931" w:rsidRPr="00354AB0">
      <w:pPr>
        <w:ind w:firstLine="708"/>
        <w:jc w:val="both"/>
      </w:pPr>
      <w:r w:rsidRPr="00354AB0">
        <w:t xml:space="preserve">Pozivaju se izlučni vjerovnici da u roku od 30 dana od </w:t>
      </w:r>
      <w:r w:rsidR="0052657A">
        <w:t>objave ovog rješenja</w:t>
      </w:r>
      <w:r w:rsidR="00965357">
        <w:t xml:space="preserve"> na e-oglasnoj ploči ovog suda</w:t>
      </w:r>
      <w:r w:rsidR="0052657A">
        <w:t xml:space="preserve"> </w:t>
      </w:r>
      <w:r w:rsidRPr="00354AB0">
        <w:t xml:space="preserve">obavijeste stečajnog upravitelja o svom izlučnom pravu, pravoj osnovi izlučnog prava i predmetu na koji se njihovo izlučno pravo odnosi, odnosno da u obavijesti označe pravo iz čl. </w:t>
      </w:r>
      <w:r w:rsidR="0052657A">
        <w:t xml:space="preserve">148. SZ-a. </w:t>
      </w:r>
    </w:p>
    <w:p w:rsidRDefault="00723A2E" w:rsidP="00047931" w:rsidR="00723A2E">
      <w:pPr>
        <w:tabs>
          <w:tab w:pos="7350" w:val="left"/>
        </w:tabs>
        <w:jc w:val="both"/>
      </w:pPr>
    </w:p>
    <w:p w:rsidRDefault="00723A2E" w:rsidP="00723A2E" w:rsidR="00723A2E">
      <w:pPr>
        <w:pStyle w:val="Odlomakpopisa"/>
        <w:numPr>
          <w:ilvl w:val="0"/>
          <w:numId w:val="4"/>
        </w:numPr>
        <w:ind w:firstLine="0" w:left="709"/>
        <w:jc w:val="both"/>
      </w:pPr>
      <w:r>
        <w:t>Nalaže se Općinskom sudu u Zadru – zemljišno knjižnom odjelu upisati zabilježbu otvaranja stečajnog postupka nad čz. 1409/2 k.o. Bibinje, zk.ul. 1580.</w:t>
      </w:r>
    </w:p>
    <w:p w:rsidRDefault="00047931" w:rsidP="00723A2E" w:rsidR="00047931" w:rsidRPr="00047931">
      <w:pPr>
        <w:pStyle w:val="Odlomakpopisa"/>
        <w:tabs>
          <w:tab w:pos="7350" w:val="left"/>
        </w:tabs>
        <w:ind w:left="1743"/>
        <w:jc w:val="both"/>
      </w:pPr>
      <w:r w:rsidRPr="00047931">
        <w:tab/>
      </w:r>
    </w:p>
    <w:p w:rsidRDefault="00047931" w:rsidP="00047931" w:rsidR="00047931" w:rsidRPr="007E0FEA">
      <w:pPr>
        <w:jc w:val="both"/>
      </w:pPr>
      <w:r w:rsidRPr="00047931">
        <w:tab/>
      </w:r>
      <w:r w:rsidR="001348A9">
        <w:t>V</w:t>
      </w:r>
      <w:r w:rsidR="00723A2E">
        <w:t>II</w:t>
      </w:r>
      <w:r w:rsidR="00994B42">
        <w:t>I</w:t>
      </w:r>
      <w:r>
        <w:t>.</w:t>
      </w:r>
      <w:r w:rsidRPr="007E0FEA">
        <w:t xml:space="preserve"> Ročište vjerovnika na kojem će se ispitati prijavljene tražbine (ispitno ročište) određuje se za dan</w:t>
      </w:r>
    </w:p>
    <w:p w:rsidRDefault="00047931" w:rsidP="00047931" w:rsidR="00047931" w:rsidRPr="007E0FEA">
      <w:pPr>
        <w:jc w:val="both"/>
      </w:pPr>
    </w:p>
    <w:p w:rsidRDefault="00B041A9" w:rsidP="00047931" w:rsidR="00047931" w:rsidRPr="007E0FEA">
      <w:pPr>
        <w:jc w:val="center"/>
        <w:rPr>
          <w:b/>
        </w:rPr>
      </w:pPr>
      <w:r>
        <w:rPr>
          <w:b/>
        </w:rPr>
        <w:t>28. studenoga</w:t>
      </w:r>
      <w:r w:rsidR="004504BA">
        <w:rPr>
          <w:b/>
        </w:rPr>
        <w:t xml:space="preserve"> 2017</w:t>
      </w:r>
      <w:r w:rsidR="00047931" w:rsidRPr="007E0FEA">
        <w:rPr>
          <w:b/>
        </w:rPr>
        <w:t xml:space="preserve">. godine u </w:t>
      </w:r>
      <w:r w:rsidR="00B26C4D">
        <w:rPr>
          <w:b/>
        </w:rPr>
        <w:t>09</w:t>
      </w:r>
      <w:r w:rsidR="00120F8A">
        <w:rPr>
          <w:b/>
        </w:rPr>
        <w:t>,</w:t>
      </w:r>
      <w:r>
        <w:rPr>
          <w:b/>
        </w:rPr>
        <w:t>30</w:t>
      </w:r>
      <w:r w:rsidR="00047931" w:rsidRPr="007E0FEA">
        <w:rPr>
          <w:b/>
        </w:rPr>
        <w:t xml:space="preserve"> sati kod ovog suda, sudnica broj 26/I</w:t>
      </w:r>
    </w:p>
    <w:p w:rsidRDefault="00047931" w:rsidP="00047931" w:rsidR="00047931" w:rsidRPr="007E0FEA">
      <w:pPr>
        <w:jc w:val="both"/>
      </w:pPr>
    </w:p>
    <w:p w:rsidRDefault="00047931" w:rsidP="00047931" w:rsidR="00047931" w:rsidRPr="007E0FEA">
      <w:pPr>
        <w:jc w:val="both"/>
      </w:pPr>
      <w:r w:rsidRPr="007E0FEA">
        <w:tab/>
      </w:r>
      <w:r w:rsidR="00723A2E">
        <w:t>IX</w:t>
      </w:r>
      <w:r w:rsidR="002070E3" w:rsidRPr="002070E3">
        <w:t>.</w:t>
      </w:r>
      <w:r w:rsidRPr="007E0FEA">
        <w:t xml:space="preserve"> Ročište vjerovnika na kojem će se na temelju izvješća stečajnog upravitelja odlučivati o daljnjem tijeku stečajnog postupka (izvještajno ročište) određuje se za dan </w:t>
      </w:r>
    </w:p>
    <w:p w:rsidRDefault="00047931" w:rsidP="00047931" w:rsidR="00047931" w:rsidRPr="007E0FEA">
      <w:pPr>
        <w:jc w:val="both"/>
      </w:pPr>
    </w:p>
    <w:p w:rsidRDefault="00B041A9" w:rsidP="00047931" w:rsidR="00443952">
      <w:pPr>
        <w:jc w:val="center"/>
        <w:rPr>
          <w:b/>
        </w:rPr>
      </w:pPr>
      <w:r>
        <w:rPr>
          <w:b/>
        </w:rPr>
        <w:t>28. studenoga</w:t>
      </w:r>
      <w:r w:rsidR="00047931">
        <w:rPr>
          <w:b/>
        </w:rPr>
        <w:t xml:space="preserve"> 201</w:t>
      </w:r>
      <w:r w:rsidR="00120F8A">
        <w:rPr>
          <w:b/>
        </w:rPr>
        <w:t>7</w:t>
      </w:r>
      <w:r w:rsidR="00047931" w:rsidRPr="007E0FEA">
        <w:rPr>
          <w:b/>
        </w:rPr>
        <w:t xml:space="preserve">. godine u </w:t>
      </w:r>
      <w:r w:rsidR="00B26C4D">
        <w:rPr>
          <w:b/>
        </w:rPr>
        <w:t>09</w:t>
      </w:r>
      <w:r w:rsidR="00120F8A">
        <w:rPr>
          <w:b/>
        </w:rPr>
        <w:t>,45</w:t>
      </w:r>
      <w:r w:rsidR="00047931" w:rsidRPr="007E0FEA">
        <w:rPr>
          <w:b/>
        </w:rPr>
        <w:t xml:space="preserve"> sati kod ovog suda, sudnica broj 26/I</w:t>
      </w:r>
    </w:p>
    <w:p w:rsidRDefault="00994B42" w:rsidP="00047931" w:rsidR="00994B42">
      <w:pPr>
        <w:jc w:val="center"/>
        <w:rPr>
          <w:b/>
        </w:rPr>
      </w:pPr>
    </w:p>
    <w:p w:rsidRDefault="00994B42" w:rsidP="00DD1EEB" w:rsidR="00DD1EEB">
      <w:r>
        <w:tab/>
      </w:r>
    </w:p>
    <w:p w:rsidRDefault="00443952" w:rsidP="00ED129C" w:rsidR="00ED129C">
      <w:pPr>
        <w:jc w:val="center"/>
      </w:pPr>
      <w:r w:rsidRPr="00D72603">
        <w:t>Obrazloženje</w:t>
      </w:r>
    </w:p>
    <w:p w:rsidRDefault="00ED129C" w:rsidP="00ED129C" w:rsidR="00ED129C" w:rsidRPr="00D72603">
      <w:pPr>
        <w:jc w:val="center"/>
      </w:pPr>
    </w:p>
    <w:p w:rsidRDefault="004078CF" w:rsidP="004078CF" w:rsidR="004078CF">
      <w:pPr>
        <w:ind w:firstLine="708"/>
        <w:jc w:val="both"/>
      </w:pPr>
      <w:r>
        <w:t>Rješenjem ovog suda 1 St-</w:t>
      </w:r>
      <w:r w:rsidR="00B041A9">
        <w:t>911</w:t>
      </w:r>
      <w:r w:rsidR="00EC4AC0">
        <w:t>/15</w:t>
      </w:r>
      <w:r>
        <w:t>-</w:t>
      </w:r>
      <w:r w:rsidR="00B041A9">
        <w:t>6</w:t>
      </w:r>
      <w:r>
        <w:t xml:space="preserve"> od </w:t>
      </w:r>
      <w:r w:rsidR="00B041A9">
        <w:t>21</w:t>
      </w:r>
      <w:r w:rsidR="00EC4AC0">
        <w:t>. ožujka 2016</w:t>
      </w:r>
      <w:r>
        <w:t xml:space="preserve">. godine otvoren je i zaključen skraćeni stečajni postupak nad ovim stečajnim dužnikom. </w:t>
      </w:r>
    </w:p>
    <w:p w:rsidRDefault="00B041A9" w:rsidP="00DD1EEB" w:rsidR="00354AB0">
      <w:pPr>
        <w:ind w:firstLine="708"/>
        <w:jc w:val="both"/>
      </w:pPr>
      <w:r>
        <w:t xml:space="preserve">Dana 7. srpnja 2017. godine punomoćnik ranijih zakonskih zastupnika, odvjetnik Karlo Surić iz Zadra je dostavio sudu podnesak kojim dokazuje </w:t>
      </w:r>
      <w:r w:rsidR="00354AB0">
        <w:t>da stečajni dužnik ima imovine</w:t>
      </w:r>
      <w:r w:rsidR="00965357">
        <w:t xml:space="preserve"> i to nekretninu</w:t>
      </w:r>
      <w:r w:rsidR="00354AB0">
        <w:t xml:space="preserve">, </w:t>
      </w:r>
      <w:r w:rsidR="00354AB0" w:rsidRPr="00BA14DA">
        <w:t xml:space="preserve">premda stečajni dužnik nije dostavio prokazni popis imovine na što je pozvan </w:t>
      </w:r>
      <w:r w:rsidR="00EC4AC0">
        <w:t>oglasom</w:t>
      </w:r>
      <w:r w:rsidR="00354AB0" w:rsidRPr="00BA14DA">
        <w:t xml:space="preserve"> ovog suda od </w:t>
      </w:r>
      <w:r>
        <w:t>18. siječnja</w:t>
      </w:r>
      <w:r w:rsidR="00EC4AC0">
        <w:t xml:space="preserve"> 2016</w:t>
      </w:r>
      <w:r w:rsidR="00354AB0" w:rsidRPr="00BA14DA">
        <w:t>. godine,</w:t>
      </w:r>
      <w:r w:rsidR="00354AB0" w:rsidRPr="004078CF">
        <w:rPr>
          <w:b/>
        </w:rPr>
        <w:t xml:space="preserve"> </w:t>
      </w:r>
      <w:r w:rsidR="00354AB0">
        <w:t>pa je stoga zatraži</w:t>
      </w:r>
      <w:r w:rsidR="005978A8">
        <w:t>o</w:t>
      </w:r>
      <w:r w:rsidR="00354AB0">
        <w:t xml:space="preserve"> nastavak postupka radi naknadno pronađene imovine u smislu čl. </w:t>
      </w:r>
      <w:r w:rsidR="00965357">
        <w:t>289</w:t>
      </w:r>
      <w:r w:rsidR="00354AB0">
        <w:t xml:space="preserve">. st. 1. </w:t>
      </w:r>
      <w:r w:rsidR="005273A0">
        <w:t>Stečajnog zakona (Narodne novine 71/15)</w:t>
      </w:r>
      <w:r w:rsidR="00965357">
        <w:t>.</w:t>
      </w:r>
    </w:p>
    <w:p w:rsidRDefault="00354AB0" w:rsidP="00354AB0" w:rsidR="00DD1EEB">
      <w:pPr>
        <w:jc w:val="both"/>
      </w:pPr>
      <w:r>
        <w:t xml:space="preserve">            Obzirom </w:t>
      </w:r>
      <w:r w:rsidR="00AB6C7D">
        <w:t xml:space="preserve">da je uz prijedlog dostavljen i izvadak iz zemljišne knjige kao dokaz o vlasništvu stečajnog dužnika nad čz. 1409/2 k.o. Bibinje, to je sud utvrdio </w:t>
      </w:r>
      <w:r>
        <w:t xml:space="preserve">da su ispunjeni uvjeti iz članka </w:t>
      </w:r>
      <w:r w:rsidR="00965357">
        <w:t>289</w:t>
      </w:r>
      <w:r>
        <w:t xml:space="preserve">. stavak 1. </w:t>
      </w:r>
      <w:r w:rsidR="00965357">
        <w:t>SZ-a</w:t>
      </w:r>
      <w:r w:rsidR="00AB6C7D">
        <w:t xml:space="preserve"> i uvjeti</w:t>
      </w:r>
      <w:r w:rsidR="005273A0">
        <w:t xml:space="preserve"> iz čl. 133. SZ-a</w:t>
      </w:r>
      <w:r w:rsidR="00AB6C7D">
        <w:t xml:space="preserve">, pa je </w:t>
      </w:r>
      <w:r>
        <w:t>val</w:t>
      </w:r>
      <w:r w:rsidR="00AB6C7D">
        <w:t>jalo</w:t>
      </w:r>
      <w:r w:rsidR="00965357">
        <w:t xml:space="preserve"> odrediti nastavak postupka. </w:t>
      </w:r>
      <w:r w:rsidR="00DD1EEB">
        <w:t xml:space="preserve"> </w:t>
      </w:r>
    </w:p>
    <w:p w:rsidRDefault="00965357" w:rsidP="00AB6C7D" w:rsidR="00AB6C7D">
      <w:pPr>
        <w:ind w:firstLine="708"/>
        <w:jc w:val="both"/>
      </w:pPr>
      <w:r>
        <w:t xml:space="preserve">Obzirom da je temeljem odredbe čl. 432. Stečajnog zakona u skraćenom stečajnom postupku </w:t>
      </w:r>
      <w:r w:rsidR="00994B42">
        <w:t>imenovan stečajni upravitelj s liste ˝B˝ stečajnih upravitelja</w:t>
      </w:r>
      <w:r>
        <w:t xml:space="preserve"> te da treba provesti postupak u skladu s odredbom čl. 133. SZ-a</w:t>
      </w:r>
      <w:r w:rsidR="00994B42">
        <w:t xml:space="preserve"> to je temeljem odredbe čl. 91. u vezi s odredbom čl. 84. SZ-a valjalo imenovanog</w:t>
      </w:r>
      <w:r w:rsidR="00AB6C7D">
        <w:t xml:space="preserve"> stečajnog</w:t>
      </w:r>
      <w:r w:rsidR="00994B42">
        <w:t xml:space="preserve"> upravitelja</w:t>
      </w:r>
      <w:r w:rsidR="00AB6C7D">
        <w:t xml:space="preserve"> sa liste ''B'' stečajnih upravitelja valjalo razriješiti i imenovati stečajnog upravitelja stečajne mase sa liste ''A'' stečajnih upravitelja.</w:t>
      </w:r>
    </w:p>
    <w:p w:rsidRDefault="00994B42" w:rsidP="00965357" w:rsidR="002306B8">
      <w:pPr>
        <w:ind w:firstLine="708"/>
        <w:jc w:val="both"/>
      </w:pPr>
      <w:r>
        <w:t xml:space="preserve">Primjenom metode slučajnog odabira </w:t>
      </w:r>
      <w:r w:rsidR="00AB6C7D">
        <w:t xml:space="preserve">temeljem odredbe čl. 84. SZ-a, te imenovanjem uz iznimku stečajnih upravitelja Edvina Šimunova i Antuna Kovačevića koji su izvijestili sud da nisu u mogućnosti postupati po novim predmetima, </w:t>
      </w:r>
      <w:r>
        <w:t>za stečajnog upravitelja</w:t>
      </w:r>
      <w:r w:rsidR="00A95BA1">
        <w:t xml:space="preserve"> stečajne mase</w:t>
      </w:r>
      <w:r>
        <w:t xml:space="preserve"> sa liste ˝A˝ imenovan je </w:t>
      </w:r>
      <w:r w:rsidR="00AB6C7D">
        <w:t>Ivica Matas</w:t>
      </w:r>
      <w:r w:rsidR="00A95BA1">
        <w:t xml:space="preserve"> </w:t>
      </w:r>
      <w:r>
        <w:t>(čl. 84 SZ-a), radi čega je odlučeno kao u izreci ovog rješenja pod točkom III.</w:t>
      </w:r>
    </w:p>
    <w:p w:rsidRDefault="00723A2E" w:rsidP="00723A2E" w:rsidR="00723A2E" w:rsidRPr="007E0FEA">
      <w:pPr>
        <w:ind w:firstLine="708"/>
        <w:jc w:val="both"/>
      </w:pPr>
      <w:r w:rsidRPr="007E0FEA">
        <w:t xml:space="preserve">Nalog iz točke </w:t>
      </w:r>
      <w:r>
        <w:t xml:space="preserve">VII.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>.</w:t>
      </w:r>
      <w:r>
        <w:t xml:space="preserve"> SZ-a, a radi postupanja navedenih tijela u skladu sa odredbom čl. 131. st. 2. Stečajnog zakona. </w:t>
      </w:r>
    </w:p>
    <w:p w:rsidRDefault="00DD1EEB" w:rsidP="00DD1EEB" w:rsidR="00DD1EEB" w:rsidRPr="007E0FEA">
      <w:pPr>
        <w:jc w:val="both"/>
      </w:pPr>
      <w:r w:rsidRPr="007E0FEA">
        <w:t xml:space="preserve">          Stoga je odlučeno kao u izreci.  </w:t>
      </w:r>
    </w:p>
    <w:p w:rsidRDefault="00DD1EEB" w:rsidP="00354AB0" w:rsidR="00DD1EEB">
      <w:pPr>
        <w:jc w:val="both"/>
      </w:pPr>
    </w:p>
    <w:p w:rsidRDefault="004078CF" w:rsidP="00213192" w:rsidR="00D72603">
      <w:pPr>
        <w:jc w:val="center"/>
      </w:pPr>
      <w:r>
        <w:lastRenderedPageBreak/>
        <w:t xml:space="preserve">U Zadru, </w:t>
      </w:r>
      <w:r w:rsidR="00B041A9">
        <w:t>13. srpnja 2017</w:t>
      </w:r>
      <w:r w:rsidR="00924FFF" w:rsidRPr="00DC1AD3">
        <w:t>.</w:t>
      </w:r>
    </w:p>
    <w:p w:rsidRDefault="00D72603" w:rsidP="00DC1AD3" w:rsidR="00D72603" w:rsidRPr="00DC1AD3">
      <w:pPr>
        <w:jc w:val="center"/>
      </w:pPr>
    </w:p>
    <w:p w:rsidRDefault="00B041A9" w:rsidP="005273A0" w:rsidR="005273A0">
      <w:pPr>
        <w:jc w:val="right"/>
      </w:pPr>
      <w:r>
        <w:t>Sutkinja</w:t>
      </w:r>
    </w:p>
    <w:p w:rsidRDefault="00813334" w:rsidP="008201C3" w:rsidR="0081333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57C74" w:rsidP="00924FFF" w:rsidR="00157C74"/>
    <w:p w:rsidRDefault="005273A0" w:rsidP="00924FFF" w:rsidR="005273A0"/>
    <w:p w:rsidRDefault="005273A0" w:rsidP="00924FFF" w:rsidR="005273A0"/>
    <w:p w:rsidRDefault="005273A0" w:rsidP="00924FFF" w:rsidR="005273A0"/>
    <w:p w:rsidRDefault="00924FFF" w:rsidP="00924FFF" w:rsidR="00924FFF" w:rsidRPr="00D72603">
      <w:r w:rsidRPr="00D72603">
        <w:t>POUKA O PRAVNOM LIJEKU:</w:t>
      </w:r>
    </w:p>
    <w:p w:rsidRDefault="001971CD" w:rsidP="001971CD" w:rsidR="001971CD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  putem ovog suda,  pismeno u tri primjerka, a o istoj odlučuje Visoki trgovački sud Republike Hrvatske.</w:t>
      </w:r>
    </w:p>
    <w:p w:rsidRDefault="004E3574" w:rsidP="00924FFF" w:rsidR="004E3574"/>
    <w:p w:rsidRDefault="00157C74" w:rsidP="00924FFF" w:rsidR="00157C74"/>
    <w:p w:rsidRDefault="00B26C4D" w:rsidP="00924FFF" w:rsidR="00B26C4D" w:rsidRPr="00D72603"/>
    <w:p w:rsidRDefault="001D32E6" w:rsidP="001D32E6" w:rsidR="001D32E6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D27F82" w:rsidP="001D32E6" w:rsidR="00D27F82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Stečajnom upravitelju </w:t>
      </w:r>
      <w:r w:rsidR="00B041A9">
        <w:rPr>
          <w:color w:val="000000"/>
        </w:rPr>
        <w:t>Hrvoju Kraljičkoviću</w:t>
      </w:r>
      <w:r>
        <w:rPr>
          <w:color w:val="000000"/>
        </w:rPr>
        <w:t>,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Stečajnom upravitelju</w:t>
      </w:r>
      <w:r w:rsidR="00D27F82">
        <w:rPr>
          <w:color w:val="000000"/>
        </w:rPr>
        <w:t xml:space="preserve"> </w:t>
      </w:r>
      <w:r w:rsidR="00AB6C7D">
        <w:rPr>
          <w:color w:val="000000"/>
        </w:rPr>
        <w:t>Ivici Matasu</w:t>
      </w:r>
      <w:r w:rsidRPr="007E0FEA">
        <w:rPr>
          <w:color w:val="000000"/>
        </w:rPr>
        <w:t xml:space="preserve"> uz potvrdu o imenovanju</w:t>
      </w:r>
      <w:r w:rsidR="00D27F82">
        <w:rPr>
          <w:color w:val="000000"/>
        </w:rPr>
        <w:t xml:space="preserve"> i izjavu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1D32E6" w:rsidP="001D32E6" w:rsidR="001D32E6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ŽDO </w:t>
      </w:r>
      <w:r w:rsidR="00DD1EEB">
        <w:rPr>
          <w:color w:val="000000"/>
        </w:rPr>
        <w:t>–</w:t>
      </w:r>
      <w:r w:rsidRPr="007E0FEA">
        <w:rPr>
          <w:color w:val="000000"/>
        </w:rPr>
        <w:t xml:space="preserve"> Zadar</w:t>
      </w:r>
      <w:r w:rsidR="00DD1EEB">
        <w:rPr>
          <w:color w:val="000000"/>
        </w:rPr>
        <w:t>,</w:t>
      </w:r>
    </w:p>
    <w:p w:rsidRDefault="00723A2E" w:rsidP="001D32E6" w:rsidR="00723A2E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Općinski sud u Zadru – zk odjel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Poreznoj upravi Zadar</w:t>
      </w:r>
      <w:r w:rsidR="00DD1EEB">
        <w:rPr>
          <w:color w:val="000000"/>
        </w:rPr>
        <w:t>,</w:t>
      </w:r>
    </w:p>
    <w:p w:rsidRDefault="005273A0" w:rsidP="001D32E6" w:rsidR="00A64CEE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Sudski registar </w:t>
      </w:r>
    </w:p>
    <w:p w:rsidRDefault="001D32E6" w:rsidP="00213192" w:rsidR="001D32E6" w:rsidRPr="0021319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</w:t>
      </w:r>
      <w:r w:rsidR="00213192">
        <w:rPr>
          <w:color w:val="000000"/>
        </w:rPr>
        <w:t>,</w:t>
      </w:r>
    </w:p>
    <w:p w:rsidRDefault="001D32E6" w:rsidP="001D32E6" w:rsidR="001D32E6" w:rsidRPr="007E0FEA">
      <w:pPr>
        <w:ind w:hanging="705" w:left="705"/>
        <w:rPr>
          <w:b/>
          <w:color w:val="000000"/>
        </w:rPr>
      </w:pPr>
    </w:p>
    <w:p w:rsidRDefault="00BE6C59" w:rsidP="001D32E6" w:rsidR="00BE6C59" w:rsidRPr="00DC1AD3"/>
    <w:sectPr w:rsidSect="00157C74" w:rsidR="00BE6C59" w:rsidRPr="00DC1AD3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1A9" w:rsidP="001D32E6" w:rsidR="00B041A9">
      <w:r>
        <w:separator/>
      </w:r>
    </w:p>
  </w:endnote>
  <w:endnote w:id="0" w:type="continuationSeparator">
    <w:p w:rsidRDefault="00B041A9" w:rsidP="001D32E6" w:rsidR="00B04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1A9" w:rsidP="001D32E6" w:rsidR="00B041A9">
      <w:r>
        <w:separator/>
      </w:r>
    </w:p>
  </w:footnote>
  <w:footnote w:id="0" w:type="continuationSeparator">
    <w:p w:rsidRDefault="00B041A9" w:rsidP="001D32E6" w:rsidR="00B04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1A9" w:rsidP="001D32E6" w:rsidR="00B041A9">
    <w:pPr>
      <w:jc w:val="right"/>
      <w:rPr>
        <w:rFonts w:cs="Arial" w:hAnsi="Arial" w:ascii="Arial"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053A44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Pr="00D72603">
      <w:t>1 St-</w:t>
    </w:r>
    <w:r w:rsidR="00AB6C7D">
      <w:t>342/2017-1</w:t>
    </w:r>
  </w:p>
  <w:p w:rsidRDefault="00B041A9" w:rsidR="00B041A9">
    <w:pPr>
      <w:pStyle w:val="Zaglavlje"/>
      <w:jc w:val="center"/>
    </w:pPr>
  </w:p>
  <w:p w:rsidRDefault="00B041A9" w:rsidR="00B041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931"/>
    <w:rsid w:val="00053A44"/>
    <w:rsid w:val="00083173"/>
    <w:rsid w:val="000D3FC0"/>
    <w:rsid w:val="00120F8A"/>
    <w:rsid w:val="001348A9"/>
    <w:rsid w:val="00157C74"/>
    <w:rsid w:val="0016050A"/>
    <w:rsid w:val="001971CD"/>
    <w:rsid w:val="001C43AE"/>
    <w:rsid w:val="001D32E6"/>
    <w:rsid w:val="002070E3"/>
    <w:rsid w:val="00213192"/>
    <w:rsid w:val="002306B8"/>
    <w:rsid w:val="00354AB0"/>
    <w:rsid w:val="003B391E"/>
    <w:rsid w:val="004078CF"/>
    <w:rsid w:val="00443952"/>
    <w:rsid w:val="004504BA"/>
    <w:rsid w:val="004E3574"/>
    <w:rsid w:val="0052657A"/>
    <w:rsid w:val="005273A0"/>
    <w:rsid w:val="005978A8"/>
    <w:rsid w:val="005A1684"/>
    <w:rsid w:val="005F4FE6"/>
    <w:rsid w:val="00622DF8"/>
    <w:rsid w:val="00672577"/>
    <w:rsid w:val="00694FD9"/>
    <w:rsid w:val="006D5987"/>
    <w:rsid w:val="00701EB4"/>
    <w:rsid w:val="007049AC"/>
    <w:rsid w:val="00723A2E"/>
    <w:rsid w:val="00724DED"/>
    <w:rsid w:val="00813334"/>
    <w:rsid w:val="008201C3"/>
    <w:rsid w:val="00884128"/>
    <w:rsid w:val="008E1367"/>
    <w:rsid w:val="00924FFF"/>
    <w:rsid w:val="00965357"/>
    <w:rsid w:val="00994B42"/>
    <w:rsid w:val="009E5554"/>
    <w:rsid w:val="00A163E1"/>
    <w:rsid w:val="00A64CEE"/>
    <w:rsid w:val="00A94666"/>
    <w:rsid w:val="00A95BA1"/>
    <w:rsid w:val="00AB6C7D"/>
    <w:rsid w:val="00AE4FE2"/>
    <w:rsid w:val="00B041A9"/>
    <w:rsid w:val="00B26C4D"/>
    <w:rsid w:val="00BA14DA"/>
    <w:rsid w:val="00BB3B57"/>
    <w:rsid w:val="00BE6C59"/>
    <w:rsid w:val="00D27F82"/>
    <w:rsid w:val="00D63374"/>
    <w:rsid w:val="00D72603"/>
    <w:rsid w:val="00DC1AD3"/>
    <w:rsid w:val="00DD1EEB"/>
    <w:rsid w:val="00DF0C4F"/>
    <w:rsid w:val="00E06B02"/>
    <w:rsid w:val="00EC4AC0"/>
    <w:rsid w:val="00ED129C"/>
    <w:rsid w:val="00F21650"/>
    <w:rsid w:val="00F416D1"/>
    <w:rsid w:val="00FB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34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A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A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A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A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34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A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A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A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A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36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42549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193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6554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7317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29218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517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58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846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0174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1251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42904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35290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9000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22854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670564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094858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8278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729378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3083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528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6599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89155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960341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06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7040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7029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99459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40009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34423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955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15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228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255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2673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62986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219511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97780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987739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349988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69817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2009818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2113012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3530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40411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17697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28998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KYTLER d.o.o. za turizam i trgovinu</izvorni_sadrzaj>
    <derivirana_varijabla naziv="DomainObject.Predmet.ProtustrankaFormated_1">  KYTLER d.o.o. za turizam i trgovinu</derivirana_varijabla>
  </DomainObject.Predmet.ProtustrankaFormated>
  <DomainObject.Predmet.ProtustrankaFormatedOIB>
    <izvorni_sadrzaj>  KYTLER d.o.o. za turizam i trgovinu, OIB 72404873283</izvorni_sadrzaj>
    <derivirana_varijabla naziv="DomainObject.Predmet.ProtustrankaFormatedOIB_1">  KYTLER d.o.o. za turizam i trgovinu, OIB 72404873283</derivirana_varijabla>
  </DomainObject.Predmet.ProtustrankaFormatedOIB>
  <DomainObject.Predmet.ProtustrankaFormatedWithAdress>
    <izvorni_sadrzaj> KYTLER d.o.o. za turizam i trgovinu, Na starine 114, 23205 Bibinje</izvorni_sadrzaj>
    <derivirana_varijabla naziv="DomainObject.Predmet.ProtustrankaFormatedWithAdress_1"> KYTLER d.o.o. za turizam i trgovinu, Na starine 114, 23205 Bibinje</derivirana_varijabla>
  </DomainObject.Predmet.ProtustrankaFormatedWithAdress>
  <DomainObject.Predmet.ProtustrankaFormatedWithAdressOIB>
    <izvorni_sadrzaj> KYTLER d.o.o. za turizam i trgovinu, OIB 72404873283, Na starine 114, 23205 Bibinje</izvorni_sadrzaj>
    <derivirana_varijabla naziv="DomainObject.Predmet.ProtustrankaFormatedWithAdressOIB_1"> KYTLER d.o.o. za turizam i trgovinu, OIB 72404873283, Na starine 114, 23205 Bibinje</derivirana_varijabla>
  </DomainObject.Predmet.ProtustrankaFormatedWithAdressOIB>
  <DomainObject.Predmet.ProtustrankaWithAdress>
    <izvorni_sadrzaj>KYTLER d.o.o. za turizam i trgovinu Na starine 114, 23205 Bibinje</izvorni_sadrzaj>
    <derivirana_varijabla naziv="DomainObject.Predmet.ProtustrankaWithAdress_1">KYTLER d.o.o. za turizam i trgovinu Na starine 114, 23205 Bibinje</derivirana_varijabla>
  </DomainObject.Predmet.ProtustrankaWithAdress>
  <DomainObject.Predmet.ProtustrankaWithAdressOIB>
    <izvorni_sadrzaj>KYTLER d.o.o. za turizam i trgovinu, OIB 72404873283, Na starine 114, 23205 Bibinje</izvorni_sadrzaj>
    <derivirana_varijabla naziv="DomainObject.Predmet.ProtustrankaWithAdressOIB_1">KYTLER d.o.o. za turizam i trgovinu, OIB 72404873283, Na starine 114, 23205 Bibinje</derivirana_varijabla>
  </DomainObject.Predmet.ProtustrankaWithAdressOIB>
  <DomainObject.Predmet.ProtustrankaNazivFormated>
    <izvorni_sadrzaj>KYTLER d.o.o. za turizam i trgovinu</izvorni_sadrzaj>
    <derivirana_varijabla naziv="DomainObject.Predmet.ProtustrankaNazivFormated_1">KYTLER d.o.o. za turizam i trgovinu</derivirana_varijabla>
  </DomainObject.Predmet.ProtustrankaNazivFormated>
  <DomainObject.Predmet.ProtustrankaNazivFormatedOIB>
    <izvorni_sadrzaj>KYTLER d.o.o. za turizam i trgovinu, OIB 72404873283</izvorni_sadrzaj>
    <derivirana_varijabla naziv="DomainObject.Predmet.ProtustrankaNazivFormatedOIB_1">KYTLER d.o.o. za turizam i trgovinu, OIB 72404873283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KYTLER d.o.o. za turizam i trgovinu</item>
    </izvorni_sadrzaj>
    <derivirana_varijabla naziv="DomainObject.Predmet.ProtuStrankaListFormated_1">
      <item>KYTLER d.o.o. za turizam i trgovinu</item>
    </derivirana_varijabla>
  </DomainObject.Predmet.ProtuStrankaListFormated>
  <DomainObject.Predmet.ProtuStrankaListFormatedOIB>
    <izvorni_sadrzaj>
      <item>KYTLER d.o.o. za turizam i trgovinu, OIB 72404873283</item>
    </izvorni_sadrzaj>
    <derivirana_varijabla naziv="DomainObject.Predmet.ProtuStrankaListFormatedOIB_1">
      <item>KYTLER d.o.o. za turizam i trgovinu, OIB 72404873283</item>
    </derivirana_varijabla>
  </DomainObject.Predmet.ProtuStrankaListFormatedOIB>
  <DomainObject.Predmet.ProtuStrankaListFormatedWithAdress>
    <izvorni_sadrzaj>
      <item>KYTLER d.o.o. za turizam i trgovinu, Na starine 114, 23205 Bibinje</item>
    </izvorni_sadrzaj>
    <derivirana_varijabla naziv="DomainObject.Predmet.ProtuStrankaListFormatedWithAdress_1">
      <item>KYTLER d.o.o. za turizam i trgovinu, Na starine 114, 23205 Bibinje</item>
    </derivirana_varijabla>
  </DomainObject.Predmet.ProtuStrankaListFormatedWithAdress>
  <DomainObject.Predmet.ProtuStrankaListFormatedWithAdressOIB>
    <izvorni_sadrzaj>
      <item>KYTLER d.o.o. za turizam i trgovinu, OIB 72404873283, Na starine 114, 23205 Bibinje</item>
    </izvorni_sadrzaj>
    <derivirana_varijabla naziv="DomainObject.Predmet.ProtuStrankaListFormatedWithAdressOIB_1">
      <item>KYTLER d.o.o. za turizam i trgovinu, OIB 72404873283, Na starine 114, 23205 Bibinje</item>
    </derivirana_varijabla>
  </DomainObject.Predmet.ProtuStrankaListFormatedWithAdressOIB>
  <DomainObject.Predmet.ProtuStrankaListNazivFormated>
    <izvorni_sadrzaj>
      <item>KYTLER d.o.o. za turizam i trgovinu</item>
    </izvorni_sadrzaj>
    <derivirana_varijabla naziv="DomainObject.Predmet.ProtuStrankaListNazivFormated_1">
      <item>KYTLER d.o.o. za turizam i trgovinu</item>
    </derivirana_varijabla>
  </DomainObject.Predmet.ProtuStrankaListNazivFormated>
  <DomainObject.Predmet.ProtuStrankaListNazivFormatedOIB>
    <izvorni_sadrzaj>
      <item>KYTLER d.o.o. za turizam i trgovinu, OIB 72404873283</item>
    </izvorni_sadrzaj>
    <derivirana_varijabla naziv="DomainObject.Predmet.ProtuStrankaListNazivFormatedOIB_1">
      <item>KYTLER d.o.o. za turizam i trgovinu, OIB 72404873283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KYTLER d.o.o. za turizam i trgovinu</izvorni_sadrzaj>
    <derivirana_varijabla naziv="DomainObject.Predmet.ProtustrankaIDrugi_1">KYTLER d.o.o. za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KYTLER d.o.o. za turizam i trgovinu, OIB 72404873283, Na starine 114, 23205 Bibinje</izvorni_sadrzaj>
    <derivirana_varijabla naziv="DomainObject.Predmet.ProtustrankaIDrugiAdressOIB_1">KYTLER d.o.o. za turizam i trgovinu, OIB 72404873283, Na starine 114,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KYTLER d.o.o. za turizam i trgovinu</item>
      <item>FINA</item>
    </izvorni_sadrzaj>
    <derivirana_varijabla naziv="DomainObject.Predmet.SudioniciListNaziv_1">
      <item>KYTLER d.o.o. za turizam i trgovinu</item>
      <item>FINA</item>
    </derivirana_varijabla>
  </DomainObject.Predmet.SudioniciListNaziv>
  <DomainObject.Predmet.SudioniciListAdressOIB>
    <izvorni_sadrzaj>
      <item>KYTLER d.o.o. za turizam i trgovinu, OIB 72404873283, Na starine 114,23205 Bibinje</item>
      <item>FINA, OIB 85821130368</item>
    </izvorni_sadrzaj>
    <derivirana_varijabla naziv="DomainObject.Predmet.SudioniciListAdressOIB_1">
      <item>KYTLER d.o.o. za turizam i trgovinu, OIB 72404873283, Na starine 114,23205 Bibinje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72404873283</item>
      <item>, OIB 85821130368</item>
    </izvorni_sadrzaj>
    <derivirana_varijabla naziv="DomainObject.Predmet.SudioniciListNazivOIB_1">
      <item>, OIB 72404873283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932</properties:Words>
  <properties:Characters>5036</properties:Characters>
  <properties:Lines>126</properties:Lines>
  <properties:Paragraphs>43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2017-07-13T07:00:00Z</dcterms:created>
  <dc:creator>Ardena Bajlo</dc:creator>
  <cp:lastModifiedBy>Ardena Bajlo</cp:lastModifiedBy>
  <cp:lastPrinted>2017-07-13T08:50:00Z</cp:lastPrinted>
  <dcterms:modified xmlns:xsi="http://www.w3.org/2001/XMLSchema-instance" xsi:type="dcterms:W3CDTF">2017-07-14T09:33:00Z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