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e3f4b" w14:paraId="65e3f4b" w:rsidRDefault="000C3B79" w:rsidP="000C3B79" w:rsidR="000C3B79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07390" cx="5302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0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C3B79" w:rsidP="000C3B79" w:rsidR="000C3B79">
      <w:r>
        <w:t>REPUBLIKA HRVATSKA</w:t>
      </w:r>
    </w:p>
    <w:p w:rsidRDefault="000C3B79" w:rsidP="000C3B79" w:rsidR="000C3B79">
      <w:r>
        <w:t>TRGOVAČKI SUD U ZAGREBU</w:t>
      </w:r>
    </w:p>
    <w:p w:rsidRDefault="000C3B79" w:rsidP="000C3B79" w:rsidR="000C3B79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7 St-4649/2016-15</w:t>
      </w:r>
    </w:p>
    <w:p w:rsidRDefault="000C3B79" w:rsidP="000C3B79" w:rsidR="000C3B79"/>
    <w:p w:rsidRDefault="000C3B79" w:rsidP="000C3B79" w:rsidR="000C3B79">
      <w:pPr>
        <w:jc w:val="center"/>
      </w:pPr>
      <w:r>
        <w:t>R E P U B L I K A  H R V A T S K A</w:t>
      </w:r>
    </w:p>
    <w:p w:rsidRDefault="000C3B79" w:rsidP="000C3B79" w:rsidR="000C3B79">
      <w:pPr>
        <w:jc w:val="center"/>
      </w:pPr>
      <w:r>
        <w:t>R J E Š E N J E</w:t>
      </w:r>
    </w:p>
    <w:p w:rsidRDefault="000C3B79" w:rsidP="000C3B79" w:rsidR="000C3B79">
      <w:pPr>
        <w:jc w:val="center"/>
      </w:pPr>
    </w:p>
    <w:p w:rsidRDefault="000C3B79" w:rsidP="000C3B79" w:rsidR="000C3B79">
      <w:pPr>
        <w:jc w:val="both"/>
      </w:pPr>
      <w:r>
        <w:tab/>
        <w:t xml:space="preserve">Trgovački sud u Zagrebu po sucu pojedincu Vesni Malenica kao stečajnom sucu </w:t>
      </w:r>
      <w:r w:rsidR="00B838F1">
        <w:t xml:space="preserve">u prethodnom postupku radi utvrđivanja uvjeta, </w:t>
      </w:r>
      <w:r>
        <w:t xml:space="preserve">za otvaranje stečajnog postupka nad dužnikom DREN DRVO d.o.o., Gvozd, Karlovačka 62, OIB 51890347929, </w:t>
      </w:r>
      <w:r w:rsidR="0093332B">
        <w:t>27. listopada</w:t>
      </w:r>
      <w:r>
        <w:t xml:space="preserve"> 2017.</w:t>
      </w:r>
    </w:p>
    <w:p w:rsidRDefault="000C3B79" w:rsidP="000C3B79" w:rsidR="000C3B79">
      <w:pPr>
        <w:jc w:val="both"/>
      </w:pPr>
    </w:p>
    <w:p w:rsidRDefault="000C3B79" w:rsidP="00B838F1" w:rsidR="000C3B79">
      <w:pPr>
        <w:jc w:val="center"/>
      </w:pPr>
      <w:r>
        <w:t>r i j e š i o  j e</w:t>
      </w:r>
    </w:p>
    <w:p w:rsidRDefault="000C3B79" w:rsidP="000C3B79" w:rsidR="000C3B79">
      <w:r>
        <w:tab/>
      </w:r>
    </w:p>
    <w:p w:rsidRDefault="000C3B79" w:rsidP="000C3B79" w:rsidR="000C3B79">
      <w:r>
        <w:tab/>
        <w:t xml:space="preserve">Određuje se ročište radi rasprave o pretpostavkama za otvaranje stečajnog postupka nad dužnikom, za dan  </w:t>
      </w:r>
      <w:r w:rsidR="0093332B">
        <w:t>24. siječnja</w:t>
      </w:r>
      <w:r>
        <w:t xml:space="preserve"> </w:t>
      </w:r>
      <w:r w:rsidR="0093332B">
        <w:t>2018</w:t>
      </w:r>
      <w:r>
        <w:t xml:space="preserve">. u </w:t>
      </w:r>
      <w:r w:rsidR="0093332B">
        <w:t>09,45</w:t>
      </w:r>
      <w:r>
        <w:t xml:space="preserve"> sati, u zgradi ovog suda Zagreb, Petrinjska 8, II. kat soba 93 na koje se pozivaju dostavom ovog rješenja:</w:t>
      </w:r>
    </w:p>
    <w:p w:rsidRDefault="000C3B79" w:rsidP="000C3B79" w:rsidR="000C3B79">
      <w:r>
        <w:tab/>
        <w:t>- dužnik DREN DRVO d.o.o., Gvozd, Karlovačka 62, OIB 51890347929</w:t>
      </w:r>
    </w:p>
    <w:p w:rsidRDefault="000C3B79" w:rsidP="00B838F1" w:rsidR="000C3B79">
      <w:r>
        <w:tab/>
        <w:t>- zakonski zastupnik</w:t>
      </w:r>
      <w:r w:rsidR="00B838F1">
        <w:t xml:space="preserve"> dužnika Damir Valentić, Rijeka</w:t>
      </w:r>
    </w:p>
    <w:p w:rsidRDefault="000C3B79" w:rsidP="00B838F1" w:rsidR="000C3B79">
      <w:pPr>
        <w:jc w:val="center"/>
      </w:pPr>
      <w:r>
        <w:t xml:space="preserve">Zagreb, </w:t>
      </w:r>
      <w:r w:rsidR="0093332B">
        <w:t>27. listopada</w:t>
      </w:r>
      <w:r>
        <w:t xml:space="preserve"> 2017.</w:t>
      </w:r>
    </w:p>
    <w:p w:rsidRDefault="000C3B79" w:rsidP="000C3B79" w:rsidR="000C3B79"/>
    <w:p w:rsidRDefault="000C3B79" w:rsidP="000C3B79" w:rsidR="000C3B7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C3B79" w:rsidP="000C3B79" w:rsidR="000C3B7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Malenica</w:t>
      </w:r>
      <w:r w:rsidR="007D7F35">
        <w:t>, v.r.</w:t>
      </w:r>
    </w:p>
    <w:p w:rsidRDefault="000C3B79" w:rsidP="000C3B79" w:rsidR="000C3B79"/>
    <w:p w:rsidRDefault="000C3B79" w:rsidP="000C3B79" w:rsidR="000C3B79"/>
    <w:p w:rsidRDefault="007D7F35" w:rsidP="007D7F35" w:rsidR="000C3B79">
      <w:pPr>
        <w:jc w:val="right"/>
      </w:pPr>
      <w:r>
        <w:t>Za točnost otpravka-ovl.službenik:</w:t>
      </w:r>
    </w:p>
    <w:p w:rsidRDefault="007D7F35" w:rsidP="007D7F35" w:rsidR="007D7F35">
      <w:pPr>
        <w:jc w:val="right"/>
      </w:pPr>
      <w:r>
        <w:t>Maja Renić</w:t>
      </w:r>
    </w:p>
    <w:p w:rsidRDefault="006B5E27" w:rsidP="007D7F35" w:rsidR="006B5E27">
      <w:pPr>
        <w:jc w:val="right"/>
      </w:pPr>
    </w:p>
    <w:sectPr w:rsidR="006B5E2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3866A98"/>
    <w:multiLevelType w:val="hybridMultilevel"/>
    <w:tmpl w:val="56241C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3B79"/>
    <w:rsid w:val="000C3B79"/>
    <w:rsid w:val="006B5E27"/>
    <w:rsid w:val="007D7F35"/>
    <w:rsid w:val="0093332B"/>
    <w:rsid w:val="00B838F1"/>
    <w:rsid w:val="00C73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C3B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3B7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838F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7F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F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F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F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F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C3B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3B7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838F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7F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F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F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F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F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4649</izvorni_sadrzaj>
    <derivirana_varijabla naziv="DomainObject.Predmet.Broj_1">4649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St-4649/2016</izvorni_sadrzaj>
    <derivirana_varijabla naziv="DomainObject.Predmet.OznakaBroj_1">St-4649/2016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DREN DRVO d.o.o. zastupanog po punomoćniku Damir Valentić; Bariša Pavičić</izvorni_sadrzaj>
    <derivirana_varijabla naziv="DomainObject.Predmet.ProtustrankaFormated_1">  DREN DRVO d.o.o. zastupanog po punomoćniku Damir Valentić; Bariša Pavičić</derivirana_varijabla>
  </DomainObject.Predmet.ProtustrankaFormated>
  <DomainObject.Predmet.ProtustrankaFormatedOIB>
    <izvorni_sadrzaj>  DREN DRVO d.o.o., OIB 51890347929 zastupanog po punomoćniku Damir Valentić; Bariša Pavičić</izvorni_sadrzaj>
    <derivirana_varijabla naziv="DomainObject.Predmet.ProtustrankaFormatedOIB_1">  DREN DRVO d.o.o., OIB 51890347929 zastupanog po punomoćniku Damir Valentić; Bariša Pavičić</derivirana_varijabla>
  </DomainObject.Predmet.ProtustrankaFormatedOIB>
  <DomainObject.Predmet.ProtustrankaFormatedWithAdress>
    <izvorni_sadrzaj> DREN DRVO d.o.o., Karlovačka 62, 44410 Gvozd zastupanog po punomoćniku Damir Valentić; Bariša Pavičić</izvorni_sadrzaj>
    <derivirana_varijabla naziv="DomainObject.Predmet.ProtustrankaFormatedWithAdress_1"> DREN DRVO d.o.o., Karlovačka 62, 44410 Gvozd zastupanog po punomoćniku Damir Valentić; Bariša Pavičić</derivirana_varijabla>
  </DomainObject.Predmet.ProtustrankaFormatedWithAdress>
  <DomainObject.Predmet.ProtustrankaFormatedWithAdressOIB>
    <izvorni_sadrzaj> DREN DRVO d.o.o., OIB 51890347929, Karlovačka 62, 44410 Gvozd zastupanog po punomoćniku Damir Valentić; Bariša Pavičić</izvorni_sadrzaj>
    <derivirana_varijabla naziv="DomainObject.Predmet.ProtustrankaFormatedWithAdressOIB_1"> DREN DRVO d.o.o., OIB 51890347929, Karlovačka 62, 44410 Gvozd zastupanog po punomoćniku Damir Valentić; Bariša Pavičić</derivirana_varijabla>
  </DomainObject.Predmet.ProtustrankaFormatedWithAdressOIB>
  <DomainObject.Predmet.ProtustrankaWithAdress>
    <izvorni_sadrzaj>DREN DRVO d.o.o. Karlovačka 62, 44410 Gvozd</izvorni_sadrzaj>
    <derivirana_varijabla naziv="DomainObject.Predmet.ProtustrankaWithAdress_1">DREN DRVO d.o.o. Karlovačka 62, 44410 Gvozd</derivirana_varijabla>
  </DomainObject.Predmet.ProtustrankaWithAdress>
  <DomainObject.Predmet.ProtustrankaWithAdressOIB>
    <izvorni_sadrzaj>DREN DRVO d.o.o., OIB 51890347929, Karlovačka 62, 44410 Gvozd</izvorni_sadrzaj>
    <derivirana_varijabla naziv="DomainObject.Predmet.ProtustrankaWithAdressOIB_1">DREN DRVO d.o.o., OIB 51890347929, Karlovačka 62, 44410 Gvozd</derivirana_varijabla>
  </DomainObject.Predmet.ProtustrankaWithAdressOIB>
  <DomainObject.Predmet.ProtustrankaNazivFormated>
    <izvorni_sadrzaj>DREN DRVO d.o.o.</izvorni_sadrzaj>
    <derivirana_varijabla naziv="DomainObject.Predmet.ProtustrankaNazivFormated_1">DREN DRVO d.o.o.</derivirana_varijabla>
  </DomainObject.Predmet.ProtustrankaNazivFormated>
  <DomainObject.Predmet.ProtustrankaNazivFormatedOIB>
    <izvorni_sadrzaj>DREN DRVO d.o.o., OIB 51890347929</izvorni_sadrzaj>
    <derivirana_varijabla naziv="DomainObject.Predmet.ProtustrankaNazivFormatedOIB_1">DREN DRVO d.o.o., OIB 51890347929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Valentić; vjerovnici</izvorni_sadrzaj>
    <derivirana_varijabla naziv="DomainObject.Predmet.StrankaFormated_1">  FINA Regionalni centar Zagreb; Damir Valentić; vjerovnici</derivirana_varijabla>
  </DomainObject.Predmet.StrankaFormated>
  <DomainObject.Predmet.StrankaFormatedOIB>
    <izvorni_sadrzaj>  FINA Regionalni centar Zagreb, OIB 85821130368; Damir Valentić, OIB 82010118736; vjerovnici</izvorni_sadrzaj>
    <derivirana_varijabla naziv="DomainObject.Predmet.StrankaFormatedOIB_1">  FINA Regionalni centar Zagreb, OIB 85821130368; Damir Valentić, OIB 82010118736; vjerovnici</derivirana_varijabla>
  </DomainObject.Predmet.StrankaFormatedOIB>
  <DomainObject.Predmet.StrankaFormatedWithAdress>
    <izvorni_sadrzaj> FINA Regionalni centar Zagreb, Trg svibanjskih žrtava 1995. br. 1, 10000 Zagreb; Damir Valentić, Rastočine 6, 51000 Rijeka; vjerovnici</izvorni_sadrzaj>
    <derivirana_varijabla naziv="DomainObject.Predmet.StrankaFormatedWithAdress_1"> FINA Regionalni centar Zagreb, Trg svibanjskih žrtava 1995. br. 1, 10000 Zagreb; Damir Valentić, Rastočine 6, 51000 Rijeka; vjerovnici</derivirana_varijabla>
  </DomainObject.Predmet.StrankaFormatedWithAdress>
  <DomainObject.Predmet.StrankaFormatedWithAdressOIB>
    <izvorni_sadrzaj> FINA Regionalni centar Zagreb, OIB 85821130368, Trg svibanjskih žrtava 1995. br. 1, 10000 Zagreb; Damir Valentić, OIB 82010118736, Rastočine 6, 51000 Rijeka; vjerovnici</izvorni_sadrzaj>
    <derivirana_varijabla naziv="DomainObject.Predmet.StrankaFormatedWithAdressOIB_1"> FINA Regionalni centar Zagreb, OIB 85821130368, Trg svibanjskih žrtava 1995. br. 1, 10000 Zagreb; Damir Valentić, OIB 82010118736, Rastočine 6, 51000 Rijeka; vjerovnici</derivirana_varijabla>
  </DomainObject.Predmet.StrankaFormatedWithAdressOIB>
  <DomainObject.Predmet.StrankaWithAdress>
    <izvorni_sadrzaj>FINA Regionalni centar Zagreb Trg svibanjskih žrtava 1995. br. 1,10000 Zagreb,Damir Valentić Rastočine 6,51000 Rijeka,vjerovnici </izvorni_sadrzaj>
    <derivirana_varijabla naziv="DomainObject.Predmet.StrankaWithAdress_1">FINA Regionalni centar Zagreb Trg svibanjskih žrtava 1995. br. 1,10000 Zagreb,Damir Valentić Rastočine 6,51000 Rijeka,vjerovnici </derivirana_varijabla>
  </DomainObject.Predmet.StrankaWithAdress>
  <DomainObject.Predmet.StrankaWithAdressOIB>
    <izvorni_sadrzaj>FINA Regionalni centar Zagreb, OIB 85821130368, Trg svibanjskih žrtava 1995. br. 1,10000 Zagreb,Damir Valentić, OIB 82010118736, Rastočine 6,51000 Rijeka,vjerovnici</izvorni_sadrzaj>
    <derivirana_varijabla naziv="DomainObject.Predmet.StrankaWithAdressOIB_1">FINA Regionalni centar Zagreb, OIB 85821130368, Trg svibanjskih žrtava 1995. br. 1,10000 Zagreb,Damir Valentić, OIB 82010118736, Rastočine 6,51000 Rijeka,vjerovnici</derivirana_varijabla>
  </DomainObject.Predmet.StrankaWithAdressOIB>
  <DomainObject.Predmet.StrankaNazivFormated>
    <izvorni_sadrzaj>FINA Regionalni centar Zagreb,Damir Valentić,vjerovnici</izvorni_sadrzaj>
    <derivirana_varijabla naziv="DomainObject.Predmet.StrankaNazivFormated_1">FINA Regionalni centar Zagreb,Damir Valentić,vjerovnici</derivirana_varijabla>
  </DomainObject.Predmet.StrankaNazivFormated>
  <DomainObject.Predmet.StrankaNazivFormatedOIB>
    <izvorni_sadrzaj>FINA Regionalni centar Zagreb, OIB 85821130368,Damir Valentić, OIB 82010118736,vjerovnici</izvorni_sadrzaj>
    <derivirana_varijabla naziv="DomainObject.Predmet.StrankaNazivFormatedOIB_1">FINA Regionalni centar Zagreb, OIB 85821130368,Damir Valentić, OIB 82010118736,vjerovnici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  <item>Damir Valentić</item>
      <item>vjerovnici</item>
    </izvorni_sadrzaj>
    <derivirana_varijabla naziv="DomainObject.Predmet.StrankaListFormated_1">
      <item>FINA Regionalni centar Zagreb</item>
      <item>Damir Valentić</item>
      <item>vjerovnici</item>
    </derivirana_varijabla>
  </DomainObject.Predmet.StrankaListFormated>
  <DomainObject.Predmet.StrankaListFormatedOIB>
    <izvorni_sadrzaj>
      <item>FINA Regionalni centar Zagreb, OIB 85821130368</item>
      <item>Damir Valentić, OIB 82010118736</item>
      <item>vjerovnici</item>
    </izvorni_sadrzaj>
    <derivirana_varijabla naziv="DomainObject.Predmet.StrankaListFormatedOIB_1">
      <item>FINA Regionalni centar Zagreb, OIB 85821130368</item>
      <item>Damir Valentić, OIB 82010118736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Damir Valentić, Rastočine 6, 51000 Rijeka</item>
      <item>vjerovnici</item>
    </izvorni_sadrzaj>
    <derivirana_varijabla naziv="DomainObject.Predmet.StrankaListFormatedWithAdress_1">
      <item>FINA Regionalni centar Zagreb, Trg svibanjskih žrtava 1995. br. 1, 10000 Zagreb</item>
      <item>Damir Valentić, Rastočine 6, 51000 Rijeka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Damir Valentić, OIB 82010118736, Rastočine 6, 51000 Rijeka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Damir Valentić, OIB 82010118736, Rastočine 6, 51000 Rijeka</item>
      <item>vjerovnici</item>
    </derivirana_varijabla>
  </DomainObject.Predmet.StrankaListFormatedWithAdressOIB>
  <DomainObject.Predmet.StrankaListNazivFormated>
    <izvorni_sadrzaj>
      <item>FINA Regionalni centar Zagreb</item>
      <item>Damir Valentić</item>
      <item>vjerovnici</item>
    </izvorni_sadrzaj>
    <derivirana_varijabla naziv="DomainObject.Predmet.StrankaListNazivFormated_1">
      <item>FINA Regionalni centar Zagreb</item>
      <item>Damir Valentić</item>
      <item>vjerovnici</item>
    </derivirana_varijabla>
  </DomainObject.Predmet.StrankaListNazivFormated>
  <DomainObject.Predmet.StrankaListNazivFormatedOIB>
    <izvorni_sadrzaj>
      <item>FINA Regionalni centar Zagreb, OIB 85821130368</item>
      <item>Damir Valentić, OIB 82010118736</item>
      <item>vjerovnici</item>
    </izvorni_sadrzaj>
    <derivirana_varijabla naziv="DomainObject.Predmet.StrankaListNazivFormatedOIB_1">
      <item>FINA Regionalni centar Zagreb, OIB 85821130368</item>
      <item>Damir Valentić, OIB 82010118736</item>
      <item>vjerovnici</item>
    </derivirana_varijabla>
  </DomainObject.Predmet.StrankaListNazivFormatedOIB>
  <DomainObject.Predmet.ProtuStrankaListFormated>
    <izvorni_sadrzaj>
      <item>DREN DRVO d.o.o. zastupanog po punomoćniku Damir Valentić; Bariša Pavičić</item>
    </izvorni_sadrzaj>
    <derivirana_varijabla naziv="DomainObject.Predmet.ProtuStrankaListFormated_1">
      <item>DREN DRVO d.o.o. zastupanog po punomoćniku Damir Valentić; Bariša Pavičić</item>
    </derivirana_varijabla>
  </DomainObject.Predmet.ProtuStrankaListFormated>
  <DomainObject.Predmet.ProtuStrankaListFormatedOIB>
    <izvorni_sadrzaj>
      <item>DREN DRVO d.o.o., OIB 51890347929 zastupanog po punomoćniku Damir Valentić; Bariša Pavičić</item>
    </izvorni_sadrzaj>
    <derivirana_varijabla naziv="DomainObject.Predmet.ProtuStrankaListFormatedOIB_1">
      <item>DREN DRVO d.o.o., OIB 51890347929 zastupanog po punomoćniku Damir Valentić; Bariša Pavičić</item>
    </derivirana_varijabla>
  </DomainObject.Predmet.ProtuStrankaListFormatedOIB>
  <DomainObject.Predmet.ProtuStrankaListFormatedWithAdress>
    <izvorni_sadrzaj>
      <item>DREN DRVO d.o.o., Karlovačka 62, 44410 Gvozd zastupanog po punomoćniku Damir Valentić; Bariša Pavičić</item>
    </izvorni_sadrzaj>
    <derivirana_varijabla naziv="DomainObject.Predmet.ProtuStrankaListFormatedWithAdress_1">
      <item>DREN DRVO d.o.o., Karlovačka 62, 44410 Gvozd zastupanog po punomoćniku Damir Valentić; Bariša Pavičić</item>
    </derivirana_varijabla>
  </DomainObject.Predmet.ProtuStrankaListFormatedWithAdress>
  <DomainObject.Predmet.ProtuStrankaListFormatedWithAdressOIB>
    <izvorni_sadrzaj>
      <item>DREN DRVO d.o.o., OIB 51890347929, Karlovačka 62, 44410 Gvozd zastupanog po punomoćniku Damir Valentić; Bariša Pavičić</item>
    </izvorni_sadrzaj>
    <derivirana_varijabla naziv="DomainObject.Predmet.ProtuStrankaListFormatedWithAdressOIB_1">
      <item>DREN DRVO d.o.o., OIB 51890347929, Karlovačka 62, 44410 Gvozd zastupanog po punomoćniku Damir Valentić; Bariša Pavičić</item>
    </derivirana_varijabla>
  </DomainObject.Predmet.ProtuStrankaListFormatedWithAdressOIB>
  <DomainObject.Predmet.ProtuStrankaListNazivFormated>
    <izvorni_sadrzaj>
      <item>DREN DRVO d.o.o.</item>
    </izvorni_sadrzaj>
    <derivirana_varijabla naziv="DomainObject.Predmet.ProtuStrankaListNazivFormated_1">
      <item>DREN DRVO d.o.o.</item>
    </derivirana_varijabla>
  </DomainObject.Predmet.ProtuStrankaListNazivFormated>
  <DomainObject.Predmet.ProtuStrankaListNazivFormatedOIB>
    <izvorni_sadrzaj>
      <item>DREN DRVO d.o.o., OIB 51890347929</item>
    </izvorni_sadrzaj>
    <derivirana_varijabla naziv="DomainObject.Predmet.ProtuStrankaListNazivFormatedOIB_1">
      <item>DREN DRVO d.o.o., OIB 51890347929</item>
    </derivirana_varijabla>
  </DomainObject.Predmet.ProtuStrankaListNazivFormatedOIB>
  <DomainObject.Predmet.OstaliListFormated>
    <izvorni_sadrzaj>
      <item>Damir Valentić punomoćnik sudionika u postupku DREN DRVO d.o.o.</item>
      <item>Bariša Pavičić punomoćnik sudionika u postupku DREN DRVO d.o.o.</item>
    </izvorni_sadrzaj>
    <derivirana_varijabla naziv="DomainObject.Predmet.OstaliListFormated_1">
      <item>Damir Valentić punomoćnik sudionika u postupku DREN DRVO d.o.o.</item>
      <item>Bariša Pavičić punomoćnik sudionika u postupku DREN DRVO d.o.o.</item>
    </derivirana_varijabla>
  </DomainObject.Predmet.OstaliListFormated>
  <DomainObject.Predmet.OstaliListFormatedOIB>
    <izvorni_sadrzaj>
      <item>Damir Valentić, OIB 82010118736 punomoćnik sudionika u postupku DREN DRVO d.o.o.</item>
      <item>Bariša Pavičić punomoćnik sudionika u postupku DREN DRVO d.o.o.</item>
    </izvorni_sadrzaj>
    <derivirana_varijabla naziv="DomainObject.Predmet.OstaliListFormatedOIB_1">
      <item>Damir Valentić, OIB 82010118736 punomoćnik sudionika u postupku DREN DRVO d.o.o.</item>
      <item>Bariša Pavičić punomoćnik sudionika u postupku DREN DRVO d.o.o.</item>
    </derivirana_varijabla>
  </DomainObject.Predmet.OstaliListFormatedOIB>
  <DomainObject.Predmet.OstaliListFormatedWithAdress>
    <izvorni_sadrzaj>
      <item>Damir Valentić, Rastočine 6, 51000 Rijeka punomoćnik sudionika u postupku DREN DRVO d.o.o.</item>
      <item>Bariša Pavičić, Petra i Tome Erdody 12, 10000 Zagreb punomoćnik sudionika u postupku DREN DRVO d.o.o.</item>
    </izvorni_sadrzaj>
    <derivirana_varijabla naziv="DomainObject.Predmet.OstaliListFormatedWithAdress_1">
      <item>Damir Valentić, Rastočine 6, 51000 Rijeka punomoćnik sudionika u postupku DREN DRVO d.o.o.</item>
      <item>Bariša Pavičić, Petra i Tome Erdody 12, 10000 Zagreb punomoćnik sudionika u postupku DREN DRVO d.o.o.</item>
    </derivirana_varijabla>
  </DomainObject.Predmet.OstaliListFormatedWithAdress>
  <DomainObject.Predmet.OstaliListFormatedWithAdressOIB>
    <izvorni_sadrzaj>
      <item>Damir Valentić, OIB 82010118736, Rastočine 6, 51000 Rijeka punomoćnik sudionika u postupku DREN DRVO d.o.o.</item>
      <item>Bariša Pavičić, Petra i Tome Erdody 12, 10000 Zagreb punomoćnik sudionika u postupku DREN DRVO d.o.o.</item>
    </izvorni_sadrzaj>
    <derivirana_varijabla naziv="DomainObject.Predmet.OstaliListFormatedWithAdressOIB_1">
      <item>Damir Valentić, OIB 82010118736, Rastočine 6, 51000 Rijeka punomoćnik sudionika u postupku DREN DRVO d.o.o.</item>
      <item>Bariša Pavičić, Petra i Tome Erdody 12, 10000 Zagreb punomoćnik sudionika u postupku DREN DRVO d.o.o.</item>
    </derivirana_varijabla>
  </DomainObject.Predmet.OstaliListFormatedWithAdressOIB>
  <DomainObject.Predmet.OstaliListNazivFormated>
    <izvorni_sadrzaj>
      <item>Damir Valentić</item>
      <item>Bariša Pavičić</item>
    </izvorni_sadrzaj>
    <derivirana_varijabla naziv="DomainObject.Predmet.OstaliListNazivFormated_1">
      <item>Damir Valentić</item>
      <item>Bariša Pavičić</item>
    </derivirana_varijabla>
  </DomainObject.Predmet.OstaliListNazivFormated>
  <DomainObject.Predmet.OstaliListNazivFormatedOIB>
    <izvorni_sadrzaj>
      <item>Damir Valentić, OIB 82010118736</item>
      <item>Bariša Pavičić</item>
    </izvorni_sadrzaj>
    <derivirana_varijabla naziv="DomainObject.Predmet.OstaliListNazivFormatedOIB_1">
      <item>Damir Valentić, OIB 82010118736</item>
      <item>Bariša Pavičić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DREN DRVO d.o.o.</izvorni_sadrzaj>
    <derivirana_varijabla naziv="DomainObject.Predmet.ProtustrankaIDrugi_1">DREN DRVO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DREN DRVO d.o.o., OIB 51890347929, Karlovačka 62, 44410 Gvozd</izvorni_sadrzaj>
    <derivirana_varijabla naziv="DomainObject.Predmet.ProtustrankaIDrugiAdressOIB_1">DREN DRVO d.o.o., OIB 51890347929, Karlovačka 62,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DREN DRVO d.o.o.</item>
      <item>Damir Valentić</item>
      <item>Damir Valentić</item>
      <item>Bariša Pavičić</item>
      <item>vjerovnici</item>
    </izvorni_sadrzaj>
    <derivirana_varijabla naziv="DomainObject.Predmet.SudioniciListNaziv_1">
      <item>FINA Regionalni centar Zagreb</item>
      <item>DREN DRVO d.o.o.</item>
      <item>Damir Valentić</item>
      <item>Damir Valentić</item>
      <item>Bariša Pavičić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DREN DRVO d.o.o., OIB 51890347929, Karlovačka 62,44410 Gvozd</item>
      <item>Damir Valentić, OIB 82010118736, Rastočine 6,51000 Rijeka</item>
      <item>Damir Valentić, OIB 82010118736, Rastočine 6,51000 Rijeka</item>
      <item>Bariša Pavičić, Petra i Tome Erdody 12,10000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DREN DRVO d.o.o., OIB 51890347929, Karlovačka 62,44410 Gvozd</item>
      <item>Damir Valentić, OIB 82010118736, Rastočine 6,51000 Rijeka</item>
      <item>Damir Valentić, OIB 82010118736, Rastočine 6,51000 Rijeka</item>
      <item>Bariša Pavičić, Petra i Tome Erdody 12,10000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51890347929</item>
      <item>, OIB 82010118736</item>
      <item>, OIB 82010118736</item>
      <item>, OIB null</item>
      <item>, OIB null</item>
    </izvorni_sadrzaj>
    <derivirana_varijabla naziv="DomainObject.Predmet.SudioniciListNazivOIB_1">
      <item>, OIB 85821130368</item>
      <item>, OIB 51890347929</item>
      <item>, OIB 82010118736</item>
      <item>, OIB 82010118736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149</properties:Words>
  <properties:Characters>704</properties:Characters>
  <properties:Lines>27</properties:Lines>
  <properties:Paragraphs>15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2017-10-26T07:11:00Z</dcterms:created>
  <dc:creator>Maja Renić</dc:creator>
  <cp:lastModifiedBy>Maja Renić</cp:lastModifiedBy>
  <cp:lastPrinted>2017-10-27T07:17:00Z</cp:lastPrinted>
  <dcterms:modified xmlns:xsi="http://www.w3.org/2001/XMLSchema-instance" xsi:type="dcterms:W3CDTF">2017-10-27T07:20:00Z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