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951a" w14:paraId="cf0951a" w:rsidRDefault="005A5AC6" w:rsidR="00C47923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  <w:r w:rsidR="00951044">
        <w:t>U KARLOVCU</w:t>
      </w:r>
    </w:p>
    <w:p w:rsidRDefault="000A2AAB" w:rsidP="00C47923" w:rsidR="000A2AAB" w:rsidRPr="00816265">
      <w:pPr>
        <w:tabs>
          <w:tab w:pos="7550" w:val="left"/>
        </w:tabs>
      </w:pPr>
      <w:r w:rsidRPr="00816265">
        <w:t xml:space="preserve">Karlovac, </w:t>
      </w:r>
      <w:r w:rsidR="00B457B2">
        <w:t>Trg hrvatskih branitelja 1</w:t>
      </w:r>
      <w:r w:rsidR="00C47923">
        <w:t xml:space="preserve">                                                               4 St-342/2019-13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EB487C" w:rsidR="00EB487C">
      <w:pPr>
        <w:ind w:firstLine="708"/>
        <w:jc w:val="both"/>
      </w:pPr>
      <w:r>
        <w:t xml:space="preserve">   Trgovački sud u Zagrebu, Stalna služba</w:t>
      </w:r>
      <w:r w:rsidR="00951044">
        <w:t xml:space="preserve"> u Karlovcu</w:t>
      </w:r>
      <w:r>
        <w:t xml:space="preserve">, po sucu Goranki Boljkovac, kao stečajnom sucu, </w:t>
      </w:r>
      <w:r w:rsidR="00B457B2">
        <w:t>u stečajnom postupku</w:t>
      </w:r>
      <w:r>
        <w:t xml:space="preserve"> nad </w:t>
      </w:r>
      <w:r w:rsidR="00B457B2">
        <w:t xml:space="preserve">stečajnim </w:t>
      </w:r>
      <w:r>
        <w:t xml:space="preserve">dužnikom </w:t>
      </w:r>
      <w:r w:rsidR="00C47923">
        <w:t>INDIGO PARTNERI d.o.o., Zagreb, Bijenik 1, OIB 99534750308</w:t>
      </w:r>
      <w:r w:rsidR="00514D7B">
        <w:t xml:space="preserve">, </w:t>
      </w:r>
      <w:r>
        <w:t xml:space="preserve">dana </w:t>
      </w:r>
      <w:r w:rsidR="00C47923">
        <w:t>11. srpnja</w:t>
      </w:r>
      <w:r w:rsidR="00951044">
        <w:t xml:space="preserve"> 2019.</w:t>
      </w:r>
      <w:r>
        <w:t xml:space="preserve">  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514D7B" w:rsidR="0016007F">
      <w:pPr>
        <w:ind w:firstLine="708"/>
        <w:jc w:val="both"/>
      </w:pPr>
      <w:r w:rsidRPr="00816265">
        <w:t xml:space="preserve">Ispravlja se </w:t>
      </w:r>
      <w:r w:rsidR="00816265">
        <w:t xml:space="preserve">rješenje ovog suda posl.br. </w:t>
      </w:r>
      <w:r w:rsidR="0016007F">
        <w:t>4 St</w:t>
      </w:r>
      <w:r w:rsidR="00C47923">
        <w:t>-342</w:t>
      </w:r>
      <w:r w:rsidR="0016007F">
        <w:t xml:space="preserve">/2019-3 </w:t>
      </w:r>
      <w:r w:rsidR="00816265">
        <w:t xml:space="preserve">od </w:t>
      </w:r>
      <w:r w:rsidR="00C47923">
        <w:t>14. veljače</w:t>
      </w:r>
      <w:r w:rsidR="00F1451A">
        <w:t xml:space="preserve"> 2019.</w:t>
      </w:r>
      <w:r w:rsidR="00816265">
        <w:t xml:space="preserve">, </w:t>
      </w:r>
      <w:r w:rsidR="0016007F">
        <w:t xml:space="preserve">u </w:t>
      </w:r>
      <w:r w:rsidR="00C47923">
        <w:t>izreci, redak prv</w:t>
      </w:r>
      <w:r w:rsidR="0016007F">
        <w:t>i</w:t>
      </w:r>
      <w:r w:rsidR="00C47923">
        <w:t>,</w:t>
      </w:r>
      <w:r w:rsidR="0016007F">
        <w:t xml:space="preserve"> u pogledu </w:t>
      </w:r>
      <w:r w:rsidR="00C47923">
        <w:t>prezimena</w:t>
      </w:r>
      <w:r w:rsidR="0016007F">
        <w:t xml:space="preserve"> </w:t>
      </w:r>
      <w:r w:rsidR="00C47923">
        <w:t xml:space="preserve">zakonskog zastupnika </w:t>
      </w:r>
      <w:r w:rsidR="0016007F">
        <w:t>dužnika, tako da umjesto: "</w:t>
      </w:r>
      <w:r w:rsidR="00C47923">
        <w:t>Draganu Popoviću</w:t>
      </w:r>
      <w:r w:rsidR="0016007F">
        <w:t xml:space="preserve">" ima pisati: </w:t>
      </w:r>
    </w:p>
    <w:p w:rsidRDefault="0016007F" w:rsidP="00514D7B" w:rsidR="0016007F">
      <w:pPr>
        <w:ind w:firstLine="708"/>
        <w:jc w:val="both"/>
      </w:pPr>
      <w:r>
        <w:t>"</w:t>
      </w:r>
      <w:r w:rsidR="00C47923">
        <w:t>Draganu Popiću".</w:t>
      </w:r>
    </w:p>
    <w:p w:rsidRDefault="00C47923" w:rsidP="00BC6A54" w:rsidR="00C47923">
      <w:pPr>
        <w:jc w:val="center"/>
      </w:pPr>
    </w:p>
    <w:p w:rsidRDefault="00062AF2" w:rsidP="00BC6A54" w:rsidR="00800477" w:rsidRPr="00816265">
      <w:pPr>
        <w:jc w:val="center"/>
      </w:pPr>
      <w:r>
        <w:t xml:space="preserve"> </w:t>
      </w:r>
      <w:r w:rsidR="006800A4"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D346EB" w:rsidP="00FB0DC3" w:rsidR="00FB0DC3" w:rsidRPr="00816265">
      <w:pPr>
        <w:ind w:firstLine="708"/>
        <w:jc w:val="both"/>
      </w:pPr>
      <w:r>
        <w:t>Uvidom u rješenje ovog s</w:t>
      </w:r>
      <w:r w:rsidR="00816265">
        <w:t xml:space="preserve">uda posl.br. </w:t>
      </w:r>
      <w:r w:rsidR="00062AF2">
        <w:t xml:space="preserve">4 St-342/2019-3 od 14. veljače </w:t>
      </w:r>
      <w:r w:rsidR="0016007F">
        <w:t>2019</w:t>
      </w:r>
      <w:r w:rsidR="00F1451A">
        <w:t>.</w:t>
      </w:r>
      <w:r>
        <w:t xml:space="preserve"> sud je utvrdio da je </w:t>
      </w:r>
      <w:r w:rsidR="00F1451A">
        <w:t>u istom</w:t>
      </w:r>
      <w:r>
        <w:t xml:space="preserve"> </w:t>
      </w:r>
      <w:r w:rsidR="00512D25" w:rsidRPr="00816265">
        <w:t>nastala očita pogreška u pisanju</w:t>
      </w:r>
      <w:r w:rsidR="00514D7B">
        <w:t xml:space="preserve"> </w:t>
      </w:r>
      <w:r w:rsidR="0016007F">
        <w:t>prezimena zakonskog zastupnika dužnika</w:t>
      </w:r>
      <w:r w:rsidR="00816265">
        <w:t>, slijedom čega je sud</w:t>
      </w:r>
      <w:r w:rsidR="005362C9">
        <w:t xml:space="preserve"> </w:t>
      </w:r>
      <w:r w:rsidR="00F1451A">
        <w:t>po službenoj dužnosti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5A4DD9" w:rsidRPr="00816265">
      <w:pPr>
        <w:jc w:val="center"/>
      </w:pPr>
      <w:r w:rsidRPr="00816265">
        <w:t xml:space="preserve">U Karlovcu </w:t>
      </w:r>
      <w:r w:rsidR="00062AF2">
        <w:t>11. srpnja</w:t>
      </w:r>
      <w:r w:rsidR="00F1451A">
        <w:t xml:space="preserve"> 2019.</w:t>
      </w:r>
      <w:r w:rsidR="00BE26B2">
        <w:t xml:space="preserve"> </w:t>
      </w:r>
    </w:p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D346EB" w:rsidR="00EB487C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BE26B2">
        <w:t>, v.r.</w:t>
      </w:r>
      <w:r w:rsidR="00094D87" w:rsidRPr="00816265">
        <w:t xml:space="preserve"> </w:t>
      </w:r>
    </w:p>
    <w:p w:rsidRDefault="00FA58F9" w:rsidP="00D346EB" w:rsidR="00FA58F9">
      <w:pPr>
        <w:jc w:val="center"/>
      </w:pPr>
    </w:p>
    <w:p w:rsidRDefault="00FA58F9" w:rsidP="00FA58F9" w:rsidR="00F1451A">
      <w:pPr>
        <w:tabs>
          <w:tab w:pos="6849" w:val="left"/>
        </w:tabs>
      </w:pPr>
      <w:r>
        <w:tab/>
        <w:t>Za točnost otpravka</w:t>
      </w:r>
      <w:r w:rsidR="00062AF2">
        <w:t>-</w:t>
      </w:r>
    </w:p>
    <w:p w:rsidRDefault="00062AF2" w:rsidP="00062AF2" w:rsidR="00062AF2">
      <w:pPr>
        <w:tabs>
          <w:tab w:pos="6849" w:val="left"/>
        </w:tabs>
      </w:pPr>
      <w:r>
        <w:tab/>
        <w:t>ovlašteni službenik:</w:t>
      </w:r>
    </w:p>
    <w:p w:rsidRDefault="00FA58F9" w:rsidP="00FA58F9" w:rsidR="00FA58F9">
      <w:pPr>
        <w:tabs>
          <w:tab w:pos="6858" w:val="left"/>
        </w:tabs>
      </w:pPr>
      <w:r>
        <w:tab/>
        <w:t>Renata Klokočki</w:t>
      </w:r>
    </w:p>
    <w:p w:rsidRDefault="00062AF2" w:rsidP="00FA58F9" w:rsidR="00062AF2">
      <w:pPr>
        <w:tabs>
          <w:tab w:pos="6858" w:val="left"/>
        </w:tabs>
      </w:pP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F1451A" w:rsidR="00EB487C">
      <w:pPr>
        <w:tabs>
          <w:tab w:pos="6794" w:val="left"/>
        </w:tabs>
        <w:jc w:val="both"/>
      </w:pPr>
      <w:r>
        <w:t xml:space="preserve">Protiv ovog rješenja dopuštena je žalba u roku od </w:t>
      </w:r>
      <w:r w:rsidR="00F1451A">
        <w:t>osam</w:t>
      </w:r>
      <w:r>
        <w:t xml:space="preserve"> dana, </w:t>
      </w:r>
      <w:r w:rsidR="00F1451A">
        <w:t>od isteka osmog dana od dana objave ovog rješenja na mrežnoj stranici e-Oglasna ploča suda koja se podnosi u tri</w:t>
      </w:r>
      <w:r>
        <w:t xml:space="preserve"> primjerka,</w:t>
      </w:r>
    </w:p>
    <w:p w:rsidRDefault="00EB487C" w:rsidP="00F1451A" w:rsidR="0016007F">
      <w:pPr>
        <w:tabs>
          <w:tab w:pos="6794" w:val="left"/>
        </w:tabs>
        <w:jc w:val="both"/>
      </w:pPr>
      <w:r>
        <w:t>Visokom trgovačkom sudu Republike Hrvatske,</w:t>
      </w:r>
      <w:r w:rsidR="00F1451A">
        <w:t xml:space="preserve"> </w:t>
      </w:r>
      <w:r>
        <w:t>putem ovog suda.</w:t>
      </w:r>
    </w:p>
    <w:p w:rsidRDefault="0016007F" w:rsidP="00F1451A" w:rsidR="0016007F">
      <w:pPr>
        <w:tabs>
          <w:tab w:pos="6794" w:val="left"/>
        </w:tabs>
        <w:jc w:val="both"/>
      </w:pPr>
    </w:p>
    <w:p w:rsidRDefault="0016007F" w:rsidP="00F1451A" w:rsidR="0016007F">
      <w:pPr>
        <w:tabs>
          <w:tab w:pos="6794" w:val="left"/>
        </w:tabs>
        <w:jc w:val="both"/>
      </w:pPr>
      <w:r>
        <w:t>Dna:</w:t>
      </w:r>
    </w:p>
    <w:p w:rsidRDefault="0016007F" w:rsidP="00F1451A" w:rsidR="0016007F">
      <w:pPr>
        <w:tabs>
          <w:tab w:pos="6794" w:val="left"/>
        </w:tabs>
        <w:jc w:val="both"/>
      </w:pPr>
      <w:r>
        <w:t xml:space="preserve">1. </w:t>
      </w:r>
      <w:r w:rsidR="00062AF2">
        <w:t>Draganu Popić, Opuzen, Ante Starčevića 31</w:t>
      </w:r>
    </w:p>
    <w:p w:rsidRDefault="0016007F" w:rsidP="00F1451A" w:rsidR="0016007F">
      <w:pPr>
        <w:tabs>
          <w:tab w:pos="6794" w:val="left"/>
        </w:tabs>
        <w:jc w:val="both"/>
      </w:pPr>
      <w:r>
        <w:t>2. Mrežna stranica e-Oglasna ploča suda</w:t>
      </w:r>
    </w:p>
    <w:sectPr w:rsidSect="0016007F" w:rsidR="0016007F">
      <w:headerReference w:type="even" r:id="rId11"/>
      <w:headerReference w:type="default" r:id="rId12"/>
      <w:pgSz w:h="16838" w:w="11906"/>
      <w:pgMar w:gutter="0" w:footer="708" w:header="708" w:left="1417" w:bottom="1418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9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007F" w:rsidP="0016007F" w:rsidR="00BC6A54">
    <w:pPr>
      <w:pStyle w:val="Zaglavlje"/>
      <w:jc w:val="right"/>
    </w:pPr>
    <w:r>
      <w:t>4 St-505/2019-7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60173"/>
    <w:multiLevelType w:val="hybridMultilevel"/>
    <w:tmpl w:val="67AEDE6A"/>
    <w:lvl w:tplc="EE76B286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62AF2"/>
    <w:rsid w:val="000836FA"/>
    <w:rsid w:val="00094D87"/>
    <w:rsid w:val="000A2AAB"/>
    <w:rsid w:val="001177B7"/>
    <w:rsid w:val="001411E1"/>
    <w:rsid w:val="0016007F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14D7B"/>
    <w:rsid w:val="00521C0A"/>
    <w:rsid w:val="005362C9"/>
    <w:rsid w:val="00544C1F"/>
    <w:rsid w:val="00581B9E"/>
    <w:rsid w:val="00585533"/>
    <w:rsid w:val="005A4DD9"/>
    <w:rsid w:val="005A5AC6"/>
    <w:rsid w:val="005C71C1"/>
    <w:rsid w:val="00661BA2"/>
    <w:rsid w:val="006800A4"/>
    <w:rsid w:val="0069774E"/>
    <w:rsid w:val="006A3365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606AE"/>
    <w:rsid w:val="008C57B0"/>
    <w:rsid w:val="009012E5"/>
    <w:rsid w:val="00951044"/>
    <w:rsid w:val="00970FFF"/>
    <w:rsid w:val="009B276E"/>
    <w:rsid w:val="00A166AF"/>
    <w:rsid w:val="00A33D12"/>
    <w:rsid w:val="00A649EC"/>
    <w:rsid w:val="00A73933"/>
    <w:rsid w:val="00AA3E60"/>
    <w:rsid w:val="00AF691B"/>
    <w:rsid w:val="00B457B2"/>
    <w:rsid w:val="00B73B8C"/>
    <w:rsid w:val="00B74DA8"/>
    <w:rsid w:val="00B81753"/>
    <w:rsid w:val="00B82C81"/>
    <w:rsid w:val="00B90885"/>
    <w:rsid w:val="00BB0081"/>
    <w:rsid w:val="00BB03E9"/>
    <w:rsid w:val="00BC6A54"/>
    <w:rsid w:val="00BE26B2"/>
    <w:rsid w:val="00C05653"/>
    <w:rsid w:val="00C13D83"/>
    <w:rsid w:val="00C47923"/>
    <w:rsid w:val="00C8174A"/>
    <w:rsid w:val="00CE25AD"/>
    <w:rsid w:val="00D346EB"/>
    <w:rsid w:val="00D961D1"/>
    <w:rsid w:val="00E66A93"/>
    <w:rsid w:val="00E73E3F"/>
    <w:rsid w:val="00EB171E"/>
    <w:rsid w:val="00EB487C"/>
    <w:rsid w:val="00ED1E25"/>
    <w:rsid w:val="00F112BF"/>
    <w:rsid w:val="00F1451A"/>
    <w:rsid w:val="00F23AE3"/>
    <w:rsid w:val="00F43077"/>
    <w:rsid w:val="00F440F1"/>
    <w:rsid w:val="00F5523B"/>
    <w:rsid w:val="00F8325E"/>
    <w:rsid w:val="00FA58F9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3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3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0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St-342/2019</izvorni_sadrzaj>
    <derivirana_varijabla naziv="DomainObject.Predmet.OznakaBroj_1">St-342/2019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PARTNERI d.o.o.</izvorni_sadrzaj>
    <derivirana_varijabla naziv="DomainObject.Predmet.ProtustrankaFormated_1">  INDIGO PARTNERI d.o.o.</derivirana_varijabla>
  </DomainObject.Predmet.ProtustrankaFormated>
  <DomainObject.Predmet.ProtustrankaFormatedOIB>
    <izvorni_sadrzaj>  INDIGO PARTNERI d.o.o., OIB 99534750308</izvorni_sadrzaj>
    <derivirana_varijabla naziv="DomainObject.Predmet.ProtustrankaFormatedOIB_1">  INDIGO PARTNERI d.o.o., OIB 99534750308</derivirana_varijabla>
  </DomainObject.Predmet.ProtustrankaFormatedOIB>
  <DomainObject.Predmet.ProtustrankaFormatedWithAdress>
    <izvorni_sadrzaj> INDIGO PARTNERI d.o.o., Bijenik 1, 10000 Zagreb</izvorni_sadrzaj>
    <derivirana_varijabla naziv="DomainObject.Predmet.ProtustrankaFormatedWithAdress_1"> INDIGO PARTNERI d.o.o., Bijenik 1, 10000 Zagreb</derivirana_varijabla>
  </DomainObject.Predmet.ProtustrankaFormatedWithAdress>
  <DomainObject.Predmet.ProtustrankaFormatedWithAdressOIB>
    <izvorni_sadrzaj> INDIGO PARTNERI d.o.o., OIB 99534750308, Bijenik 1, 10000 Zagreb</izvorni_sadrzaj>
    <derivirana_varijabla naziv="DomainObject.Predmet.ProtustrankaFormatedWithAdressOIB_1"> INDIGO PARTNERI d.o.o., OIB 99534750308, Bijenik 1, 10000 Zagreb</derivirana_varijabla>
  </DomainObject.Predmet.ProtustrankaFormatedWithAdressOIB>
  <DomainObject.Predmet.ProtustrankaWithAdress>
    <izvorni_sadrzaj>INDIGO PARTNERI d.o.o. Bijenik 1, 10000 Zagreb</izvorni_sadrzaj>
    <derivirana_varijabla naziv="DomainObject.Predmet.ProtustrankaWithAdress_1">INDIGO PARTNERI d.o.o. Bijenik 1, 10000 Zagreb</derivirana_varijabla>
  </DomainObject.Predmet.ProtustrankaWithAdress>
  <DomainObject.Predmet.ProtustrankaWithAdressOIB>
    <izvorni_sadrzaj>INDIGO PARTNERI d.o.o., OIB 99534750308, Bijenik 1, 10000 Zagreb</izvorni_sadrzaj>
    <derivirana_varijabla naziv="DomainObject.Predmet.ProtustrankaWithAdressOIB_1">INDIGO PARTNERI d.o.o., OIB 99534750308, Bijenik 1, 10000 Zagreb</derivirana_varijabla>
  </DomainObject.Predmet.ProtustrankaWithAdressOIB>
  <DomainObject.Predmet.ProtustrankaNazivFormated>
    <izvorni_sadrzaj>INDIGO PARTNERI d.o.o.</izvorni_sadrzaj>
    <derivirana_varijabla naziv="DomainObject.Predmet.ProtustrankaNazivFormated_1">INDIGO PARTNERI d.o.o.</derivirana_varijabla>
  </DomainObject.Predmet.ProtustrankaNazivFormated>
  <DomainObject.Predmet.ProtustrankaNazivFormatedOIB>
    <izvorni_sadrzaj>INDIGO PARTNERI d.o.o., OIB 99534750308</izvorni_sadrzaj>
    <derivirana_varijabla naziv="DomainObject.Predmet.ProtustrankaNazivFormatedOIB_1">INDIGO PARTNERI d.o.o., OIB 99534750308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INDIGO PARTNERI d.o.o.</item>
    </izvorni_sadrzaj>
    <derivirana_varijabla naziv="DomainObject.Predmet.ProtuStrankaListFormated_1">
      <item>INDIGO PARTNERI d.o.o.</item>
    </derivirana_varijabla>
  </DomainObject.Predmet.ProtuStrankaListFormated>
  <DomainObject.Predmet.ProtuStrankaListFormatedOIB>
    <izvorni_sadrzaj>
      <item>INDIGO PARTNERI d.o.o., OIB 99534750308</item>
    </izvorni_sadrzaj>
    <derivirana_varijabla naziv="DomainObject.Predmet.ProtuStrankaListFormatedOIB_1">
      <item>INDIGO PARTNERI d.o.o., OIB 99534750308</item>
    </derivirana_varijabla>
  </DomainObject.Predmet.ProtuStrankaListFormatedOIB>
  <DomainObject.Predmet.ProtuStrankaListFormatedWithAdress>
    <izvorni_sadrzaj>
      <item>INDIGO PARTNERI d.o.o., Bijenik 1, 10000 Zagreb</item>
    </izvorni_sadrzaj>
    <derivirana_varijabla naziv="DomainObject.Predmet.ProtuStrankaListFormatedWithAdress_1">
      <item>INDIGO PARTNERI d.o.o., Bijenik 1, 10000 Zagreb</item>
    </derivirana_varijabla>
  </DomainObject.Predmet.ProtuStrankaListFormatedWithAdress>
  <DomainObject.Predmet.ProtuStrankaListFormatedWithAdressOIB>
    <izvorni_sadrzaj>
      <item>INDIGO PARTNERI d.o.o., OIB 99534750308, Bijenik 1, 10000 Zagreb</item>
    </izvorni_sadrzaj>
    <derivirana_varijabla naziv="DomainObject.Predmet.ProtuStrankaListFormatedWithAdressOIB_1">
      <item>INDIGO PARTNERI d.o.o., OIB 99534750308, Bijenik 1, 10000 Zagreb</item>
    </derivirana_varijabla>
  </DomainObject.Predmet.ProtuStrankaListFormatedWithAdressOIB>
  <DomainObject.Predmet.ProtuStrankaListNazivFormated>
    <izvorni_sadrzaj>
      <item>INDIGO PARTNERI d.o.o.</item>
    </izvorni_sadrzaj>
    <derivirana_varijabla naziv="DomainObject.Predmet.ProtuStrankaListNazivFormated_1">
      <item>INDIGO PARTNERI d.o.o.</item>
    </derivirana_varijabla>
  </DomainObject.Predmet.ProtuStrankaListNazivFormated>
  <DomainObject.Predmet.ProtuStrankaListNazivFormatedOIB>
    <izvorni_sadrzaj>
      <item>INDIGO PARTNERI d.o.o., OIB 99534750308</item>
    </izvorni_sadrzaj>
    <derivirana_varijabla naziv="DomainObject.Predmet.ProtuStrankaListNazivFormatedOIB_1">
      <item>INDIGO PARTNERI d.o.o., OIB 99534750308</item>
    </derivirana_varijabla>
  </DomainObject.Predmet.ProtuStrankaListNazivFormatedOIB>
  <DomainObject.Predmet.OstaliListFormated>
    <izvorni_sadrzaj>
      <item>Dragan Popić</item>
    </izvorni_sadrzaj>
    <derivirana_varijabla naziv="DomainObject.Predmet.OstaliListFormated_1">
      <item>Dragan Popić</item>
    </derivirana_varijabla>
  </DomainObject.Predmet.OstaliListFormated>
  <DomainObject.Predmet.OstaliListFormatedOIB>
    <izvorni_sadrzaj>
      <item>Dragan Popić, OIB 09641260620</item>
    </izvorni_sadrzaj>
    <derivirana_varijabla naziv="DomainObject.Predmet.OstaliListFormatedOIB_1">
      <item>Dragan Popić, OIB 09641260620</item>
    </derivirana_varijabla>
  </DomainObject.Predmet.OstaliListFormatedOIB>
  <DomainObject.Predmet.OstaliListFormatedWithAdress>
    <izvorni_sadrzaj>
      <item>Dragan Popić, Ante Starčevića 31, 20355 Opuzen</item>
    </izvorni_sadrzaj>
    <derivirana_varijabla naziv="DomainObject.Predmet.OstaliListFormatedWithAdress_1">
      <item>Dragan Popić, Ante Starčevića 31, 20355 Opuzen</item>
    </derivirana_varijabla>
  </DomainObject.Predmet.OstaliListFormatedWithAdress>
  <DomainObject.Predmet.OstaliListFormatedWithAdressOIB>
    <izvorni_sadrzaj>
      <item>Dragan Popić, OIB 09641260620, Ante Starčevića 31, 20355 Opuzen</item>
    </izvorni_sadrzaj>
    <derivirana_varijabla naziv="DomainObject.Predmet.OstaliListFormatedWithAdressOIB_1">
      <item>Dragan Popić, OIB 09641260620, Ante Starčevića 31, 20355 Opuzen</item>
    </derivirana_varijabla>
  </DomainObject.Predmet.OstaliListFormatedWithAdressOIB>
  <DomainObject.Predmet.OstaliListNazivFormated>
    <izvorni_sadrzaj>
      <item>Dragan Popić</item>
    </izvorni_sadrzaj>
    <derivirana_varijabla naziv="DomainObject.Predmet.OstaliListNazivFormated_1">
      <item>Dragan Popić</item>
    </derivirana_varijabla>
  </DomainObject.Predmet.OstaliListNazivFormated>
  <DomainObject.Predmet.OstaliListNazivFormatedOIB>
    <izvorni_sadrzaj>
      <item>Dragan Popić, OIB 09641260620</item>
    </izvorni_sadrzaj>
    <derivirana_varijabla naziv="DomainObject.Predmet.OstaliListNazivFormatedOIB_1">
      <item>Dragan Popić, OIB 09641260620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INDIGO PARTNERI d.o.o.</izvorni_sadrzaj>
    <derivirana_varijabla naziv="DomainObject.Predmet.ProtustrankaIDrugi_1">INDIGO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INDIGO PARTNERI d.o.o., OIB 99534750308, Bijenik 1, 10000 Zagreb</izvorni_sadrzaj>
    <derivirana_varijabla naziv="DomainObject.Predmet.ProtustrankaIDrugiAdressOIB_1">INDIGO PARTNERI d.o.o., OIB 99534750308,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INDIGO PARTNERI d.o.o.</item>
      <item>Dragan Popić</item>
    </izvorni_sadrzaj>
    <derivirana_varijabla naziv="DomainObject.Predmet.SudioniciListNaziv_1">
      <item>FINA Regionalni centar Zagreb</item>
      <item>INDIGO PARTNERI d.o.o.</item>
      <item>Dragan Popić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INDIGO PARTNERI d.o.o., OIB 99534750308, Bijenik 1,10000 Zagreb</item>
      <item>Dragan Popić, OIB 09641260620, Ante Starčevića 31,20355 Opuzen</item>
    </izvorni_sadrzaj>
    <derivirana_varijabla naziv="DomainObject.Predmet.SudioniciListAdressOIB_1">
      <item>FINA Regionalni centar Zagreb, OIB 85821130368, Trg svibanjskih žrtava 1995. 1,10000 Zagreb</item>
      <item>INDIGO PARTNERI d.o.o., OIB 99534750308, Bijenik 1,10000 Zagreb</item>
      <item>Dragan Popić, OIB 09641260620, Ante Starčevića 31,20355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99534750308</item>
      <item>, OIB 09641260620</item>
    </izvorni_sadrzaj>
    <derivirana_varijabla naziv="DomainObject.Predmet.SudioniciListNazivOIB_1">
      <item>, OIB 85821130368</item>
      <item>, OIB 99534750308</item>
      <item>, OIB 09641260620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St-342/2019-10</izvorni_sadrzaj>
    <derivirana_varijabla naziv="DomainObject.PredzadnjaOdlukaIzPredmeta.Oznaka_1">St-342/2019-10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EA0A0-ADEC-4FA9-989D-5EBDA5DF3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1287</properties:Characters>
  <properties:Lines>44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2019-07-11T07:16:00Z</dcterms:created>
  <dc:creator>Korisnik</dc:creator>
  <cp:lastModifiedBy>Renata Klokočki</cp:lastModifiedBy>
  <cp:lastPrinted>2019-05-28T11:00:00Z</cp:lastPrinted>
  <dcterms:modified xmlns:xsi="http://www.w3.org/2001/XMLSchema-instance" xsi:type="dcterms:W3CDTF">2019-07-11T08:05:00Z</dcterms:modified>
  <cp:revision>4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ispravku- -2019---ispravak imena zz dužnika-St-342-19.docx)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