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3975" w14:paraId="a863975" w:rsidRDefault="00B0124F" w:rsidP="00B0124F" w:rsidR="00B0124F" w:rsidRPr="00062348">
      <w:pPr>
        <w:ind w:left="5664"/>
        <w15:collapsed w:val="false"/>
      </w:pPr>
      <w:bookmarkStart w:name="_GoBack" w:id="0"/>
      <w:bookmarkEnd w:id="0"/>
      <w:r w:rsidRPr="00062348">
        <w:t xml:space="preserve">        </w:t>
      </w:r>
    </w:p>
    <w:p w:rsidRDefault="00B0124F" w:rsidP="00922021" w:rsidR="00B0124F" w:rsidRPr="00062348">
      <w:pPr>
        <w:rPr>
          <w:rStyle w:val="Brojstranice"/>
        </w:rPr>
      </w:pPr>
      <w:r w:rsidRPr="00062348">
        <w:t xml:space="preserve"> </w:t>
      </w:r>
      <w:r w:rsidRPr="00062348">
        <w:tab/>
      </w:r>
      <w:r w:rsidR="00510CDB">
        <w:t xml:space="preserve">     </w:t>
      </w:r>
      <w:r w:rsidR="00592B22" w:rsidRPr="00062348">
        <w:rPr>
          <w:noProof/>
        </w:rPr>
        <w:drawing>
          <wp:inline distR="0" distL="0" distB="0" distT="0">
            <wp:extent cy="666750" cx="6000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2348">
        <w:rPr>
          <w:rStyle w:val="Brojstranice"/>
        </w:rPr>
        <w:t xml:space="preserve"> </w:t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</w:p>
    <w:p w:rsidRDefault="00510CDB" w:rsidP="004D131B" w:rsidR="00CF6251" w:rsidRPr="00062348">
      <w:pPr>
        <w:rPr>
          <w:bCs/>
        </w:rPr>
      </w:pPr>
      <w:r>
        <w:rPr>
          <w:bCs/>
        </w:rPr>
        <w:t xml:space="preserve">   REPUBLIKA </w:t>
      </w:r>
      <w:r w:rsidR="00922021" w:rsidRPr="00062348">
        <w:rPr>
          <w:bCs/>
        </w:rPr>
        <w:t>HRVATSKA</w:t>
      </w:r>
      <w:r w:rsidR="00922021" w:rsidRPr="00062348">
        <w:t xml:space="preserve"> </w:t>
      </w:r>
      <w:r w:rsidR="00922021" w:rsidRPr="00062348">
        <w:br/>
      </w:r>
      <w:r w:rsidR="00922021" w:rsidRPr="00062348">
        <w:rPr>
          <w:bCs/>
        </w:rPr>
        <w:t>TRGOVAČKI SUD U PAZINU</w:t>
      </w:r>
    </w:p>
    <w:p w:rsidRDefault="00CF6251" w:rsidP="00510CDB" w:rsidR="00B0124F">
      <w:pPr>
        <w:ind w:firstLine="708"/>
        <w:rPr>
          <w:rStyle w:val="Brojstranice"/>
        </w:rPr>
      </w:pPr>
      <w:r w:rsidRPr="00062348">
        <w:rPr>
          <w:bCs/>
        </w:rPr>
        <w:t>Pazin, Dršćevka 1</w:t>
      </w:r>
      <w:r w:rsidR="00922021" w:rsidRPr="00062348">
        <w:t xml:space="preserve"> </w:t>
      </w:r>
      <w:r w:rsidR="00B0124F" w:rsidRPr="00062348">
        <w:rPr>
          <w:rStyle w:val="Brojstranice"/>
        </w:rPr>
        <w:tab/>
      </w:r>
    </w:p>
    <w:p w:rsidRDefault="00510CDB" w:rsidP="004D131B" w:rsidR="00510CDB" w:rsidRPr="00062348">
      <w:pPr>
        <w:rPr>
          <w:rStyle w:val="Brojstranice"/>
        </w:rPr>
      </w:pPr>
    </w:p>
    <w:p w:rsidRDefault="00B243FD" w:rsidP="00B243FD" w:rsidR="00922021" w:rsidRPr="00062348">
      <w:pPr>
        <w:jc w:val="center"/>
        <w:rPr>
          <w:rStyle w:val="Brojstranice"/>
        </w:rPr>
      </w:pPr>
      <w:r w:rsidRPr="00062348">
        <w:rPr>
          <w:rStyle w:val="Brojstranice"/>
        </w:rPr>
        <w:t>Z A K L J U Č A K</w:t>
      </w:r>
    </w:p>
    <w:p w:rsidRDefault="00B243FD" w:rsidP="00B243FD" w:rsidR="00B243FD" w:rsidRPr="00062348">
      <w:pPr>
        <w:jc w:val="center"/>
        <w:rPr>
          <w:rStyle w:val="Brojstranice"/>
        </w:rPr>
      </w:pPr>
    </w:p>
    <w:p w:rsidRDefault="00CF6251" w:rsidP="000626EC" w:rsidR="00672B22">
      <w:pPr>
        <w:jc w:val="both"/>
      </w:pPr>
      <w:r w:rsidRPr="00062348">
        <w:tab/>
      </w:r>
      <w:r w:rsidR="005B2850" w:rsidRPr="005B2850">
        <w:t>Trgovački sud u Pazinu, po stečajnom sucu Ivanu Dujiću, u stečajnom postupku nad Stečajnom masom ISTRATRANS d.d. u stečaju Pula, Koparska 37, OIB 08514722774</w:t>
      </w:r>
      <w:r w:rsidR="00F06D05" w:rsidRPr="00F06D05">
        <w:t xml:space="preserve">, </w:t>
      </w:r>
      <w:r w:rsidR="005B2850">
        <w:t>19</w:t>
      </w:r>
      <w:r w:rsidR="002E2D60" w:rsidRPr="002E2D60">
        <w:t xml:space="preserve">. </w:t>
      </w:r>
      <w:r w:rsidR="005B2850">
        <w:t>veljače 2019</w:t>
      </w:r>
      <w:r w:rsidR="002E2D60" w:rsidRPr="002E2D60">
        <w:t>.</w:t>
      </w:r>
    </w:p>
    <w:p w:rsidRDefault="00510CDB" w:rsidP="000626EC" w:rsidR="00510CDB">
      <w:pPr>
        <w:jc w:val="both"/>
      </w:pPr>
    </w:p>
    <w:p w:rsidRDefault="00A12E21" w:rsidP="00A0482D" w:rsidR="00A0482D" w:rsidRPr="00062348">
      <w:pPr>
        <w:jc w:val="center"/>
      </w:pPr>
      <w:r w:rsidRPr="00062348">
        <w:t>z a k l j u č</w:t>
      </w:r>
      <w:r w:rsidR="00A0482D" w:rsidRPr="00062348">
        <w:t xml:space="preserve"> i o   j e</w:t>
      </w:r>
    </w:p>
    <w:p w:rsidRDefault="00A0482D" w:rsidP="00A0482D" w:rsidR="00A0482D" w:rsidRPr="00062348">
      <w:pPr>
        <w:jc w:val="both"/>
      </w:pPr>
    </w:p>
    <w:p w:rsidRDefault="00F23B7D" w:rsidP="00F06D05" w:rsidR="002E2D60">
      <w:pPr>
        <w:jc w:val="both"/>
      </w:pPr>
      <w:r w:rsidRPr="00062348">
        <w:tab/>
      </w:r>
      <w:r w:rsidR="00F06D05">
        <w:t>Na</w:t>
      </w:r>
      <w:r w:rsidR="00EE0453">
        <w:t>laže se Općinskom sudu u P</w:t>
      </w:r>
      <w:r w:rsidR="005B2850">
        <w:t>azinu</w:t>
      </w:r>
      <w:r w:rsidR="00EE0453">
        <w:t>, z</w:t>
      </w:r>
      <w:r w:rsidR="00F06D05">
        <w:t>emljišnoknjižnom odjelu</w:t>
      </w:r>
      <w:r w:rsidR="005B2850">
        <w:t xml:space="preserve"> Labin</w:t>
      </w:r>
      <w:r w:rsidR="00F06D05">
        <w:t xml:space="preserve">, da izvrši brisanje zabilježbe </w:t>
      </w:r>
      <w:r w:rsidR="005B2850">
        <w:t xml:space="preserve">(upisane pod brojem Z-2033/03) </w:t>
      </w:r>
      <w:r w:rsidR="00F06D05">
        <w:t>otvaranja stečajnog postupka na nekretnini</w:t>
      </w:r>
      <w:r w:rsidR="005B2850">
        <w:t xml:space="preserve"> </w:t>
      </w:r>
      <w:r w:rsidR="00F06D05">
        <w:t>k.č. 8</w:t>
      </w:r>
      <w:r w:rsidR="005B2850">
        <w:t>66/</w:t>
      </w:r>
      <w:r w:rsidR="00F06D05">
        <w:t xml:space="preserve">6 k.o. </w:t>
      </w:r>
      <w:r w:rsidR="005B2850">
        <w:t>Novi Labin</w:t>
      </w:r>
      <w:r w:rsidR="00F06D05">
        <w:t>.</w:t>
      </w:r>
    </w:p>
    <w:p w:rsidRDefault="005B2850" w:rsidP="00F06D05" w:rsidR="005B2850">
      <w:pPr>
        <w:jc w:val="both"/>
      </w:pPr>
    </w:p>
    <w:p w:rsidRDefault="002E2D60" w:rsidP="002E2D60" w:rsidR="00CF6251">
      <w:pPr>
        <w:jc w:val="center"/>
      </w:pPr>
      <w:r>
        <w:t>Obrazloženje</w:t>
      </w:r>
    </w:p>
    <w:p w:rsidRDefault="002E2D60" w:rsidP="002E2D60" w:rsidR="002E2D60">
      <w:pPr>
        <w:jc w:val="center"/>
      </w:pPr>
    </w:p>
    <w:p w:rsidRDefault="002E2D60" w:rsidP="005B2850" w:rsidR="001E3BA2">
      <w:pPr>
        <w:jc w:val="both"/>
      </w:pPr>
      <w:r>
        <w:tab/>
      </w:r>
      <w:r w:rsidR="00F06D05" w:rsidRPr="00F06D05">
        <w:t xml:space="preserve">Budući da je stečajni upravitelj predmetnu nekretninu prodao u stečajnom postupku te je kupac </w:t>
      </w:r>
      <w:r w:rsidR="005B2850">
        <w:t>Mladen Dujmović</w:t>
      </w:r>
      <w:r w:rsidR="00F06D05" w:rsidRPr="00F06D05">
        <w:t xml:space="preserve"> uknjižen kao vlasnik iste, odlučeno je kao u izreci.</w:t>
      </w:r>
    </w:p>
    <w:p w:rsidRDefault="00F06D05" w:rsidP="00F06D05" w:rsidR="00F06D05" w:rsidRPr="00062348">
      <w:pPr>
        <w:rPr>
          <w:spacing w:val="8"/>
        </w:rPr>
      </w:pPr>
    </w:p>
    <w:p w:rsidRDefault="00922021" w:rsidP="002E2D60" w:rsidR="002E2D60">
      <w:pPr>
        <w:ind w:firstLine="708"/>
        <w:jc w:val="both"/>
        <w:rPr>
          <w:spacing w:val="8"/>
        </w:rPr>
      </w:pPr>
      <w:r w:rsidRPr="00062348">
        <w:rPr>
          <w:spacing w:val="8"/>
        </w:rPr>
        <w:t xml:space="preserve">     </w:t>
      </w:r>
      <w:r w:rsidR="000F51C5" w:rsidRPr="00062348">
        <w:rPr>
          <w:spacing w:val="8"/>
        </w:rPr>
        <w:t xml:space="preserve">          </w:t>
      </w:r>
      <w:r w:rsidR="002E2D60">
        <w:rPr>
          <w:spacing w:val="8"/>
        </w:rPr>
        <w:t xml:space="preserve">                      </w:t>
      </w:r>
      <w:r w:rsidRPr="00062348">
        <w:rPr>
          <w:spacing w:val="8"/>
        </w:rPr>
        <w:t xml:space="preserve">U Pazinu, </w:t>
      </w:r>
      <w:r w:rsidR="005B2850" w:rsidRPr="005B2850">
        <w:rPr>
          <w:spacing w:val="8"/>
        </w:rPr>
        <w:t>19. veljače 2019.</w:t>
      </w:r>
    </w:p>
    <w:p w:rsidRDefault="00C30D47" w:rsidP="002E2D60" w:rsidR="00C30D47" w:rsidRPr="00E73F61">
      <w:pPr>
        <w:ind w:firstLine="708"/>
        <w:jc w:val="both"/>
        <w:rPr>
          <w:rStyle w:val="Brojstranice"/>
        </w:rPr>
      </w:pPr>
    </w:p>
    <w:p w:rsidRDefault="00922021" w:rsidP="000F51C5" w:rsidR="00922021" w:rsidRPr="00062348">
      <w:pPr>
        <w:jc w:val="both"/>
        <w:rPr>
          <w:spacing w:val="8"/>
        </w:rPr>
      </w:pPr>
      <w:r w:rsidRPr="00062348">
        <w:rPr>
          <w:spacing w:val="8"/>
        </w:rPr>
        <w:t xml:space="preserve">                                                                         </w:t>
      </w:r>
      <w:r w:rsidRPr="00062348">
        <w:rPr>
          <w:spacing w:val="8"/>
        </w:rPr>
        <w:tab/>
        <w:t xml:space="preserve">    </w:t>
      </w:r>
      <w:r w:rsidR="000F51C5" w:rsidRPr="00062348">
        <w:rPr>
          <w:spacing w:val="8"/>
        </w:rPr>
        <w:t xml:space="preserve">     </w:t>
      </w:r>
      <w:r w:rsidR="00AD179D" w:rsidRPr="00062348">
        <w:rPr>
          <w:spacing w:val="8"/>
        </w:rPr>
        <w:t xml:space="preserve">   </w:t>
      </w:r>
      <w:r w:rsidR="00C30D47">
        <w:rPr>
          <w:spacing w:val="8"/>
        </w:rPr>
        <w:t xml:space="preserve">  </w:t>
      </w:r>
      <w:r w:rsidRPr="00062348">
        <w:rPr>
          <w:spacing w:val="8"/>
        </w:rPr>
        <w:t>Stečajni sudac</w:t>
      </w:r>
    </w:p>
    <w:p w:rsidRDefault="00922021" w:rsidP="00B0124F" w:rsidR="00DD3E6D" w:rsidRPr="00062348">
      <w:pPr>
        <w:ind w:firstLine="720" w:left="5040"/>
        <w:jc w:val="both"/>
        <w:rPr>
          <w:spacing w:val="8"/>
        </w:rPr>
      </w:pPr>
      <w:r w:rsidRPr="00062348">
        <w:rPr>
          <w:spacing w:val="8"/>
        </w:rPr>
        <w:t xml:space="preserve"> </w:t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  <w:t xml:space="preserve">        </w:t>
      </w:r>
      <w:r w:rsidR="000F51C5" w:rsidRPr="00062348">
        <w:rPr>
          <w:spacing w:val="8"/>
        </w:rPr>
        <w:t xml:space="preserve">     </w:t>
      </w:r>
      <w:r w:rsidR="00AD179D" w:rsidRPr="00062348">
        <w:rPr>
          <w:spacing w:val="8"/>
        </w:rPr>
        <w:t xml:space="preserve"> </w:t>
      </w:r>
      <w:r w:rsidRPr="00062348">
        <w:rPr>
          <w:spacing w:val="8"/>
        </w:rPr>
        <w:t>Ivan Dujić</w:t>
      </w:r>
      <w:r w:rsidR="00EA6618">
        <w:rPr>
          <w:spacing w:val="8"/>
        </w:rPr>
        <w:t>, v.r.</w:t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</w:p>
    <w:p w:rsidRDefault="00A72B9C" w:rsidP="00A0482D" w:rsidR="00A72B9C" w:rsidRPr="00062348">
      <w:pPr>
        <w:jc w:val="both"/>
      </w:pPr>
    </w:p>
    <w:p w:rsidRDefault="00A72B9C" w:rsidP="00A0482D" w:rsidR="00A72B9C" w:rsidRPr="00062348">
      <w:pPr>
        <w:jc w:val="both"/>
      </w:pPr>
    </w:p>
    <w:p w:rsidRDefault="00BC3390" w:rsidP="00A0482D" w:rsidR="00BC3390" w:rsidRPr="00062348">
      <w:pPr>
        <w:jc w:val="both"/>
      </w:pPr>
    </w:p>
    <w:p w:rsidRDefault="001E3BA2" w:rsidP="00A0482D" w:rsidR="001E3BA2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 xml:space="preserve">UPUTA O PRAVNOM LIJEKU: </w:t>
      </w:r>
    </w:p>
    <w:p w:rsidRDefault="001E3BA2" w:rsidP="007D7C33" w:rsidR="007D7C33" w:rsidRPr="00062348">
      <w:pPr>
        <w:jc w:val="both"/>
      </w:pPr>
      <w:r w:rsidRPr="00062348">
        <w:t>P</w:t>
      </w:r>
      <w:r w:rsidR="007D7C33" w:rsidRPr="00062348">
        <w:t>rotiv ovog zaključka nije dopušten</w:t>
      </w:r>
      <w:r w:rsidRPr="00062348">
        <w:t xml:space="preserve"> pravni lijek (čl. 19. st. 7. Stečajnog zakona)</w:t>
      </w:r>
      <w:r w:rsidR="007D7C33" w:rsidRPr="00062348">
        <w:t xml:space="preserve">. </w:t>
      </w:r>
    </w:p>
    <w:p w:rsidRDefault="007D7C33" w:rsidP="007D7C33" w:rsidR="007D7C33" w:rsidRPr="00062348">
      <w:pPr>
        <w:jc w:val="both"/>
      </w:pPr>
    </w:p>
    <w:p w:rsidRDefault="00787BE0" w:rsidP="00787BE0" w:rsidR="00787BE0">
      <w:pPr>
        <w:jc w:val="both"/>
      </w:pPr>
      <w:r>
        <w:t xml:space="preserve">DNA:  </w:t>
      </w:r>
    </w:p>
    <w:p w:rsidRDefault="0061111E" w:rsidP="00787BE0" w:rsidR="0061111E">
      <w:pPr>
        <w:jc w:val="both"/>
      </w:pPr>
      <w:r w:rsidRPr="0061111E">
        <w:t xml:space="preserve">- </w:t>
      </w:r>
      <w:r>
        <w:t xml:space="preserve"> </w:t>
      </w:r>
      <w:r w:rsidR="005F3197">
        <w:t>e oglasna ploča, osam dana</w:t>
      </w:r>
    </w:p>
    <w:p w:rsidRDefault="004649F1" w:rsidP="00787BE0" w:rsidR="004649F1">
      <w:pPr>
        <w:jc w:val="both"/>
      </w:pPr>
      <w:r>
        <w:t xml:space="preserve">- </w:t>
      </w:r>
      <w:r w:rsidRPr="004649F1">
        <w:t xml:space="preserve">Općinskom sudu u Pazinu, zemljišnoknjižnom odjelu Labin </w:t>
      </w:r>
    </w:p>
    <w:p w:rsidRDefault="00F06D05" w:rsidP="00787BE0" w:rsidR="00F06D05">
      <w:pPr>
        <w:jc w:val="both"/>
      </w:pPr>
    </w:p>
    <w:p w:rsidRDefault="00C30D47" w:rsidP="00787BE0" w:rsidR="00C30D47">
      <w:pPr>
        <w:jc w:val="both"/>
      </w:pPr>
      <w:r>
        <w:t>R.</w:t>
      </w:r>
    </w:p>
    <w:p w:rsidRDefault="005F3197" w:rsidP="00787BE0" w:rsidR="002E0936" w:rsidRPr="00062348">
      <w:pPr>
        <w:jc w:val="both"/>
      </w:pPr>
      <w:r>
        <w:t xml:space="preserve">Kalendirati </w:t>
      </w:r>
      <w:r w:rsidR="00EE0453">
        <w:t>3</w:t>
      </w:r>
      <w:r w:rsidR="00672B22">
        <w:t>0</w:t>
      </w:r>
      <w:r w:rsidR="004E337F">
        <w:t xml:space="preserve"> dana</w:t>
      </w:r>
    </w:p>
    <w:sectPr w:rsidSect="00510CDB" w:rsidR="002E0936" w:rsidRPr="00062348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5270" w:rsidR="00595270">
      <w:r>
        <w:separator/>
      </w:r>
    </w:p>
  </w:endnote>
  <w:endnote w:id="0" w:type="continuationSeparator">
    <w:p w:rsidRDefault="00595270" w:rsidR="00595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5270" w:rsidR="00595270">
      <w:r>
        <w:separator/>
      </w:r>
    </w:p>
  </w:footnote>
  <w:footnote w:id="0" w:type="continuationSeparator">
    <w:p w:rsidRDefault="00595270" w:rsidR="005952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6D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55536" w:rsidRPr="00255536">
      <w:rPr>
        <w:rStyle w:val="Brojstranice"/>
      </w:rPr>
      <w:t>Posl. br. 10 St-440/16-46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5B2850" w:rsidRPr="005B2850">
      <w:rPr>
        <w:rStyle w:val="Brojstranice"/>
      </w:rPr>
      <w:t>10 St-1093/2016</w:t>
    </w:r>
    <w:r w:rsidR="005B2850">
      <w:rPr>
        <w:rStyle w:val="Brojstranice"/>
      </w:rPr>
      <w:t>-148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9A70"/>
    <w:multiLevelType w:val="singleLevel"/>
    <w:tmpl w:val="09577BBF"/>
    <w:lvl w:ilvl="0">
      <w:start w:val="2"/>
      <w:numFmt w:val="decimal"/>
      <w:lvlText w:val="%1."/>
      <w:lvlJc w:val="left"/>
      <w:pPr>
        <w:tabs>
          <w:tab w:pos="792" w:val="num"/>
        </w:tabs>
        <w:ind w:hanging="288" w:left="792"/>
      </w:pPr>
      <w:rPr>
        <w:sz w:val="23"/>
        <w:szCs w:val="23"/>
      </w:rPr>
    </w:lvl>
  </w:abstractNum>
  <w:abstractNum w:abstractNumId="1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2"/>
        <w:numFmt w:val="decimal"/>
        <w:lvlText w:val="%1."/>
        <w:lvlJc w:val="left"/>
        <w:pPr>
          <w:tabs>
            <w:tab w:pos="792" w:val="num"/>
          </w:tabs>
          <w:ind w:hanging="288" w:left="792"/>
        </w:pPr>
        <w:rPr>
          <w:sz w:val="23"/>
          <w:szCs w:val="23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63B9E"/>
    <w:rsid w:val="0004012D"/>
    <w:rsid w:val="000526DF"/>
    <w:rsid w:val="000533F6"/>
    <w:rsid w:val="0005705E"/>
    <w:rsid w:val="00062348"/>
    <w:rsid w:val="000626EC"/>
    <w:rsid w:val="00063B9E"/>
    <w:rsid w:val="00063D30"/>
    <w:rsid w:val="0008568B"/>
    <w:rsid w:val="00094EDF"/>
    <w:rsid w:val="000F51C5"/>
    <w:rsid w:val="001042C4"/>
    <w:rsid w:val="00126181"/>
    <w:rsid w:val="00137E4E"/>
    <w:rsid w:val="00150C2A"/>
    <w:rsid w:val="001A0C71"/>
    <w:rsid w:val="001E3BA2"/>
    <w:rsid w:val="001F6337"/>
    <w:rsid w:val="00201A05"/>
    <w:rsid w:val="00236374"/>
    <w:rsid w:val="00251D62"/>
    <w:rsid w:val="00255536"/>
    <w:rsid w:val="002B74A3"/>
    <w:rsid w:val="002C6219"/>
    <w:rsid w:val="002E0936"/>
    <w:rsid w:val="002E2D60"/>
    <w:rsid w:val="00312B2F"/>
    <w:rsid w:val="0032199C"/>
    <w:rsid w:val="00367BD6"/>
    <w:rsid w:val="003B5158"/>
    <w:rsid w:val="00404C97"/>
    <w:rsid w:val="00415816"/>
    <w:rsid w:val="004649F1"/>
    <w:rsid w:val="00466E11"/>
    <w:rsid w:val="00493F50"/>
    <w:rsid w:val="004B73E9"/>
    <w:rsid w:val="004D131B"/>
    <w:rsid w:val="004E0349"/>
    <w:rsid w:val="004E337F"/>
    <w:rsid w:val="004F162A"/>
    <w:rsid w:val="00510CDB"/>
    <w:rsid w:val="00516732"/>
    <w:rsid w:val="00521AFF"/>
    <w:rsid w:val="00532D8E"/>
    <w:rsid w:val="00533116"/>
    <w:rsid w:val="00592B22"/>
    <w:rsid w:val="00595270"/>
    <w:rsid w:val="005A0F10"/>
    <w:rsid w:val="005B2850"/>
    <w:rsid w:val="005B4371"/>
    <w:rsid w:val="005D1696"/>
    <w:rsid w:val="005E4107"/>
    <w:rsid w:val="005E6D02"/>
    <w:rsid w:val="005F3197"/>
    <w:rsid w:val="006003E4"/>
    <w:rsid w:val="0061111E"/>
    <w:rsid w:val="00614669"/>
    <w:rsid w:val="006431C0"/>
    <w:rsid w:val="00651A67"/>
    <w:rsid w:val="0065500E"/>
    <w:rsid w:val="00662157"/>
    <w:rsid w:val="00672B22"/>
    <w:rsid w:val="00676BF8"/>
    <w:rsid w:val="00681BBF"/>
    <w:rsid w:val="006B35DE"/>
    <w:rsid w:val="006D7016"/>
    <w:rsid w:val="006E0614"/>
    <w:rsid w:val="006E57E1"/>
    <w:rsid w:val="007523BA"/>
    <w:rsid w:val="0076475B"/>
    <w:rsid w:val="00786836"/>
    <w:rsid w:val="00787BE0"/>
    <w:rsid w:val="007D7C33"/>
    <w:rsid w:val="007E3E6F"/>
    <w:rsid w:val="00816DC2"/>
    <w:rsid w:val="00832B36"/>
    <w:rsid w:val="00833A2D"/>
    <w:rsid w:val="00835DF5"/>
    <w:rsid w:val="008C6ADF"/>
    <w:rsid w:val="008D0640"/>
    <w:rsid w:val="008D5A9F"/>
    <w:rsid w:val="008E32A2"/>
    <w:rsid w:val="008F1CCC"/>
    <w:rsid w:val="00907CF2"/>
    <w:rsid w:val="00922021"/>
    <w:rsid w:val="00943BC1"/>
    <w:rsid w:val="00997511"/>
    <w:rsid w:val="00997AAC"/>
    <w:rsid w:val="009C0DE2"/>
    <w:rsid w:val="009C1B00"/>
    <w:rsid w:val="009D3FFF"/>
    <w:rsid w:val="00A0482D"/>
    <w:rsid w:val="00A12E21"/>
    <w:rsid w:val="00A43B89"/>
    <w:rsid w:val="00A72B9C"/>
    <w:rsid w:val="00A8270D"/>
    <w:rsid w:val="00A871DD"/>
    <w:rsid w:val="00AA388D"/>
    <w:rsid w:val="00AA5283"/>
    <w:rsid w:val="00AC1AEF"/>
    <w:rsid w:val="00AD179D"/>
    <w:rsid w:val="00B0124F"/>
    <w:rsid w:val="00B243FD"/>
    <w:rsid w:val="00B33D8B"/>
    <w:rsid w:val="00B43C94"/>
    <w:rsid w:val="00B54634"/>
    <w:rsid w:val="00B737D7"/>
    <w:rsid w:val="00B764B8"/>
    <w:rsid w:val="00B80D31"/>
    <w:rsid w:val="00B8111A"/>
    <w:rsid w:val="00BA7E09"/>
    <w:rsid w:val="00BC3390"/>
    <w:rsid w:val="00BC3DEE"/>
    <w:rsid w:val="00BF7473"/>
    <w:rsid w:val="00C1103B"/>
    <w:rsid w:val="00C14250"/>
    <w:rsid w:val="00C30D47"/>
    <w:rsid w:val="00CA5B19"/>
    <w:rsid w:val="00CB7C16"/>
    <w:rsid w:val="00CC359E"/>
    <w:rsid w:val="00CD5EDC"/>
    <w:rsid w:val="00CF6251"/>
    <w:rsid w:val="00D01D13"/>
    <w:rsid w:val="00D147C6"/>
    <w:rsid w:val="00D15A99"/>
    <w:rsid w:val="00D45E12"/>
    <w:rsid w:val="00DB5109"/>
    <w:rsid w:val="00DD3E6D"/>
    <w:rsid w:val="00E126CB"/>
    <w:rsid w:val="00E31BC2"/>
    <w:rsid w:val="00E51EDF"/>
    <w:rsid w:val="00E65220"/>
    <w:rsid w:val="00E73D2B"/>
    <w:rsid w:val="00E83077"/>
    <w:rsid w:val="00E96D57"/>
    <w:rsid w:val="00EA6618"/>
    <w:rsid w:val="00EC78C7"/>
    <w:rsid w:val="00EE0453"/>
    <w:rsid w:val="00EE7F80"/>
    <w:rsid w:val="00F030EE"/>
    <w:rsid w:val="00F06D05"/>
    <w:rsid w:val="00F23582"/>
    <w:rsid w:val="00F23B7D"/>
    <w:rsid w:val="00F601E1"/>
    <w:rsid w:val="00F65540"/>
    <w:rsid w:val="00FA0DBC"/>
    <w:rsid w:val="00FA1F50"/>
    <w:rsid w:val="00FB4DA0"/>
    <w:rsid w:val="00FB782F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32F87CE3"/>
  <w15:docId w15:val="{D53092A3-AE2C-49D8-86D3-3131902DCE8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3219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6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6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6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6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9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23250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91814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67675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7200062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10067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069790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3471398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2029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3900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3812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307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prosinca 2017.</izvorni_sadrzaj>
    <derivirana_varijabla naziv="DomainObject.Predmet.DatumRjesavanja_1">1.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je u radu u ref. 10 (sudac IVAN DUJIĆ)</izvorni_sadrzaj>
    <derivirana_varijabla naziv="DomainObject.Predmet.Opis_1">spis je u radu u ref. 10 (sudac IVAN DUJIĆ)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ISTRATRANS d.d. u stečaju</izvorni_sadrzaj>
    <derivirana_varijabla naziv="DomainObject.Predmet.ProtustrankaFormated_1">  Stečajna masa iza ISTRATRANS d.d. u stečaju</derivirana_varijabla>
  </DomainObject.Predmet.ProtustrankaFormated>
  <DomainObject.Predmet.ProtustrankaFormatedOIB>
    <izvorni_sadrzaj>  Stečajna masa iza ISTRATRANS d.d. u stečaju, OIB 08514722774</izvorni_sadrzaj>
    <derivirana_varijabla naziv="DomainObject.Predmet.ProtustrankaFormatedOIB_1">  Stečajna masa iza ISTRATRANS d.d. u stečaju, OIB 08514722774</derivirana_varijabla>
  </DomainObject.Predmet.ProtustrankaFormatedOIB>
  <DomainObject.Predmet.ProtustrankaFormatedWithAdress>
    <izvorni_sadrzaj> Stečajna masa iza ISTRATRANS d.d. u stečaju, Koparska 37, 52100 Pula</izvorni_sadrzaj>
    <derivirana_varijabla naziv="DomainObject.Predmet.ProtustrankaFormatedWithAdress_1"> Stečajna masa iza ISTRATRANS d.d. u stečaju, Koparska 37, 52100 Pula</derivirana_varijabla>
  </DomainObject.Predmet.ProtustrankaFormatedWithAdress>
  <DomainObject.Predmet.ProtustrankaFormatedWithAdressOIB>
    <izvorni_sadrzaj> Stečajna masa iza ISTRATRANS d.d. u stečaju, OIB 08514722774, Koparska 37, 52100 Pula</izvorni_sadrzaj>
    <derivirana_varijabla naziv="DomainObject.Predmet.ProtustrankaFormatedWithAdressOIB_1"> Stečajna masa iza ISTRATRANS d.d. u stečaju, OIB 08514722774, Koparska 37, 52100 Pula</derivirana_varijabla>
  </DomainObject.Predmet.ProtustrankaFormatedWithAdressOIB>
  <DomainObject.Predmet.ProtustrankaWithAdress>
    <izvorni_sadrzaj>Stečajna masa iza ISTRATRANS d.d. u stečaju Koparska 37, 52100 Pula</izvorni_sadrzaj>
    <derivirana_varijabla naziv="DomainObject.Predmet.ProtustrankaWithAdress_1">Stečajna masa iza ISTRATRANS d.d. u stečaju Koparska 37, 52100 Pula</derivirana_varijabla>
  </DomainObject.Predmet.ProtustrankaWithAdress>
  <DomainObject.Predmet.ProtustrankaWithAdressOIB>
    <izvorni_sadrzaj>Stečajna masa iza ISTRATRANS d.d. u stečaju, OIB 08514722774, Koparska 37, 52100 Pula</izvorni_sadrzaj>
    <derivirana_varijabla naziv="DomainObject.Predmet.ProtustrankaWithAdressOIB_1">Stečajna masa iza ISTRATRANS d.d. u stečaju, OIB 08514722774, Koparska 37, 52100 Pula</derivirana_varijabla>
  </DomainObject.Predmet.ProtustrankaWithAdressOIB>
  <DomainObject.Predmet.ProtustrankaNazivFormated>
    <izvorni_sadrzaj>Stečajna masa iza ISTRATRANS d.d. u stečaju</izvorni_sadrzaj>
    <derivirana_varijabla naziv="DomainObject.Predmet.ProtustrankaNazivFormated_1">Stečajna masa iza ISTRATRANS d.d. u stečaju</derivirana_varijabla>
  </DomainObject.Predmet.ProtustrankaNazivFormated>
  <DomainObject.Predmet.ProtustrankaNazivFormatedOIB>
    <izvorni_sadrzaj>Stečajna masa iza ISTRATRANS d.d. u stečaju, OIB 08514722774</izvorni_sadrzaj>
    <derivirana_varijabla naziv="DomainObject.Predmet.ProtustrankaNazivFormatedOIB_1">Stečajna masa iza ISTRATRANS d.d. u stečaju, OIB 08514722774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ISTRATRANS PUTNIČKI PROMET d.o.o. u stečaju, LABIN</izvorni_sadrzaj>
    <derivirana_varijabla naziv="DomainObject.Predmet.StrankaFormated_1">  ISTRATRANS PUTNIČKI PROMET d.o.o. u stečaju, LABIN</derivirana_varijabla>
  </DomainObject.Predmet.StrankaFormated>
  <DomainObject.Predmet.StrankaFormatedOIB>
    <izvorni_sadrzaj>  ISTRATRANS PUTNIČKI PROMET d.o.o. u stečaju, LABIN</izvorni_sadrzaj>
    <derivirana_varijabla naziv="DomainObject.Predmet.StrankaFormatedOIB_1">  ISTRATRANS PUTNIČKI PROMET d.o.o. u stečaju, LABIN</derivirana_varijabla>
  </DomainObject.Predmet.StrankaFormatedOIB>
  <DomainObject.Predmet.StrankaFormatedWithAdress>
    <izvorni_sadrzaj> ISTRATRANS PUTNIČKI PROMET d.o.o. u stečaju, LABIN, Rudarska 5, 52220 Labin</izvorni_sadrzaj>
    <derivirana_varijabla naziv="DomainObject.Predmet.StrankaFormatedWithAdress_1"> ISTRATRANS PUTNIČKI PROMET d.o.o. u stečaju, LABIN, Rudarska 5, 52220 Labin</derivirana_varijabla>
  </DomainObject.Predmet.StrankaFormatedWithAdress>
  <DomainObject.Predmet.StrankaFormatedWithAdressOIB>
    <izvorni_sadrzaj> ISTRATRANS PUTNIČKI PROMET d.o.o. u stečaju, LABIN, Rudarska 5, 52220 Labin</izvorni_sadrzaj>
    <derivirana_varijabla naziv="DomainObject.Predmet.StrankaFormatedWithAdressOIB_1"> ISTRATRANS PUTNIČKI PROMET d.o.o. u stečaju, LABIN, Rudarska 5, 52220 Labin</derivirana_varijabla>
  </DomainObject.Predmet.StrankaFormatedWithAdressOIB>
  <DomainObject.Predmet.StrankaWithAdress>
    <izvorni_sadrzaj>ISTRATRANS PUTNIČKI PROMET d.o.o. u stečaju, LABIN Rudarska 5,52220 Labin</izvorni_sadrzaj>
    <derivirana_varijabla naziv="DomainObject.Predmet.StrankaWithAdress_1">ISTRATRANS PUTNIČKI PROMET d.o.o. u stečaju, LABIN Rudarska 5,52220 Labin</derivirana_varijabla>
  </DomainObject.Predmet.StrankaWithAdress>
  <DomainObject.Predmet.StrankaWithAdressOIB>
    <izvorni_sadrzaj>ISTRATRANS PUTNIČKI PROMET d.o.o. u stečaju, LABIN, Rudarska 5,52220 Labin</izvorni_sadrzaj>
    <derivirana_varijabla naziv="DomainObject.Predmet.StrankaWithAdressOIB_1">ISTRATRANS PUTNIČKI PROMET d.o.o. u stečaju, LABIN, Rudarska 5,52220 Labin</derivirana_varijabla>
  </DomainObject.Predmet.StrankaWithAdressOIB>
  <DomainObject.Predmet.StrankaNazivFormated>
    <izvorni_sadrzaj>ISTRATRANS PUTNIČKI PROMET d.o.o. u stečaju, LABIN</izvorni_sadrzaj>
    <derivirana_varijabla naziv="DomainObject.Predmet.StrankaNazivFormated_1">ISTRATRANS PUTNIČKI PROMET d.o.o. u stečaju, LABIN</derivirana_varijabla>
  </DomainObject.Predmet.StrankaNazivFormated>
  <DomainObject.Predmet.StrankaNazivFormatedOIB>
    <izvorni_sadrzaj>ISTRATRANS PUTNIČKI PROMET d.o.o. u stečaju, LABIN</izvorni_sadrzaj>
    <derivirana_varijabla naziv="DomainObject.Predmet.StrankaNazivFormatedOIB_1">ISTRATRANS PUTNIČKI PROMET d.o.o. u stečaju, LABIN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176769.94</izvorni_sadrzaj>
    <derivirana_varijabla naziv="DomainObject.Predmet.TrenutnaVrijednost_1">176769.94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ISTRATRANS PUTNIČKI PROMET d.o.o. u stečaju, LABIN</item>
    </izvorni_sadrzaj>
    <derivirana_varijabla naziv="DomainObject.Predmet.StrankaListFormated_1">
      <item>ISTRATRANS PUTNIČKI PROMET d.o.o. u stečaju, LABIN</item>
    </derivirana_varijabla>
  </DomainObject.Predmet.StrankaListFormated>
  <DomainObject.Predmet.StrankaListFormatedOIB>
    <izvorni_sadrzaj>
      <item>ISTRATRANS PUTNIČKI PROMET d.o.o. u stečaju, LABIN</item>
    </izvorni_sadrzaj>
    <derivirana_varijabla naziv="DomainObject.Predmet.StrankaListFormatedOIB_1">
      <item>ISTRATRANS PUTNIČKI PROMET d.o.o. u stečaju, LABIN</item>
    </derivirana_varijabla>
  </DomainObject.Predmet.StrankaListFormatedOIB>
  <DomainObject.Predmet.StrankaListFormatedWithAdress>
    <izvorni_sadrzaj>
      <item>ISTRATRANS PUTNIČKI PROMET d.o.o. u stečaju, LABIN, Rudarska 5, 52220 Labin</item>
    </izvorni_sadrzaj>
    <derivirana_varijabla naziv="DomainObject.Predmet.StrankaListFormatedWithAdress_1">
      <item>ISTRATRANS PUTNIČKI PROMET d.o.o. u stečaju, LABIN, Rudarska 5, 52220 Labin</item>
    </derivirana_varijabla>
  </DomainObject.Predmet.StrankaListFormatedWithAdress>
  <DomainObject.Predmet.StrankaListFormatedWithAdressOIB>
    <izvorni_sadrzaj>
      <item>ISTRATRANS PUTNIČKI PROMET d.o.o. u stečaju, LABIN, Rudarska 5, 52220 Labin</item>
    </izvorni_sadrzaj>
    <derivirana_varijabla naziv="DomainObject.Predmet.StrankaListFormatedWithAdressOIB_1">
      <item>ISTRATRANS PUTNIČKI PROMET d.o.o. u stečaju, LABIN, Rudarska 5, 52220 Labin</item>
    </derivirana_varijabla>
  </DomainObject.Predmet.StrankaListFormatedWithAdressOIB>
  <DomainObject.Predmet.StrankaListNazivFormated>
    <izvorni_sadrzaj>
      <item>ISTRATRANS PUTNIČKI PROMET d.o.o. u stečaju, LABIN</item>
    </izvorni_sadrzaj>
    <derivirana_varijabla naziv="DomainObject.Predmet.StrankaListNazivFormated_1">
      <item>ISTRATRANS PUTNIČKI PROMET d.o.o. u stečaju, LABIN</item>
    </derivirana_varijabla>
  </DomainObject.Predmet.StrankaListNazivFormated>
  <DomainObject.Predmet.StrankaListNazivFormatedOIB>
    <izvorni_sadrzaj>
      <item>ISTRATRANS PUTNIČKI PROMET d.o.o. u stečaju, LABIN</item>
    </izvorni_sadrzaj>
    <derivirana_varijabla naziv="DomainObject.Predmet.StrankaListNazivFormatedOIB_1">
      <item>ISTRATRANS PUTNIČKI PROMET d.o.o. u stečaju, LABIN</item>
    </derivirana_varijabla>
  </DomainObject.Predmet.StrankaListNazivFormatedOIB>
  <DomainObject.Predmet.ProtuStrankaListFormated>
    <izvorni_sadrzaj>
      <item>Stečajna masa iza ISTRATRANS d.d. u stečaju</item>
    </izvorni_sadrzaj>
    <derivirana_varijabla naziv="DomainObject.Predmet.ProtuStrankaListFormated_1">
      <item>Stečajna masa iza ISTRATRANS d.d. u stečaju</item>
    </derivirana_varijabla>
  </DomainObject.Predmet.ProtuStrankaListFormated>
  <DomainObject.Predmet.ProtuStrankaListFormatedOIB>
    <izvorni_sadrzaj>
      <item>Stečajna masa iza ISTRATRANS d.d. u stečaju, OIB 08514722774</item>
    </izvorni_sadrzaj>
    <derivirana_varijabla naziv="DomainObject.Predmet.ProtuStrankaListFormatedOIB_1">
      <item>Stečajna masa iza ISTRATRANS d.d. u stečaju, OIB 08514722774</item>
    </derivirana_varijabla>
  </DomainObject.Predmet.ProtuStrankaListFormatedOIB>
  <DomainObject.Predmet.ProtuStrankaListFormatedWithAdress>
    <izvorni_sadrzaj>
      <item>Stečajna masa iza ISTRATRANS d.d. u stečaju, Koparska 37, 52100 Pula</item>
    </izvorni_sadrzaj>
    <derivirana_varijabla naziv="DomainObject.Predmet.ProtuStrankaListFormatedWithAdress_1">
      <item>Stečajna masa iza ISTRATRANS d.d. u stečaju, Koparska 37, 52100 Pula</item>
    </derivirana_varijabla>
  </DomainObject.Predmet.ProtuStrankaListFormatedWithAdress>
  <DomainObject.Predmet.ProtuStrankaListFormatedWithAdressOIB>
    <izvorni_sadrzaj>
      <item>Stečajna masa iza ISTRATRANS d.d. u stečaju, OIB 08514722774, Koparska 37, 52100 Pula</item>
    </izvorni_sadrzaj>
    <derivirana_varijabla naziv="DomainObject.Predmet.ProtuStrankaListFormatedWithAdressOIB_1">
      <item>Stečajna masa iza ISTRATRANS d.d. u stečaju, OIB 08514722774, Koparska 37, 52100 Pula</item>
    </derivirana_varijabla>
  </DomainObject.Predmet.ProtuStrankaListFormatedWithAdressOIB>
  <DomainObject.Predmet.ProtuStrankaListNazivFormated>
    <izvorni_sadrzaj>
      <item>Stečajna masa iza ISTRATRANS d.d. u stečaju</item>
    </izvorni_sadrzaj>
    <derivirana_varijabla naziv="DomainObject.Predmet.ProtuStrankaListNazivFormated_1">
      <item>Stečajna masa iza ISTRATRANS d.d. u stečaju</item>
    </derivirana_varijabla>
  </DomainObject.Predmet.ProtuStrankaListNazivFormated>
  <DomainObject.Predmet.ProtuStrankaListNazivFormatedOIB>
    <izvorni_sadrzaj>
      <item>Stečajna masa iza ISTRATRANS d.d. u stečaju, OIB 08514722774</item>
    </izvorni_sadrzaj>
    <derivirana_varijabla naziv="DomainObject.Predmet.ProtuStrankaListNazivFormatedOIB_1">
      <item>Stečajna masa iza ISTRATRANS d.d. u stečaju, OIB 08514722774</item>
    </derivirana_varijabla>
  </DomainObject.Predmet.ProtuStrankaListNazivFormatedOIB>
  <DomainObject.Predmet.OstaliListFormated>
    <izvorni_sadrzaj>
      <item>Odvj. Igor Vretenar</item>
    </izvorni_sadrzaj>
    <derivirana_varijabla naziv="DomainObject.Predmet.OstaliListFormated_1">
      <item>Odvj. Igor Vretenar</item>
    </derivirana_varijabla>
  </DomainObject.Predmet.OstaliListFormated>
  <DomainObject.Predmet.OstaliListFormatedOIB>
    <izvorni_sadrzaj>
      <item>Odvj. Igor Vretenar, OIB 40973277765</item>
    </izvorni_sadrzaj>
    <derivirana_varijabla naziv="DomainObject.Predmet.OstaliListFormatedOIB_1">
      <item>Odvj. Igor Vretenar, OIB 40973277765</item>
    </derivirana_varijabla>
  </DomainObject.Predmet.OstaliListFormatedOIB>
  <DomainObject.Predmet.OstaliListFormatedWithAdress>
    <izvorni_sadrzaj>
      <item>Odvj. Igor Vretenar, Svete Katarine 6, 52220 Labin</item>
    </izvorni_sadrzaj>
    <derivirana_varijabla naziv="DomainObject.Predmet.OstaliListFormatedWithAdress_1">
      <item>Odvj. Igor Vretenar, Svete Katarine 6, 52220 Labin</item>
    </derivirana_varijabla>
  </DomainObject.Predmet.OstaliListFormatedWithAdress>
  <DomainObject.Predmet.OstaliListFormatedWithAdressOIB>
    <izvorni_sadrzaj>
      <item>Odvj. Igor Vretenar, OIB 40973277765, Svete Katarine 6, 52220 Labin</item>
    </izvorni_sadrzaj>
    <derivirana_varijabla naziv="DomainObject.Predmet.OstaliListFormatedWithAdressOIB_1">
      <item>Odvj. Igor Vretenar, OIB 40973277765, Svete Katarine 6, 52220 Labin</item>
    </derivirana_varijabla>
  </DomainObject.Predmet.OstaliListFormatedWithAdressOIB>
  <DomainObject.Predmet.OstaliListNazivFormated>
    <izvorni_sadrzaj>
      <item>Odvj. Igor Vretenar</item>
    </izvorni_sadrzaj>
    <derivirana_varijabla naziv="DomainObject.Predmet.OstaliListNazivFormated_1">
      <item>Odvj. Igor Vretenar</item>
    </derivirana_varijabla>
  </DomainObject.Predmet.OstaliListNazivFormated>
  <DomainObject.Predmet.OstaliListNazivFormatedOIB>
    <izvorni_sadrzaj>
      <item>Odvj. Igor Vretenar, OIB 40973277765</item>
    </izvorni_sadrzaj>
    <derivirana_varijabla naziv="DomainObject.Predmet.OstaliListNazivFormatedOIB_1">
      <item>Odvj. Igor Vretenar, OIB 40973277765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ISTRATRANS PUTNIČKI PROMET d.o.o. u stečaju, LABIN</izvorni_sadrzaj>
    <derivirana_varijabla naziv="DomainObject.Predmet.StrankaIDrugi_1">ISTRATRANS PUTNIČKI PROMET d.o.o. u stečaju, LABIN</derivirana_varijabla>
  </DomainObject.Predmet.StrankaIDrugi>
  <DomainObject.Predmet.ProtustrankaIDrugi>
    <izvorni_sadrzaj>Stečajna masa iza ISTRATRANS d.d. u stečaju</izvorni_sadrzaj>
    <derivirana_varijabla naziv="DomainObject.Predmet.ProtustrankaIDrugi_1">Stečajna masa iza ISTRATRANS d.d. u stečaju</derivirana_varijabla>
  </DomainObject.Predmet.ProtustrankaIDrugi>
  <DomainObject.Predmet.StrankaIDrugiAdressOIB>
    <izvorni_sadrzaj>ISTRATRANS PUTNIČKI PROMET d.o.o. u stečaju, LABIN, Rudarska 5, 52220 Labin</izvorni_sadrzaj>
    <derivirana_varijabla naziv="DomainObject.Predmet.StrankaIDrugiAdressOIB_1">ISTRATRANS PUTNIČKI PROMET d.o.o. u stečaju, LABIN, Rudarska 5, 52220 Labin</derivirana_varijabla>
  </DomainObject.Predmet.StrankaIDrugiAdressOIB>
  <DomainObject.Predmet.ProtustrankaIDrugiAdressOIB>
    <izvorni_sadrzaj>Stečajna masa iza ISTRATRANS d.d. u stečaju, OIB 08514722774, Koparska 37, 52100 Pula</izvorni_sadrzaj>
    <derivirana_varijabla naziv="DomainObject.Predmet.ProtustrankaIDrugiAdressOIB_1">Stečajna masa iza ISTRATRANS d.d. u stečaju, OIB 08514722774,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studenog 2017.</izvorni_sadrzaj>
    <derivirana_varijabla naziv="DomainObject.Predmet.OdlukaRjesenje.DatumDonosenjaOdluke_1">28. studenog 2017.</derivirana_varijabla>
  </DomainObject.Predmet.OdlukaRjesenje.DatumDonosenjaOdluke>
  <DomainObject.Predmet.OdlukaRjesenje.DatumPravomocnosti>
    <izvorni_sadrzaj>18. prosinca 2017.</izvorni_sadrzaj>
    <derivirana_varijabla naziv="DomainObject.Predmet.OdlukaRjesenje.DatumPravomocnosti_1">18. prosinca 2017.</derivirana_varijabla>
  </DomainObject.Predmet.OdlukaRjesenje.DatumPravomocnosti>
  <DomainObject.Predmet.OdlukaRjesenje.Oznaka>
    <izvorni_sadrzaj>St-1093/2016-142</izvorni_sadrzaj>
    <derivirana_varijabla naziv="DomainObject.Predmet.OdlukaRjesenje.Oznaka_1">St-1093/2016-142</derivirana_varijabla>
  </DomainObject.Predmet.OdlukaRjesenje.Oznaka>
  <DomainObject.Predmet.SudioniciListNaziv>
    <izvorni_sadrzaj>
      <item>Stečajna masa iza ISTRATRANS d.d. u stečaju</item>
      <item>ISTRATRANS PUTNIČKI PROMET d.o.o. u stečaju, LABIN</item>
      <item>Odvj. Igor Vretenar</item>
    </izvorni_sadrzaj>
    <derivirana_varijabla naziv="DomainObject.Predmet.SudioniciListNaziv_1">
      <item>Stečajna masa iza ISTRATRANS d.d. u stečaju</item>
      <item>ISTRATRANS PUTNIČKI PROMET d.o.o. u stečaju, LABIN</item>
      <item>Odvj. Igor Vretenar</item>
    </derivirana_varijabla>
  </DomainObject.Predmet.SudioniciListNaziv>
  <DomainObject.Predmet.SudioniciListAdressOIB>
    <izvorni_sadrzaj>
      <item>Stečajna masa iza ISTRATRANS d.d. u stečaju, OIB 08514722774, Koparska 37,52100 Pula</item>
      <item>ISTRATRANS PUTNIČKI PROMET d.o.o. u stečaju, LABIN, Rudarska 5,52220 Labin</item>
      <item>Odvj. Igor Vretenar, OIB 40973277765, Svete Katarine 6,52220 Labin</item>
    </izvorni_sadrzaj>
    <derivirana_varijabla naziv="DomainObject.Predmet.SudioniciListAdressOIB_1">
      <item>Stečajna masa iza ISTRATRANS d.d. u stečaju, OIB 08514722774, Koparska 37,52100 Pula</item>
      <item>ISTRATRANS PUTNIČKI PROMET d.o.o. u stečaju, LABIN, Rudarska 5,52220 Labin</item>
      <item>Odvj. Igor Vretenar, OIB 40973277765, Svete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08514722774</item>
      <item>, OIB null</item>
      <item>, OIB 40973277765</item>
    </izvorni_sadrzaj>
    <derivirana_varijabla naziv="DomainObject.Predmet.SudioniciListNazivOIB_1">
      <item>, OIB 08514722774</item>
      <item>, OIB null</item>
      <item>, OIB 40973277765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rujna 2017.</izvorni_sadrzaj>
    <derivirana_varijabla naziv="DomainObject.PredzadnjaOdlukaIzPredmeta.DatumDonosenjaOdluke_1">5. rujna 2017.</derivirana_varijabla>
  </DomainObject.PredzadnjaOdlukaIzPredmeta.DatumDonosenjaOdluke>
  <DomainObject.PredzadnjaOdlukaIzPredmeta.Oznaka>
    <izvorni_sadrzaj>St-1093/2016-136</izvorni_sadrzaj>
    <derivirana_varijabla naziv="DomainObject.PredzadnjaOdlukaIzPredmeta.Oznaka_1">St-1093/2016-136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155</properties:Words>
  <properties:Characters>780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2019-02-19T13:58:00Z</dcterms:created>
  <dc:creator>sblazevic</dc:creator>
  <cp:keywords/>
  <cp:lastModifiedBy>Sanja Lakošeljac</cp:lastModifiedBy>
  <cp:lastPrinted>2008-02-07T07:45:00Z</cp:lastPrinted>
  <dcterms:modified xmlns:xsi="http://www.w3.org/2001/XMLSchema-instance" xsi:type="dcterms:W3CDTF">2019-02-19T14:00:00Z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(St-1093-16 - zaključak - brisanje 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