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84D98" w:rsidR="00A84D98">
        <w:tc>
          <w:tcPr>
            <w:tcW w:type="dxa" w:w="2829"/>
            <w:hideMark/>
          </w:tcPr>
          <w:p w:rsidRDefault="00A84D98" w:rsidR="00A84D98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4D98" w:rsidR="00A84D98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A84D98" w:rsidR="00A84D98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A84D98" w:rsidR="00A84D98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db5a097" w14:paraId="db5a097" w:rsidRDefault="00A84D98" w:rsidP="00A84D98" w:rsidR="00A84D98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84D98" w:rsidP="00A84D98" w:rsidR="00A84D98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St-572/2017-3</w:t>
      </w:r>
    </w:p>
    <w:p w:rsidRDefault="00A84D98" w:rsidP="00A84D98" w:rsidR="00A84D98">
      <w:pPr>
        <w:rPr>
          <w:sz w:val="24"/>
          <w:szCs w:val="24"/>
          <w:lang w:eastAsia="en-US"/>
        </w:rPr>
      </w:pPr>
    </w:p>
    <w:p w:rsidRDefault="00A84D98" w:rsidP="00A84D98" w:rsidR="00A84D98">
      <w:pPr>
        <w:rPr>
          <w:sz w:val="24"/>
          <w:szCs w:val="24"/>
          <w:lang w:eastAsia="en-US"/>
        </w:rPr>
      </w:pPr>
    </w:p>
    <w:p w:rsidRDefault="00A84D98" w:rsidP="00A84D98" w:rsidR="00A84D98">
      <w:pPr>
        <w:rPr>
          <w:szCs w:val="24"/>
        </w:rPr>
      </w:pPr>
    </w:p>
    <w:p w:rsidRDefault="00A84D98" w:rsidP="00A84D98" w:rsidR="00A84D9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protiv dužnika MAL d.o.o. </w:t>
      </w:r>
      <w:proofErr w:type="spellStart"/>
      <w:r>
        <w:rPr>
          <w:sz w:val="24"/>
          <w:szCs w:val="24"/>
          <w:lang w:val="hr-HR"/>
        </w:rPr>
        <w:t>Železna</w:t>
      </w:r>
      <w:proofErr w:type="spellEnd"/>
      <w:r>
        <w:rPr>
          <w:sz w:val="24"/>
          <w:szCs w:val="24"/>
          <w:lang w:val="hr-HR"/>
        </w:rPr>
        <w:t xml:space="preserve"> Gora, </w:t>
      </w:r>
      <w:proofErr w:type="spellStart"/>
      <w:r>
        <w:rPr>
          <w:sz w:val="24"/>
          <w:szCs w:val="24"/>
          <w:lang w:val="hr-HR"/>
        </w:rPr>
        <w:t>Železna</w:t>
      </w:r>
      <w:proofErr w:type="spellEnd"/>
      <w:r>
        <w:rPr>
          <w:sz w:val="24"/>
          <w:szCs w:val="24"/>
          <w:lang w:val="hr-HR"/>
        </w:rPr>
        <w:t xml:space="preserve"> Gora 5/A, OIB:77383031512, dana 22. studenoga 2017., temeljem čl. 430. Stečajnog zakona ("Narodne novine" 71/15, u daljnjem tekstu SZ) objavljuje slijedeći</w:t>
      </w:r>
    </w:p>
    <w:p w:rsidRDefault="00A84D98" w:rsidP="00A84D98" w:rsidR="00A84D98">
      <w:pPr>
        <w:jc w:val="both"/>
        <w:rPr>
          <w:sz w:val="24"/>
          <w:szCs w:val="24"/>
          <w:lang w:val="hr-HR"/>
        </w:rPr>
      </w:pPr>
    </w:p>
    <w:p w:rsidRDefault="00A84D98" w:rsidP="00A84D98" w:rsidR="00A84D9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A84D98" w:rsidP="00A84D98" w:rsidR="00A84D98">
      <w:pPr>
        <w:jc w:val="both"/>
        <w:rPr>
          <w:sz w:val="24"/>
          <w:szCs w:val="24"/>
          <w:lang w:val="hr-HR"/>
        </w:rPr>
      </w:pPr>
    </w:p>
    <w:p w:rsidRDefault="00A84D98" w:rsidP="00A84D98" w:rsidR="00A84D9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MAL d.o.o. </w:t>
      </w:r>
      <w:proofErr w:type="spellStart"/>
      <w:r>
        <w:rPr>
          <w:sz w:val="24"/>
          <w:szCs w:val="24"/>
          <w:lang w:val="hr-HR"/>
        </w:rPr>
        <w:t>Železna</w:t>
      </w:r>
      <w:proofErr w:type="spellEnd"/>
      <w:r>
        <w:rPr>
          <w:sz w:val="24"/>
          <w:szCs w:val="24"/>
          <w:lang w:val="hr-HR"/>
        </w:rPr>
        <w:t xml:space="preserve"> Gora, </w:t>
      </w:r>
      <w:proofErr w:type="spellStart"/>
      <w:r>
        <w:rPr>
          <w:sz w:val="24"/>
          <w:szCs w:val="24"/>
          <w:lang w:val="hr-HR"/>
        </w:rPr>
        <w:t>Železna</w:t>
      </w:r>
      <w:proofErr w:type="spellEnd"/>
      <w:r>
        <w:rPr>
          <w:sz w:val="24"/>
          <w:szCs w:val="24"/>
          <w:lang w:val="hr-HR"/>
        </w:rPr>
        <w:t xml:space="preserve"> Gora 5/A, OIB:77383031512, iznosi 41.573,16 kn.</w:t>
      </w:r>
    </w:p>
    <w:p w:rsidRDefault="00A84D98" w:rsidP="00A84D98" w:rsidR="00A84D98">
      <w:pPr>
        <w:jc w:val="both"/>
        <w:rPr>
          <w:sz w:val="24"/>
          <w:szCs w:val="24"/>
          <w:lang w:val="hr-HR"/>
        </w:rPr>
      </w:pPr>
    </w:p>
    <w:p w:rsidRDefault="00A84D98" w:rsidP="00A84D98" w:rsidR="00A84D9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Draženka Vuković iz </w:t>
      </w:r>
      <w:proofErr w:type="spellStart"/>
      <w:r>
        <w:rPr>
          <w:sz w:val="24"/>
          <w:szCs w:val="24"/>
          <w:lang w:val="hr-HR"/>
        </w:rPr>
        <w:t>Železne</w:t>
      </w:r>
      <w:proofErr w:type="spellEnd"/>
      <w:r>
        <w:rPr>
          <w:sz w:val="24"/>
          <w:szCs w:val="24"/>
          <w:lang w:val="hr-HR"/>
        </w:rPr>
        <w:t xml:space="preserve"> Gore, </w:t>
      </w:r>
      <w:proofErr w:type="spellStart"/>
      <w:r>
        <w:rPr>
          <w:sz w:val="24"/>
          <w:szCs w:val="24"/>
          <w:lang w:val="hr-HR"/>
        </w:rPr>
        <w:t>Železna</w:t>
      </w:r>
      <w:proofErr w:type="spellEnd"/>
      <w:r>
        <w:rPr>
          <w:sz w:val="24"/>
          <w:szCs w:val="24"/>
          <w:lang w:val="hr-HR"/>
        </w:rPr>
        <w:t xml:space="preserve"> Gora 81, OIB: 19022885218,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A84D98" w:rsidP="00A84D98" w:rsidR="00A84D98">
      <w:pPr>
        <w:jc w:val="both"/>
        <w:rPr>
          <w:sz w:val="24"/>
          <w:szCs w:val="24"/>
          <w:lang w:val="hr-HR"/>
        </w:rPr>
      </w:pPr>
    </w:p>
    <w:p w:rsidRDefault="00A84D98" w:rsidP="00A84D98" w:rsidR="00A84D9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A84D98" w:rsidP="00A84D98" w:rsidR="00A84D98">
      <w:pPr>
        <w:jc w:val="both"/>
        <w:rPr>
          <w:sz w:val="24"/>
          <w:szCs w:val="24"/>
          <w:lang w:val="hr-HR"/>
        </w:rPr>
      </w:pPr>
    </w:p>
    <w:p w:rsidRDefault="00A84D98" w:rsidP="00A84D98" w:rsidR="00A84D9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84D98" w:rsidP="00A84D98" w:rsidR="00A84D98">
      <w:pPr>
        <w:jc w:val="both"/>
        <w:rPr>
          <w:sz w:val="24"/>
          <w:szCs w:val="24"/>
          <w:lang w:val="hr-HR"/>
        </w:rPr>
      </w:pPr>
    </w:p>
    <w:p w:rsidRDefault="00A84D98" w:rsidP="00A84D98" w:rsidR="00A84D9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84D98" w:rsidP="00A84D98" w:rsidR="00A84D98">
      <w:pPr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jc w:val="center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jc w:val="center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A84D98" w:rsidP="00A84D98" w:rsidR="00A84D98">
      <w:pPr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20. studenoga 2017. godine, predlagatelj Financijska agencija, Regionalni centar Zagreb, Podružnica Varaždin podnio je prijedlog  za otvaranje skraćenog stečajnog postupka nad dužnikom, navodeći da dužnik MAL d.o.o. </w:t>
      </w:r>
      <w:proofErr w:type="spellStart"/>
      <w:r>
        <w:rPr>
          <w:sz w:val="24"/>
          <w:szCs w:val="24"/>
          <w:lang w:val="hr-HR"/>
        </w:rPr>
        <w:t>Železna</w:t>
      </w:r>
      <w:proofErr w:type="spellEnd"/>
      <w:r>
        <w:rPr>
          <w:sz w:val="24"/>
          <w:szCs w:val="24"/>
          <w:lang w:val="hr-HR"/>
        </w:rPr>
        <w:t xml:space="preserve"> Gora, </w:t>
      </w:r>
      <w:proofErr w:type="spellStart"/>
      <w:r>
        <w:rPr>
          <w:sz w:val="24"/>
          <w:szCs w:val="24"/>
          <w:lang w:val="hr-HR"/>
        </w:rPr>
        <w:t>Železna</w:t>
      </w:r>
      <w:proofErr w:type="spellEnd"/>
      <w:r>
        <w:rPr>
          <w:sz w:val="24"/>
          <w:szCs w:val="24"/>
          <w:lang w:val="hr-HR"/>
        </w:rPr>
        <w:t xml:space="preserve"> Gora 5/A, OIB:77383031512, na dan 16.11.2017. u Očevidniku redoslijeda osnova za plaćanje ima evidentirane neizvršene osnove za plaćanje u ukupnom iznosu 41.573,16 kn, te da dužnik nema zaposlenih.</w:t>
      </w:r>
    </w:p>
    <w:p w:rsidRDefault="00A84D98" w:rsidP="00A84D98" w:rsidR="00A84D98">
      <w:pPr>
        <w:jc w:val="both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A84D98" w:rsidP="00A84D98" w:rsidR="00A84D98">
      <w:pPr>
        <w:jc w:val="both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jc w:val="center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22. studenoga 2017. godine</w:t>
      </w:r>
    </w:p>
    <w:p w:rsidRDefault="00A84D98" w:rsidP="00A84D98" w:rsidR="00A84D9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84D98" w:rsidP="00A84D98" w:rsidR="00A84D98">
      <w:pPr>
        <w:jc w:val="center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Stečajni sudac:</w:t>
      </w:r>
    </w:p>
    <w:p w:rsidRDefault="00A84D98" w:rsidP="00A84D98" w:rsidR="00A84D9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A84D98" w:rsidP="00A84D98" w:rsidR="00A84D9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84D98" w:rsidP="00A84D98" w:rsidR="00A84D98">
      <w:pPr>
        <w:outlineLvl w:val="0"/>
        <w:rPr>
          <w:sz w:val="24"/>
          <w:szCs w:val="24"/>
          <w:lang w:val="hr-HR"/>
        </w:rPr>
      </w:pPr>
    </w:p>
    <w:p w:rsidRDefault="00A84D98" w:rsidP="00A84D98" w:rsidR="00A84D9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A84D98" w:rsidP="00A84D98" w:rsidR="00A84D9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A84D98" w:rsidP="00A84D98" w:rsidR="00A84D98">
      <w:pPr>
        <w:rPr>
          <w:sz w:val="24"/>
          <w:szCs w:val="24"/>
          <w:lang w:val="hr-HR"/>
        </w:rPr>
      </w:pPr>
    </w:p>
    <w:p w:rsidRDefault="00A84D98" w:rsidP="00A84D98" w:rsidR="00A84D98">
      <w:pPr>
        <w:rPr>
          <w:sz w:val="24"/>
          <w:szCs w:val="24"/>
          <w:lang w:val="hr-HR"/>
        </w:rPr>
      </w:pPr>
    </w:p>
    <w:p w:rsidRDefault="00A84D98" w:rsidP="00A84D98" w:rsidR="00A84D98">
      <w:pPr>
        <w:rPr>
          <w:sz w:val="24"/>
          <w:szCs w:val="24"/>
          <w:lang w:val="hr-HR"/>
        </w:rPr>
      </w:pPr>
    </w:p>
    <w:p w:rsidRDefault="00A84D98" w:rsidP="00A84D98" w:rsidR="00A84D98">
      <w:pPr>
        <w:rPr>
          <w:lang w:val="hr-HR"/>
        </w:rPr>
      </w:pPr>
    </w:p>
    <w:p w:rsidRDefault="00AE649C" w:rsidP="00A622D0" w:rsidR="00AE649C" w:rsidRPr="00A622D0"/>
    <w:sectPr w:rsidSect="0032366B" w:rsidR="00AE649C" w:rsidRPr="00A622D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2D0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D98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4D9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4D9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357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St-572/2017-3</izvorni_sadrzaj>
    <derivirana_varijabla naziv="DomainObject.Oznaka_1">St-572/2017-3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 društvo s ograničenom odgovornošću za proizvodnju, preradu vina i  ugostiteljstvo zastupanog po punomoćniku Draženka Vuković</izvorni_sadrzaj>
    <derivirana_varijabla naziv="DomainObject.Predmet.ProtustrankaFormated_1">  MAL društvo s ograničenom odgovornošću za proizvodnju, preradu vina i  ugostiteljstvo zastupanog po punomoćniku Draženka Vuković</derivirana_varijabla>
  </DomainObject.Predmet.ProtustrankaFormated>
  <DomainObject.Predmet.ProtustrankaFormatedOIB>
    <izvorni_sadrzaj>  MAL društvo s ograničenom odgovornošću za proizvodnju, preradu vina i  ugostiteljstvo, OIB 77383031512 zastupanog po punomoćniku Draženka Vuković</izvorni_sadrzaj>
    <derivirana_varijabla naziv="DomainObject.Predmet.ProtustrankaFormatedOIB_1">  MAL društvo s ograničenom odgovornošću za proizvodnju, preradu vina i  ugostiteljstvo, OIB 77383031512 zastupanog po punomoćniku Draženka Vuković</derivirana_varijabla>
  </DomainObject.Predmet.ProtustrankaFormatedOIB>
  <DomainObject.Predmet.ProtustrankaFormatedWithAdress>
    <izvorni_sadrzaj> MAL društvo s ograničenom odgovornošću za proizvodnju, preradu vina i  ugostiteljstvo, Železna Gora 5A, 40313 Železna Gora zastupanog po punomoćniku Draženka Vuković</izvorni_sadrzaj>
    <derivirana_varijabla naziv="DomainObject.Predmet.ProtustrankaFormatedWithAdress_1"> MAL društvo s ograničenom odgovornošću za proizvodnju, preradu vina i  ugostiteljstvo, Železna Gora 5A, 40313 Železna Gora zastupanog po punomoćniku Draženka Vuković</derivirana_varijabla>
  </DomainObject.Predmet.ProtustrankaFormatedWithAdress>
  <DomainObject.Predmet.ProtustrankaFormatedWithAdressOIB>
    <izvorni_sadrzaj> MAL društvo s ograničenom odgovornošću za proizvodnju, preradu vina i  ugostiteljstvo, OIB 77383031512, Železna Gora 5A, 40313 Železna Gora zastupanog po punomoćniku Draženka Vuković</izvorni_sadrzaj>
    <derivirana_varijabla naziv="DomainObject.Predmet.ProtustrankaFormatedWithAdressOIB_1"> MAL društvo s ograničenom odgovornošću za proizvodnju, preradu vina i  ugostiteljstvo, OIB 77383031512, Železna Gora 5A, 40313 Železna Gora zastupanog po punomoćniku Draženka Vuković</derivirana_varijabla>
  </DomainObject.Predmet.ProtustrankaFormatedWithAdressOIB>
  <DomainObject.Predmet.ProtustrankaWithAdress>
    <izvorni_sadrzaj>MAL društvo s ograničenom odgovornošću za proizvodnju, preradu vina i  ugostiteljstvo Železna Gora 5A, 40313 Železna Gora</izvorni_sadrzaj>
    <derivirana_varijabla naziv="DomainObject.Predmet.ProtustrankaWithAdress_1">MAL društvo s ograničenom odgovornošću za proizvodnju, preradu vina i  ugostiteljstvo Železna Gora 5A, 40313 Železna Gora</derivirana_varijabla>
  </DomainObject.Predmet.ProtustrankaWithAdress>
  <DomainObject.Predmet.ProtustrankaWithAdressOIB>
    <izvorni_sadrzaj>MAL društvo s ograničenom odgovornošću za proizvodnju, preradu vina i  ugostiteljstvo, OIB 77383031512, Železna Gora 5A, 40313 Železna Gora</izvorni_sadrzaj>
    <derivirana_varijabla naziv="DomainObject.Predmet.ProtustrankaWithAdressOIB_1">MAL društvo s ograničenom odgovornošću za proizvodnju, preradu vina i  ugostiteljstvo, OIB 77383031512, Železna Gora 5A, 40313 Železna Gora</derivirana_varijabla>
  </DomainObject.Predmet.ProtustrankaWithAdressOIB>
  <DomainObject.Predmet.ProtustrankaNazivFormated>
    <izvorni_sadrzaj>MAL društvo s ograničenom odgovornošću za proizvodnju, preradu vina i  ugostiteljstvo</izvorni_sadrzaj>
    <derivirana_varijabla naziv="DomainObject.Predmet.ProtustrankaNazivFormated_1">MAL društvo s ograničenom odgovornošću za proizvodnju, preradu vina i  ugostiteljstvo</derivirana_varijabla>
  </DomainObject.Predmet.ProtustrankaNazivFormated>
  <DomainObject.Predmet.ProtustrankaNazivFormatedOIB>
    <izvorni_sadrzaj>MAL društvo s ograničenom odgovornošću za proizvodnju, preradu vina i  ugostiteljstvo, OIB 77383031512</izvorni_sadrzaj>
    <derivirana_varijabla naziv="DomainObject.Predmet.ProtustrankaNazivFormatedOIB_1">MAL društvo s ograničenom odgovornošću za proizvodnju, preradu vina i  ugostiteljstvo, OIB 77383031512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41573.16</izvorni_sadrzaj>
    <derivirana_varijabla naziv="DomainObject.Predmet.TrenutnaVrijednost_1">41573.16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 društvo s ograničenom odgovornošću za proizvodnju, preradu vina i  ugostiteljstvo zastupanog po punomoćniku Draženka Vuković</item>
    </izvorni_sadrzaj>
    <derivirana_varijabla naziv="DomainObject.Predmet.ProtuStrankaListFormated_1">
      <item>MAL društvo s ograničenom odgovornošću za proizvodnju, preradu vina i  ugostiteljstvo zastupanog po punomoćniku Draženka Vuković</item>
    </derivirana_varijabla>
  </DomainObject.Predmet.ProtuStrankaListFormated>
  <DomainObject.Predmet.ProtuStrankaListFormatedOIB>
    <izvorni_sadrzaj>
      <item>MAL društvo s ograničenom odgovornošću za proizvodnju, preradu vina i  ugostiteljstvo, OIB 77383031512 zastupanog po punomoćniku Draženka Vuković</item>
    </izvorni_sadrzaj>
    <derivirana_varijabla naziv="DomainObject.Predmet.ProtuStrankaListFormatedOIB_1">
      <item>MAL društvo s ograničenom odgovornošću za proizvodnju, preradu vina i  ugostiteljstvo, OIB 77383031512 zastupanog po punomoćniku Draženka Vuković</item>
    </derivirana_varijabla>
  </DomainObject.Predmet.ProtuStrankaListFormatedOIB>
  <DomainObject.Predmet.ProtuStrankaListFormatedWithAdress>
    <izvorni_sadrzaj>
      <item>MAL društvo s ograničenom odgovornošću za proizvodnju, preradu vina i  ugostiteljstvo, Železna Gora 5A, 40313 Železna Gora zastupanog po punomoćniku Draženka Vuković</item>
    </izvorni_sadrzaj>
    <derivirana_varijabla naziv="DomainObject.Predmet.ProtuStrankaListFormatedWithAdress_1">
      <item>MAL društvo s ograničenom odgovornošću za proizvodnju, preradu vina i  ugostiteljstvo, Železna Gora 5A, 40313 Železna Gora zastupanog po punomoćniku Draženka Vuković</item>
    </derivirana_varijabla>
  </DomainObject.Predmet.ProtuStrankaListFormatedWithAdress>
  <DomainObject.Predmet.ProtuStrankaListFormatedWithAdressOIB>
    <izvorni_sadrzaj>
      <item>MAL društvo s ograničenom odgovornošću za proizvodnju, preradu vina i  ugostiteljstvo, OIB 77383031512, Železna Gora 5A, 40313 Železna Gora zastupanog po punomoćniku Draženka Vuković</item>
    </izvorni_sadrzaj>
    <derivirana_varijabla naziv="DomainObject.Predmet.ProtuStrankaListFormatedWithAdressOIB_1">
      <item>MAL društvo s ograničenom odgovornošću za proizvodnju, preradu vina i  ugostiteljstvo, OIB 77383031512, Železna Gora 5A, 40313 Železna Gora zastupanog po punomoćniku Draženka Vuković</item>
    </derivirana_varijabla>
  </DomainObject.Predmet.ProtuStrankaListFormatedWithAdressOIB>
  <DomainObject.Predmet.ProtuStrankaListNazivFormated>
    <izvorni_sadrzaj>
      <item>MAL društvo s ograničenom odgovornošću za proizvodnju, preradu vina i  ugostiteljstvo</item>
    </izvorni_sadrzaj>
    <derivirana_varijabla naziv="DomainObject.Predmet.ProtuStrankaListNazivFormated_1">
      <item>MAL društvo s ograničenom odgovornošću za proizvodnju, preradu vina i  ugostiteljstvo</item>
    </derivirana_varijabla>
  </DomainObject.Predmet.ProtuStrankaListNazivFormated>
  <DomainObject.Predmet.ProtuStrankaListNazivFormatedOIB>
    <izvorni_sadrzaj>
      <item>MAL društvo s ograničenom odgovornošću za proizvodnju, preradu vina i  ugostiteljstvo, OIB 77383031512</item>
    </izvorni_sadrzaj>
    <derivirana_varijabla naziv="DomainObject.Predmet.ProtuStrankaListNazivFormatedOIB_1">
      <item>MAL društvo s ograničenom odgovornošću za proizvodnju, preradu vina i  ugostiteljstvo, OIB 77383031512</item>
    </derivirana_varijabla>
  </DomainObject.Predmet.ProtuStrankaListNazivFormatedOIB>
  <DomainObject.Predmet.OstaliListFormated>
    <izvorni_sadrzaj>
      <item>Sudski registar</item>
      <item>Draženka Vuković punomoćnik sudionika u postupku MAL društvo s ograničenom odgovornošću za proizvodnju, preradu vina i  ugostiteljstvo</item>
    </izvorni_sadrzaj>
    <derivirana_varijabla naziv="DomainObject.Predmet.OstaliListFormated_1">
      <item>Sudski registar</item>
      <item>Draženka Vuković punomoćnik sudionika u postupku MAL društvo s ograničenom odgovornošću za proizvodnju, preradu vina i  ugostiteljstvo</item>
    </derivirana_varijabla>
  </DomainObject.Predmet.OstaliListFormated>
  <DomainObject.Predmet.OstaliListFormatedOIB>
    <izvorni_sadrzaj>
      <item>Sudski registar</item>
      <item>Draženka Vuković, OIB 19022885218 punomoćnik sudionika u postupku MAL društvo s ograničenom odgovornošću za proizvodnju, preradu vina i  ugostiteljstvo</item>
    </izvorni_sadrzaj>
    <derivirana_varijabla naziv="DomainObject.Predmet.OstaliListFormatedOIB_1">
      <item>Sudski registar</item>
      <item>Draženka Vuković, OIB 19022885218 punomoćnik sudionika u postupku MAL društvo s ograničenom odgovornošću za proizvodnju, preradu vina i  ugostiteljstvo</item>
    </derivirana_varijabla>
  </DomainObject.Predmet.OstaliListFormatedOIB>
  <DomainObject.Predmet.OstaliListFormatedWithAdress>
    <izvorni_sadrzaj>
      <item>Sudski registar</item>
      <item>Draženka Vuković, Železna Gora 81, 40313 Železna Gora punomoćnik sudionika u postupku MAL društvo s ograničenom odgovornošću za proizvodnju, preradu vina i  ugostiteljstvo</item>
    </izvorni_sadrzaj>
    <derivirana_varijabla naziv="DomainObject.Predmet.OstaliListFormatedWithAdress_1">
      <item>Sudski registar</item>
      <item>Draženka Vuković, Železna Gora 81, 40313 Železna Gora punomoćnik sudionika u postupku MAL društvo s ograničenom odgovornošću za proizvodnju, preradu vina i  ugostiteljstvo</item>
    </derivirana_varijabla>
  </DomainObject.Predmet.OstaliListFormatedWithAdress>
  <DomainObject.Predmet.OstaliListFormatedWithAdressOIB>
    <izvorni_sadrzaj>
      <item>Sudski registar</item>
      <item>Draženka Vuković, OIB 19022885218, Železna Gora 81, 40313 Železna Gora punomoćnik sudionika u postupku MAL društvo s ograničenom odgovornošću za proizvodnju, preradu vina i  ugostiteljstvo</item>
    </izvorni_sadrzaj>
    <derivirana_varijabla naziv="DomainObject.Predmet.OstaliListFormatedWithAdressOIB_1">
      <item>Sudski registar</item>
      <item>Draženka Vuković, OIB 19022885218, Železna Gora 81, 40313 Železna Gora punomoćnik sudionika u postupku MAL društvo s ograničenom odgovornošću za proizvodnju, preradu vina i  ugostiteljstvo</item>
    </derivirana_varijabla>
  </DomainObject.Predmet.OstaliListFormatedWithAdressOIB>
  <DomainObject.Predmet.OstaliListNazivFormated>
    <izvorni_sadrzaj>
      <item>Sudski registar</item>
      <item>Draženka Vuković</item>
    </izvorni_sadrzaj>
    <derivirana_varijabla naziv="DomainObject.Predmet.OstaliListNazivFormated_1">
      <item>Sudski registar</item>
      <item>Draženka Vuković</item>
    </derivirana_varijabla>
  </DomainObject.Predmet.OstaliListNazivFormated>
  <DomainObject.Predmet.OstaliListNazivFormatedOIB>
    <izvorni_sadrzaj>
      <item>Sudski registar</item>
      <item>Draženka Vuković, OIB 19022885218</item>
    </izvorni_sadrzaj>
    <derivirana_varijabla naziv="DomainObject.Predmet.OstaliListNazivFormatedOIB_1">
      <item>Sudski registar</item>
      <item>Draženka Vuković, OIB 19022885218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St-572/2017-3</izvorni_sadrzaj>
    <derivirana_varijabla naziv="DomainObject.PoslovniBrojDokumenta_1">St-572/2017-3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 društvo s ograničenom odgovornošću za proizvodnju, preradu vina i  ugostiteljstvo</izvorni_sadrzaj>
    <derivirana_varijabla naziv="DomainObject.Predmet.ProtustrankaIDrugi_1">MAL društvo s ograničenom odgovornošću za proizvodnju, preradu vina i 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MAL društvo s ograničenom odgovornošću za proizvodnju, preradu vina i  ugostiteljstvo, OIB 77383031512, Železna Gora 5A, 40313 Železna Gora</izvorni_sadrzaj>
    <derivirana_varijabla naziv="DomainObject.Predmet.ProtustrankaIDrugiAdressOIB_1">MAL društvo s ograničenom odgovornošću za proizvodnju, preradu vina i  ugostiteljstvo, OIB 77383031512, Železna Gora 5A,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 društvo s ograničenom odgovornošću za proizvodnju, preradu vina i  ugostiteljstvo</item>
      <item>Sudski registar</item>
      <item>Draženka Vuković</item>
    </izvorni_sadrzaj>
    <derivirana_varijabla naziv="DomainObject.Predmet.SudioniciListNaziv_1">
      <item>Financijska agencija</item>
      <item>MAL društvo s ograničenom odgovornošću za proizvodnju, preradu vina i  ugostiteljstvo</item>
      <item>Sudski registar</item>
      <item>Draženka Vuković</item>
    </derivirana_varijabla>
  </DomainObject.Predmet.SudioniciListNaziv>
  <DomainObject.Predmet.SudioniciListAdressOIB>
    <izvorni_sadrzaj>
      <item>Financijska agencija, OIB 85821130368, Ulica grada Vukovara 70,10000 Zagreb</item>
      <item>MAL društvo s ograničenom odgovornošću za proizvodnju, preradu vina i  ugostiteljstvo, OIB 77383031512, Železna Gora 5A,40313 Železna Gora</item>
      <item>Sudski registar</item>
      <item>Draženka Vuković, OIB 19022885218, Železna Gora 81,40313 Železna Gora</item>
    </izvorni_sadrzaj>
    <derivirana_varijabla naziv="DomainObject.Predmet.SudioniciListAdressOIB_1">
      <item>Financijska agencija, OIB 85821130368, Ulica grada Vukovara 70,10000 Zagreb</item>
      <item>MAL društvo s ograničenom odgovornošću za proizvodnju, preradu vina i  ugostiteljstvo, OIB 77383031512, Železna Gora 5A,40313 Železna Gora</item>
      <item>Sudski registar</item>
      <item>Draženka Vuković, OIB 19022885218, Železna Gora 81,40313 Železna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209CE-8D3F-4118-B36D-458EFC079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2478</properties:Characters>
  <properties:Lines>76</properties:Lines>
  <properties:Paragraphs>19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2017-11-22T11:19:00Z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