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22ca8" w14:paraId="0f22ca8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2F01CE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7176DF">
        <w:t>1</w:t>
      </w:r>
      <w:r w:rsidR="002635CE">
        <w:t>529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D6035C">
        <w:t>mr. sc. Mirjani Baran</w:t>
      </w:r>
      <w:r>
        <w:t xml:space="preserve">, u stečajnom predmetu povodom zahtjeva </w:t>
      </w:r>
      <w:r w:rsidR="00B033FA">
        <w:t xml:space="preserve">Financijske agencije Regionalni centar Zagreb, </w:t>
      </w:r>
      <w:r w:rsidR="00BE0595">
        <w:t>Podružnica ZAGREB, Trg svibanjskih žrtava 1995. broj 1, za pokretanje skraćenog stečajnog postupka nad dužnikom BUGONY MED j.d.o.o. OIB: 88399175200, MBS: 080930777, Zagreb, Kutjevačka 3</w:t>
      </w:r>
      <w:r w:rsidR="002F01CE">
        <w:t xml:space="preserve">, dana </w:t>
      </w:r>
      <w:r w:rsidR="00BE0595">
        <w:t>27</w:t>
      </w:r>
      <w:r w:rsidR="002635CE">
        <w:t>. siječnja 2017</w:t>
      </w:r>
      <w:r w:rsidR="002F01CE">
        <w:t>. godine,</w:t>
      </w:r>
      <w:r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BE0595">
        <w:t>BUGONY MED j.d.o.o. OIB: 88399175200, MBS: 080930777, Zagreb, Kutjevačka 3</w:t>
      </w:r>
      <w:r w:rsidR="00AE6834">
        <w:t>.</w:t>
      </w:r>
    </w:p>
    <w:p w:rsidRDefault="00B116BC" w:rsidP="004E11FB" w:rsidR="0040522B" w:rsidRPr="004E11FB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Za stečajnog upravitelja imenuje se </w:t>
      </w:r>
      <w:r w:rsidR="004E11FB">
        <w:t>MLADEN BEL</w:t>
      </w:r>
      <w:r w:rsidR="001135D6">
        <w:t>JO, OIB:  76591147167, Vinkovci, A. Mihanovića 1</w:t>
      </w:r>
    </w:p>
    <w:p w:rsidRDefault="0040522B" w:rsidP="0040522B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BE0595">
        <w:t>BUGONY MED j.d.o.o. OIB: 88399175200, MBS: 080930777, Zagreb, Kutjevačka 3</w:t>
      </w:r>
      <w:r w:rsidR="00B116BC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2F01CE">
        <w:t xml:space="preserve">Regionalni centar Zagreb, Podružnica ZAGREB, podnijela </w:t>
      </w:r>
      <w:r>
        <w:t xml:space="preserve">je dana </w:t>
      </w:r>
      <w:r w:rsidR="002635CE">
        <w:t xml:space="preserve">23. </w:t>
      </w:r>
      <w:r w:rsidR="00BE0595">
        <w:t>veljače 2016</w:t>
      </w:r>
      <w:r>
        <w:t xml:space="preserve">. zahtjev </w:t>
      </w:r>
      <w:r w:rsidR="00D6035C">
        <w:t>broj Klasa: 110-07/1</w:t>
      </w:r>
      <w:r w:rsidR="00BE0595">
        <w:t>6</w:t>
      </w:r>
      <w:r w:rsidR="00D6035C">
        <w:t>-01/04, Ur. broj: 04-06-15-</w:t>
      </w:r>
      <w:r w:rsidR="00BE0595">
        <w:t>3646</w:t>
      </w:r>
      <w:r w:rsidR="007176DF">
        <w:t xml:space="preserve"> T</w:t>
      </w:r>
      <w:r w:rsidR="002F01CE">
        <w:t>rgovačkom</w:t>
      </w:r>
      <w:r>
        <w:t xml:space="preserve"> sudu </w:t>
      </w:r>
      <w:r w:rsidR="002F01CE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BE0595">
        <w:t>BUGONY MED j.d.o.o. OIB: 88399175200, MBS: 080930777, Zagreb, Kutjevačka 3.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BE0595">
        <w:t>14. srpnja</w:t>
      </w:r>
      <w:r w:rsidR="00C91D98">
        <w:t xml:space="preserve"> 2016</w:t>
      </w:r>
      <w:r>
        <w:t>. objavio oglas na mrežnoj stranici e-Oglasna ploča sudova pod posl. brojem St-</w:t>
      </w:r>
      <w:r w:rsidR="002F01CE">
        <w:t>1</w:t>
      </w:r>
      <w:r w:rsidR="00BE0595">
        <w:t>893</w:t>
      </w:r>
      <w:r w:rsidR="007176DF">
        <w:t>/2</w:t>
      </w:r>
      <w:r w:rsidR="00590A0E">
        <w:t>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E0595" w:rsidP="0040522B" w:rsidR="00BE0595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2F01CE" w:rsidP="0040522B" w:rsidR="002F01CE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 w:rsidRPr="009F5B7A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BE0595">
        <w:t>27</w:t>
      </w:r>
      <w:r w:rsidR="002635CE">
        <w:t>. siječnja 2017</w:t>
      </w:r>
      <w:r w:rsidRPr="009F5B7A">
        <w:t xml:space="preserve">. </w:t>
      </w:r>
    </w:p>
    <w:p w:rsidRDefault="0040522B" w:rsidP="0040522B" w:rsidR="0040522B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2F01CE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BE0595">
        <w:t xml:space="preserve"> 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BE0595">
        <w:t>15/3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140D4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2F01CE">
      <w:t>1</w:t>
    </w:r>
    <w:r w:rsidR="00BE0595">
      <w:t>893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135D6"/>
    <w:rsid w:val="0013119A"/>
    <w:rsid w:val="00196E1F"/>
    <w:rsid w:val="001C3918"/>
    <w:rsid w:val="001E61F4"/>
    <w:rsid w:val="001F7E47"/>
    <w:rsid w:val="00252DA4"/>
    <w:rsid w:val="002635CE"/>
    <w:rsid w:val="002A60DF"/>
    <w:rsid w:val="002B6512"/>
    <w:rsid w:val="002D1741"/>
    <w:rsid w:val="002D3FAB"/>
    <w:rsid w:val="002F01CE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E11FB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176DF"/>
    <w:rsid w:val="00785BDD"/>
    <w:rsid w:val="00792188"/>
    <w:rsid w:val="007F5576"/>
    <w:rsid w:val="00897DA1"/>
    <w:rsid w:val="008B67CD"/>
    <w:rsid w:val="008D6180"/>
    <w:rsid w:val="008D7500"/>
    <w:rsid w:val="00917B69"/>
    <w:rsid w:val="00942970"/>
    <w:rsid w:val="0095467A"/>
    <w:rsid w:val="0096162D"/>
    <w:rsid w:val="009B6422"/>
    <w:rsid w:val="009C4ACC"/>
    <w:rsid w:val="009F32F6"/>
    <w:rsid w:val="009F5360"/>
    <w:rsid w:val="009F5B7A"/>
    <w:rsid w:val="00A868A7"/>
    <w:rsid w:val="00AE6834"/>
    <w:rsid w:val="00B033FA"/>
    <w:rsid w:val="00B116BC"/>
    <w:rsid w:val="00B26C04"/>
    <w:rsid w:val="00B37C1E"/>
    <w:rsid w:val="00B62767"/>
    <w:rsid w:val="00B82754"/>
    <w:rsid w:val="00B87BDD"/>
    <w:rsid w:val="00BA1A5C"/>
    <w:rsid w:val="00BA7824"/>
    <w:rsid w:val="00BE0595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140D4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40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140D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140D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0D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0D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40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140D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140D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0D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0D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1893</izvorni_sadrzaj>
    <derivirana_varijabla naziv="DomainObject.Predmet.Broj_1">1893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St-1893/2016</izvorni_sadrzaj>
    <derivirana_varijabla naziv="DomainObject.Predmet.OznakaBroj_1">St-1893/2016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BUGONY MED jednostavno društvo s ograničenom odgovornošću za trgovinu i usluge</izvorni_sadrzaj>
    <derivirana_varijabla naziv="DomainObject.Predmet.ProtustrankaFormated_1">  BUGONY MED jednostavno društvo s ograničenom odgovornošću za trgovinu i usluge</derivirana_varijabla>
  </DomainObject.Predmet.ProtustrankaFormated>
  <DomainObject.Predmet.ProtustrankaFormatedOIB>
    <izvorni_sadrzaj>  BUGONY MED jednostavno društvo s ograničenom odgovornošću za trgovinu i usluge, OIB 88399175200</izvorni_sadrzaj>
    <derivirana_varijabla naziv="DomainObject.Predmet.ProtustrankaFormatedOIB_1">  BUGONY MED jednostavno društvo s ograničenom odgovornošću za trgovinu i usluge, OIB 88399175200</derivirana_varijabla>
  </DomainObject.Predmet.ProtustrankaFormatedOIB>
  <DomainObject.Predmet.ProtustrankaFormatedWithAdress>
    <izvorni_sadrzaj> BUGONY MED jednostavno društvo s ograničenom odgovornošću za trgovinu i usluge, Kutjevačka 3, 10000 Zagreb</izvorni_sadrzaj>
    <derivirana_varijabla naziv="DomainObject.Predmet.ProtustrankaFormatedWithAdress_1"> BUGONY MED jednostavno društvo s ograničenom odgovornošću za trgovinu i usluge, Kutjevačka 3, 10000 Zagreb</derivirana_varijabla>
  </DomainObject.Predmet.ProtustrankaFormatedWithAdress>
  <DomainObject.Predmet.ProtustrankaFormatedWithAdressOIB>
    <izvorni_sadrzaj> BUGONY MED jednostavno društvo s ograničenom odgovornošću za trgovinu i usluge, OIB 88399175200, Kutjevačka 3, 10000 Zagreb</izvorni_sadrzaj>
    <derivirana_varijabla naziv="DomainObject.Predmet.ProtustrankaFormatedWithAdressOIB_1"> BUGONY MED jednostavno društvo s ograničenom odgovornošću za trgovinu i usluge, OIB 88399175200, Kutjevačka 3, 10000 Zagreb</derivirana_varijabla>
  </DomainObject.Predmet.ProtustrankaFormatedWithAdressOIB>
  <DomainObject.Predmet.ProtustrankaWithAdress>
    <izvorni_sadrzaj>BUGONY MED jednostavno društvo s ograničenom odgovornošću za trgovinu i usluge Kutjevačka 3, 10000 Zagreb</izvorni_sadrzaj>
    <derivirana_varijabla naziv="DomainObject.Predmet.ProtustrankaWithAdress_1">BUGONY MED jednostavno društvo s ograničenom odgovornošću za trgovinu i usluge Kutjevačka 3, 10000 Zagreb</derivirana_varijabla>
  </DomainObject.Predmet.ProtustrankaWithAdress>
  <DomainObject.Predmet.ProtustrankaWithAdressOIB>
    <izvorni_sadrzaj>BUGONY MED jednostavno društvo s ograničenom odgovornošću za trgovinu i usluge, OIB 88399175200, Kutjevačka 3, 10000 Zagreb</izvorni_sadrzaj>
    <derivirana_varijabla naziv="DomainObject.Predmet.ProtustrankaWithAdressOIB_1">BUGONY MED jednostavno društvo s ograničenom odgovornošću za trgovinu i usluge, OIB 88399175200, Kutjevačka 3, 10000 Zagreb</derivirana_varijabla>
  </DomainObject.Predmet.ProtustrankaWithAdressOIB>
  <DomainObject.Predmet.ProtustrankaNazivFormated>
    <izvorni_sadrzaj>BUGONY MED jednostavno društvo s ograničenom odgovornošću za trgovinu i usluge</izvorni_sadrzaj>
    <derivirana_varijabla naziv="DomainObject.Predmet.ProtustrankaNazivFormated_1">BUGONY MED jednostavno društvo s ograničenom odgovornošću za trgovinu i usluge</derivirana_varijabla>
  </DomainObject.Predmet.ProtustrankaNazivFormated>
  <DomainObject.Predmet.ProtustrankaNazivFormatedOIB>
    <izvorni_sadrzaj>BUGONY MED jednostavno društvo s ograničenom odgovornošću za trgovinu i usluge, OIB 88399175200</izvorni_sadrzaj>
    <derivirana_varijabla naziv="DomainObject.Predmet.ProtustrankaNazivFormatedOIB_1">BUGONY MED jednostavno društvo s ograničenom odgovornošću za trgovinu i usluge, OIB 88399175200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BUGONY MED jednostavno društvo s ograničenom odgovornošću za trgovinu i usluge</item>
    </izvorni_sadrzaj>
    <derivirana_varijabla naziv="DomainObject.Predmet.ProtuStrankaListFormated_1">
      <item>BUGONY MED jednostavno društvo s ograničenom odgovornošću za trgovinu i usluge</item>
    </derivirana_varijabla>
  </DomainObject.Predmet.ProtuStrankaListFormated>
  <DomainObject.Predmet.ProtuStrankaListFormatedOIB>
    <izvorni_sadrzaj>
      <item>BUGONY MED jednostavno društvo s ograničenom odgovornošću za trgovinu i usluge, OIB 88399175200</item>
    </izvorni_sadrzaj>
    <derivirana_varijabla naziv="DomainObject.Predmet.ProtuStrankaListFormatedOIB_1">
      <item>BUGONY MED jednostavno društvo s ograničenom odgovornošću za trgovinu i usluge, OIB 88399175200</item>
    </derivirana_varijabla>
  </DomainObject.Predmet.ProtuStrankaListFormatedOIB>
  <DomainObject.Predmet.ProtuStrankaListFormatedWithAdress>
    <izvorni_sadrzaj>
      <item>BUGONY MED jednostavno društvo s ograničenom odgovornošću za trgovinu i usluge, Kutjevačka 3, 10000 Zagreb</item>
    </izvorni_sadrzaj>
    <derivirana_varijabla naziv="DomainObject.Predmet.ProtuStrankaListFormatedWithAdress_1">
      <item>BUGONY MED jednostavno društvo s ograničenom odgovornošću za trgovinu i usluge, Kutjevačka 3, 10000 Zagreb</item>
    </derivirana_varijabla>
  </DomainObject.Predmet.ProtuStrankaListFormatedWithAdress>
  <DomainObject.Predmet.ProtuStrankaListFormatedWithAdressOIB>
    <izvorni_sadrzaj>
      <item>BUGONY MED jednostavno društvo s ograničenom odgovornošću za trgovinu i usluge, OIB 88399175200, Kutjevačka 3, 10000 Zagreb</item>
    </izvorni_sadrzaj>
    <derivirana_varijabla naziv="DomainObject.Predmet.ProtuStrankaListFormatedWithAdressOIB_1">
      <item>BUGONY MED jednostavno društvo s ograničenom odgovornošću za trgovinu i usluge, OIB 88399175200, Kutjevačka 3, 10000 Zagreb</item>
    </derivirana_varijabla>
  </DomainObject.Predmet.ProtuStrankaListFormatedWithAdressOIB>
  <DomainObject.Predmet.ProtuStrankaListNazivFormated>
    <izvorni_sadrzaj>
      <item>BUGONY MED jednostavno društvo s ograničenom odgovornošću za trgovinu i usluge</item>
    </izvorni_sadrzaj>
    <derivirana_varijabla naziv="DomainObject.Predmet.ProtuStrankaListNazivFormated_1">
      <item>BUGONY MED jednostavno društvo s ograničenom odgovornošću za trgovinu i usluge</item>
    </derivirana_varijabla>
  </DomainObject.Predmet.ProtuStrankaListNazivFormated>
  <DomainObject.Predmet.ProtuStrankaListNazivFormatedOIB>
    <izvorni_sadrzaj>
      <item>BUGONY MED jednostavno društvo s ograničenom odgovornošću za trgovinu i usluge, OIB 88399175200</item>
    </izvorni_sadrzaj>
    <derivirana_varijabla naziv="DomainObject.Predmet.ProtuStrankaListNazivFormatedOIB_1">
      <item>BUGONY MED jednostavno društvo s ograničenom odgovornošću za trgovinu i usluge, OIB 88399175200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BUGONY MED jednostavno društvo s ograničenom odgovornošću za trgovinu i usluge</izvorni_sadrzaj>
    <derivirana_varijabla naziv="DomainObject.Predmet.ProtustrankaIDrugi_1">BUGONY MED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BUGONY MED jednostavno društvo s ograničenom odgovornošću za trgovinu i usluge, OIB 88399175200, Kutjevačka 3, 10000 Zagreb</izvorni_sadrzaj>
    <derivirana_varijabla naziv="DomainObject.Predmet.ProtustrankaIDrugiAdressOIB_1">BUGONY MED jednostavno društvo s ograničenom odgovornošću za trgovinu i usluge, OIB 88399175200, Kutjevačka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BUGONY MED jednostavno društvo s ograničenom odgovornošću za trgovinu i usluge</item>
      <item>FINA Regionalni centar Zagreb</item>
    </izvorni_sadrzaj>
    <derivirana_varijabla naziv="DomainObject.Predmet.SudioniciListNaziv_1">
      <item>BUGONY MED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BUGONY MED jednostavno društvo s ograničenom odgovornošću za trgovinu i usluge, OIB 88399175200, Kutjevačka 3,10000 Zagreb</item>
      <item>FINA Regionalni centar Zagreb, OIB 85821130368, Trg svibanjskih žrtava 1995. br.1,10000 Zagreb</item>
    </izvorni_sadrzaj>
    <derivirana_varijabla naziv="DomainObject.Predmet.SudioniciListAdressOIB_1">
      <item>BUGONY MED jednostavno društvo s ograničenom odgovornošću za trgovinu i usluge, OIB 88399175200, Kutjevačka 3,10000 Zagreb</item>
      <item>FINA Regionalni centar Zagreb, OIB 85821130368, Trg svibanjskih žrtava 1995. br.1,10000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88399175200</item>
      <item>, OIB 85821130368</item>
    </izvorni_sadrzaj>
    <derivirana_varijabla naziv="DomainObject.Predmet.SudioniciListNazivOIB_1">
      <item>, OIB 88399175200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17242E-F655-4365-A7B6-14148AABBC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2225</properties:Characters>
  <properties:Lines>84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2017-01-27T09:10:00Z</dcterms:created>
  <dc:creator>korisnik</dc:creator>
  <cp:lastModifiedBy>Snježana Andrijanić</cp:lastModifiedBy>
  <cp:lastPrinted>2017-01-27T09:10:00Z</cp:lastPrinted>
  <dcterms:modified xmlns:xsi="http://www.w3.org/2001/XMLSchema-instance" xsi:type="dcterms:W3CDTF">2017-01-27T09:10:00Z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