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10c8" w14:paraId="32210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 xml:space="preserve">                5. St-450/2017-2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E328A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INDURESCO jednostavno društvo s ograničenom odgovornošću za trgovinu i usluge, Zagreb, Prisavlje 2, MBS: 080855492, OIB: 74454322085, 12. listopada</w:t>
      </w:r>
      <w:r w:rsidRPr="00AE328A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INDURESCO jednostavno društvo s ograničenom odgovornošću za trgovinu i usluge, Zagreb, Prisavlje 2, MBS: 080855492, OIB: 74454322085.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II. Saziva se ročište</w:t>
      </w:r>
      <w:r w:rsidRPr="00AE328A">
        <w:rPr>
          <w:rFonts w:cs="Times New Roman" w:eastAsia="Times New Roman"/>
          <w:b/>
          <w:szCs w:val="20"/>
          <w:lang w:eastAsia="hr-HR"/>
        </w:rPr>
        <w:t xml:space="preserve"> </w:t>
      </w:r>
      <w:r w:rsidRPr="00AE328A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9,10 sati u ovome sudu u Bjelovaru, Šetalište dr. </w:t>
      </w:r>
      <w:proofErr w:type="spellStart"/>
      <w:r w:rsidRPr="00AE328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E328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E328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E328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- zakonski zastupnik dužnika Domagoj </w:t>
      </w:r>
      <w:proofErr w:type="spellStart"/>
      <w:r w:rsidRPr="00AE328A">
        <w:rPr>
          <w:rFonts w:cs="Times New Roman" w:eastAsia="Times New Roman"/>
          <w:szCs w:val="20"/>
          <w:lang w:eastAsia="hr-HR"/>
        </w:rPr>
        <w:t>Žuraj</w:t>
      </w:r>
      <w:proofErr w:type="spellEnd"/>
      <w:r w:rsidRPr="00AE328A">
        <w:rPr>
          <w:rFonts w:cs="Times New Roman" w:eastAsia="Times New Roman"/>
          <w:szCs w:val="20"/>
          <w:lang w:eastAsia="hr-HR"/>
        </w:rPr>
        <w:t xml:space="preserve">.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III. Nalaže se zakonskom zastupniku dužnika Domagoju </w:t>
      </w:r>
      <w:proofErr w:type="spellStart"/>
      <w:r w:rsidRPr="00AE328A">
        <w:rPr>
          <w:rFonts w:cs="Times New Roman" w:eastAsia="Times New Roman"/>
          <w:szCs w:val="20"/>
          <w:lang w:eastAsia="hr-HR"/>
        </w:rPr>
        <w:t>Žuraju</w:t>
      </w:r>
      <w:proofErr w:type="spellEnd"/>
      <w:r w:rsidRPr="00AE328A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Obrazloženje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</w:t>
      </w:r>
      <w:r w:rsidRPr="00AE328A">
        <w:rPr>
          <w:rFonts w:cs="Times New Roman" w:eastAsia="Times New Roman"/>
          <w:szCs w:val="20"/>
          <w:lang w:eastAsia="hr-HR"/>
        </w:rPr>
        <w:t xml:space="preserve"> INDURESCO jednostavno društvo s ograničenom odgovornošću za trgovinu i usluge, Zagreb, Prisavlje 2.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174 dana, u ukupnom iznosu od 63.136,74 kn, u koji iznos je uračunata kamata i naknada </w:t>
      </w:r>
      <w:r w:rsidRPr="00AE328A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AE328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St-3469/2016 ustupljen je Trgovačkom sudu u Bjelovaru na daljnji postupak.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174 dana, u ukupnom iznosu od </w:t>
      </w:r>
      <w:bookmarkStart w:name="_GoBack" w:id="0"/>
      <w:bookmarkEnd w:id="0"/>
      <w:r w:rsidRPr="00AE328A">
        <w:rPr>
          <w:rFonts w:cs="Times New Roman" w:eastAsia="Times New Roman"/>
          <w:szCs w:val="20"/>
          <w:lang w:eastAsia="hr-HR"/>
        </w:rPr>
        <w:t>63.136,74 kn i 1 zaposlenog.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U Bjelovaru, 12. listopada</w:t>
      </w:r>
      <w:r w:rsidRPr="00AE328A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STEČAJNI SUDAC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E328A" w:rsidP="00AE328A" w:rsidR="00AE328A" w:rsidRPr="00AE32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E328A" w:rsidP="00AE328A" w:rsidR="00AE328A" w:rsidRPr="00AE32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E328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328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28A" w:rsidP="00AE328A" w:rsidR="00AE328A" w:rsidRPr="00AE32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28A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St-450/2017-2</izvorni_sadrzaj>
    <derivirana_varijabla naziv="DomainObject.Oznaka_1">St-450/2017-2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INDURESCO jednostavno društvo s ograničenom odgovornošću za trgovinu i usluge zastupanog po punomoćniku Domagoj Žuraj</izvorni_sadrzaj>
    <derivirana_varijabla naziv="DomainObject.Predmet.ProtustrankaFormated_1">  INDURESCO jednostavno društvo s ograničenom odgovornošću za trgovinu i usluge zastupanog po punomoćniku Domagoj Žuraj</derivirana_varijabla>
  </DomainObject.Predmet.ProtustrankaFormated>
  <DomainObject.Predmet.ProtustrankaFormatedOIB>
    <izvorni_sadrzaj>  INDURESCO jednostavno društvo s ograničenom odgovornošću za trgovinu i usluge, OIB 74454322085 zastupanog po punomoćniku Domagoj Žuraj</izvorni_sadrzaj>
    <derivirana_varijabla naziv="DomainObject.Predmet.ProtustrankaFormatedOIB_1">  INDURESCO jednostavno društvo s ograničenom odgovornošću za trgovinu i usluge, OIB 74454322085 zastupanog po punomoćniku Domagoj Žuraj</derivirana_varijabla>
  </DomainObject.Predmet.ProtustrankaFormatedOIB>
  <DomainObject.Predmet.ProtustrankaFormatedWithAdress>
    <izvorni_sadrzaj> INDURESCO jednostavno društvo s ograničenom odgovornošću za trgovinu i usluge, Prisavlje 2, 10000 Zagreb zastupanog po punomoćniku Domagoj Žuraj</izvorni_sadrzaj>
    <derivirana_varijabla naziv="DomainObject.Predmet.ProtustrankaFormatedWithAdress_1"> INDURESCO jednostavno društvo s ograničenom odgovornošću za trgovinu i usluge, Prisavlje 2, 10000 Zagreb zastupanog po punomoćniku Domagoj Žuraj</derivirana_varijabla>
  </DomainObject.Predmet.ProtustrankaFormatedWithAdress>
  <DomainObject.Predmet.ProtustrankaFormatedWithAdressOIB>
    <izvorni_sadrzaj> INDURESCO jednostavno društvo s ograničenom odgovornošću za trgovinu i usluge, OIB 74454322085, Prisavlje 2, 10000 Zagreb zastupanog po punomoćniku Domagoj Žuraj</izvorni_sadrzaj>
    <derivirana_varijabla naziv="DomainObject.Predmet.ProtustrankaFormatedWithAdressOIB_1"> INDURESCO jednostavno društvo s ograničenom odgovornošću za trgovinu i usluge, OIB 74454322085, Prisavlje 2, 10000 Zagreb zastupanog po punomoćniku Domagoj Žuraj</derivirana_varijabla>
  </DomainObject.Predmet.ProtustrankaFormatedWithAdressOIB>
  <DomainObject.Predmet.ProtustrankaWithAdress>
    <izvorni_sadrzaj>INDURESCO jednostavno društvo s ograničenom odgovornošću za trgovinu i usluge Prisavlje 2, 10000 Zagreb</izvorni_sadrzaj>
    <derivirana_varijabla naziv="DomainObject.Predmet.ProtustrankaWithAdress_1">INDURESCO jednostavno društvo s ograničenom odgovornošću za trgovinu i usluge Prisavlje 2, 10000 Zagreb</derivirana_varijabla>
  </DomainObject.Predmet.ProtustrankaWithAdress>
  <DomainObject.Predmet.ProtustrankaWithAdressOIB>
    <izvorni_sadrzaj>INDURESCO jednostavno društvo s ograničenom odgovornošću za trgovinu i usluge, OIB 74454322085, Prisavlje 2, 10000 Zagreb</izvorni_sadrzaj>
    <derivirana_varijabla naziv="DomainObject.Predmet.ProtustrankaWithAdressOIB_1">INDURESCO jednostavno društvo s ograničenom odgovornošću za trgovinu i usluge, OIB 74454322085, Prisavlje 2, 10000 Zagreb</derivirana_varijabla>
  </DomainObject.Predmet.ProtustrankaWithAdressOIB>
  <DomainObject.Predmet.ProtustrankaNazivFormated>
    <izvorni_sadrzaj>INDURESCO jednostavno društvo s ograničenom odgovornošću za trgovinu i usluge</izvorni_sadrzaj>
    <derivirana_varijabla naziv="DomainObject.Predmet.ProtustrankaNazivFormated_1">INDURESCO jednostavno društvo s ograničenom odgovornošću za trgovinu i usluge</derivirana_varijabla>
  </DomainObject.Predmet.ProtustrankaNazivFormated>
  <DomainObject.Predmet.ProtustrankaNazivFormatedOIB>
    <izvorni_sadrzaj>INDURESCO jednostavno društvo s ograničenom odgovornošću za trgovinu i usluge, OIB 74454322085</izvorni_sadrzaj>
    <derivirana_varijabla naziv="DomainObject.Predmet.ProtustrankaNazivFormatedOIB_1">INDURESCO jednostavno društvo s ograničenom odgovornošću za trgovinu i usluge, OIB 74454322085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INDURESCO jednostavno društvo s ograničenom odgovornošću za trgovinu i usluge zastupanog po punomoćniku Domagoj Žuraj</item>
    </izvorni_sadrzaj>
    <derivirana_varijabla naziv="DomainObject.Predmet.ProtuStrankaListFormated_1">
      <item>INDURESCO jednostavno društvo s ograničenom odgovornošću za trgovinu i usluge zastupanog po punomoćniku Domagoj Žuraj</item>
    </derivirana_varijabla>
  </DomainObject.Predmet.ProtuStrankaListFormated>
  <DomainObject.Predmet.ProtuStrankaListFormatedOIB>
    <izvorni_sadrzaj>
      <item>INDURESCO jednostavno društvo s ograničenom odgovornošću za trgovinu i usluge, OIB 74454322085 zastupanog po punomoćniku Domagoj Žuraj</item>
    </izvorni_sadrzaj>
    <derivirana_varijabla naziv="DomainObject.Predmet.ProtuStrankaListFormatedOIB_1">
      <item>INDURESCO jednostavno društvo s ograničenom odgovornošću za trgovinu i usluge, OIB 74454322085 zastupanog po punomoćniku Domagoj Žuraj</item>
    </derivirana_varijabla>
  </DomainObject.Predmet.ProtuStrankaListFormatedOIB>
  <DomainObject.Predmet.ProtuStrankaListFormatedWithAdress>
    <izvorni_sadrzaj>
      <item>INDURESCO jednostavno društvo s ograničenom odgovornošću za trgovinu i usluge, Prisavlje 2, 10000 Zagreb zastupanog po punomoćniku Domagoj Žuraj</item>
    </izvorni_sadrzaj>
    <derivirana_varijabla naziv="DomainObject.Predmet.ProtuStrankaListFormatedWithAdress_1">
      <item>INDURESCO jednostavno društvo s ograničenom odgovornošću za trgovinu i usluge, Prisavlje 2, 10000 Zagreb zastupanog po punomoćniku Domagoj Žuraj</item>
    </derivirana_varijabla>
  </DomainObject.Predmet.ProtuStrankaListFormatedWithAdress>
  <DomainObject.Predmet.ProtuStrankaListFormatedWithAdressOIB>
    <izvorni_sadrzaj>
      <item>INDURESCO jednostavno društvo s ograničenom odgovornošću za trgovinu i usluge, OIB 74454322085, Prisavlje 2, 10000 Zagreb zastupanog po punomoćniku Domagoj Žuraj</item>
    </izvorni_sadrzaj>
    <derivirana_varijabla naziv="DomainObject.Predmet.ProtuStrankaListFormatedWithAdressOIB_1">
      <item>INDURESCO jednostavno društvo s ograničenom odgovornošću za trgovinu i usluge, OIB 74454322085, Prisavlje 2, 10000 Zagreb zastupanog po punomoćniku Domagoj Žuraj</item>
    </derivirana_varijabla>
  </DomainObject.Predmet.ProtuStrankaListFormatedWithAdressOIB>
  <DomainObject.Predmet.ProtuStrankaListNazivFormated>
    <izvorni_sadrzaj>
      <item>INDURESCO jednostavno društvo s ograničenom odgovornošću za trgovinu i usluge</item>
    </izvorni_sadrzaj>
    <derivirana_varijabla naziv="DomainObject.Predmet.ProtuStrankaListNazivFormated_1">
      <item>INDURESCO jednostavno društvo s ograničenom odgovornošću za trgovinu i usluge</item>
    </derivirana_varijabla>
  </DomainObject.Predmet.ProtuStrankaListNazivFormated>
  <DomainObject.Predmet.ProtuStrankaListNazivFormatedOIB>
    <izvorni_sadrzaj>
      <item>INDURESCO jednostavno društvo s ograničenom odgovornošću za trgovinu i usluge, OIB 74454322085</item>
    </izvorni_sadrzaj>
    <derivirana_varijabla naziv="DomainObject.Predmet.ProtuStrankaListNazivFormatedOIB_1">
      <item>INDURESCO jednostavno društvo s ograničenom odgovornošću za trgovinu i usluge, OIB 74454322085</item>
    </derivirana_varijabla>
  </DomainObject.Predmet.ProtuStrankaListNazivFormatedOIB>
  <DomainObject.Predmet.OstaliListFormated>
    <izvorni_sadrzaj>
      <item>Domagoj Žuraj punomoćnik sudionika u postupku INDURESCO jednostavno društvo s ograničenom odgovornošću za trgovinu i usluge</item>
    </izvorni_sadrzaj>
    <derivirana_varijabla naziv="DomainObject.Predmet.OstaliListFormated_1">
      <item>Domagoj Žuraj punomoćnik sudionika u postupku INDURESCO jednostavno društvo s ograničenom odgovornošću za trgovinu i usluge</item>
    </derivirana_varijabla>
  </DomainObject.Predmet.OstaliListFormated>
  <DomainObject.Predmet.OstaliListFormatedOIB>
    <izvorni_sadrzaj>
      <item>Domagoj Žuraj, OIB 85848224679 punomoćnik sudionika u postupku INDURESCO jednostavno društvo s ograničenom odgovornošću za trgovinu i usluge</item>
    </izvorni_sadrzaj>
    <derivirana_varijabla naziv="DomainObject.Predmet.OstaliListFormatedOIB_1">
      <item>Domagoj Žuraj, OIB 85848224679 punomoćnik sudionika u postupku INDURESCO jednostavno društvo s ograničenom odgovornošću za trgovinu i usluge</item>
    </derivirana_varijabla>
  </DomainObject.Predmet.OstaliListFormatedOIB>
  <DomainObject.Predmet.OstaliListFormatedWithAdress>
    <izvorni_sadrzaj>
      <item>Domagoj Žuraj, Vile Velebita 17, 10000 Zagreb punomoćnik sudionika u postupku INDURESCO jednostavno društvo s ograničenom odgovornošću za trgovinu i usluge</item>
    </izvorni_sadrzaj>
    <derivirana_varijabla naziv="DomainObject.Predmet.OstaliListFormatedWithAdress_1">
      <item>Domagoj Žuraj, Vile Velebita 17, 10000 Zagreb punomoćnik sudionika u postupku INDURESCO jednostavno društvo s ograničenom odgovornošću za trgovinu i usluge</item>
    </derivirana_varijabla>
  </DomainObject.Predmet.OstaliListFormatedWithAdress>
  <DomainObject.Predmet.OstaliListFormatedWithAdressOIB>
    <izvorni_sadrzaj>
      <item>Domagoj Žuraj, OIB 85848224679, Vile Velebita 17, 10000 Zagreb punomoćnik sudionika u postupku INDURESCO jednostavno društvo s ograničenom odgovornošću za trgovinu i usluge</item>
    </izvorni_sadrzaj>
    <derivirana_varijabla naziv="DomainObject.Predmet.OstaliListFormatedWithAdressOIB_1">
      <item>Domagoj Žuraj, OIB 85848224679, Vile Velebita 17, 10000 Zagreb punomoćnik sudionika u postupku INDURESCO jednostavno društvo s ograničenom odgovornošću za trgovinu i usluge</item>
    </derivirana_varijabla>
  </DomainObject.Predmet.OstaliListFormatedWithAdressOIB>
  <DomainObject.Predmet.OstaliListNazivFormated>
    <izvorni_sadrzaj>
      <item>Domagoj Žuraj</item>
    </izvorni_sadrzaj>
    <derivirana_varijabla naziv="DomainObject.Predmet.OstaliListNazivFormated_1">
      <item>Domagoj Žuraj</item>
    </derivirana_varijabla>
  </DomainObject.Predmet.OstaliListNazivFormated>
  <DomainObject.Predmet.OstaliListNazivFormatedOIB>
    <izvorni_sadrzaj>
      <item>Domagoj Žuraj, OIB 85848224679</item>
    </izvorni_sadrzaj>
    <derivirana_varijabla naziv="DomainObject.Predmet.OstaliListNazivFormatedOIB_1">
      <item>Domagoj Žuraj, OIB 85848224679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St-450/2017-2</izvorni_sadrzaj>
    <derivirana_varijabla naziv="DomainObject.PoslovniBrojDokumenta_1">St-450/2017-2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INDURESCO jednostavno društvo s ograničenom odgovornošću za trgovinu i usluge</izvorni_sadrzaj>
    <derivirana_varijabla naziv="DomainObject.Predmet.ProtustrankaIDrugi_1">INDURESCO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INDURESCO jednostavno društvo s ograničenom odgovornošću za trgovinu i usluge, OIB 74454322085, Prisavlje 2, 10000 Zagreb</izvorni_sadrzaj>
    <derivirana_varijabla naziv="DomainObject.Predmet.ProtustrankaIDrugiAdressOIB_1">INDURESCO jednostavno društvo s ograničenom odgovornošću za trgovinu i usluge, OIB 74454322085,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INDURESCO jednostavno društvo s ograničenom odgovornošću za trgovinu i usluge</item>
      <item>Domagoj Žuraj</item>
    </izvorni_sadrzaj>
    <derivirana_varijabla naziv="DomainObject.Predmet.SudioniciListNaziv_1">
      <item>FINA Regionalni centar Zagreb</item>
      <item>INDURESCO jednostavno društvo s ograničenom odgovornošću za trgovinu i usluge</item>
      <item>Domagoj Žuraj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INDURESCO jednostavno društvo s ograničenom odgovornošću za trgovinu i usluge, OIB 74454322085, Prisavlje 2,10000 Zagreb</item>
      <item>Domagoj Žuraj, OIB 85848224679, Vile Velebita 17,10000 Zagreb</item>
    </izvorni_sadrzaj>
    <derivirana_varijabla naziv="DomainObject.Predmet.SudioniciListAdressOIB_1">
      <item>FINA Regionalni centar Zagreb, OIB 85821130368, Trg svibanjskih žrtava 1995. br. 1,10000 Zagreb</item>
      <item>INDURESCO jednostavno društvo s ograničenom odgovornošću za trgovinu i usluge, OIB 74454322085, Prisavlje 2,10000 Zagreb</item>
      <item>Domagoj Žuraj, OIB 85848224679, Vile Velebita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3588C-4234-4259-A748-DAB707553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3296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