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0d24" w14:paraId="9a50d24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A93C48" w:rsidRPr="00D74FBE">
        <w:rPr>
          <w:bCs/>
          <w:sz w:val="24"/>
          <w:szCs w:val="24"/>
        </w:rPr>
        <w:t>68.</w:t>
      </w:r>
      <w:r w:rsidR="00695214" w:rsidRPr="00D74FBE">
        <w:rPr>
          <w:b/>
          <w:sz w:val="24"/>
          <w:szCs w:val="24"/>
        </w:rPr>
        <w:t xml:space="preserve"> </w:t>
      </w:r>
      <w:r w:rsidR="00695214" w:rsidRPr="00D74FBE">
        <w:rPr>
          <w:sz w:val="24"/>
          <w:szCs w:val="24"/>
        </w:rPr>
        <w:t>St-</w:t>
      </w:r>
      <w:r w:rsidR="00E57541" w:rsidRPr="00D74FBE">
        <w:rPr>
          <w:sz w:val="24"/>
          <w:szCs w:val="24"/>
        </w:rPr>
        <w:t>2058</w:t>
      </w:r>
      <w:r w:rsidR="00D0256A" w:rsidRPr="00D74FBE">
        <w:rPr>
          <w:sz w:val="24"/>
          <w:szCs w:val="24"/>
        </w:rPr>
        <w:t>/15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A93C48" w:rsidRPr="00D74FBE">
        <w:rPr>
          <w:sz w:val="24"/>
          <w:szCs w:val="24"/>
        </w:rPr>
        <w:t>Maji Hilje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D74FBE">
        <w:rPr>
          <w:sz w:val="24"/>
          <w:szCs w:val="24"/>
        </w:rPr>
        <w:t xml:space="preserve"> </w:t>
      </w:r>
      <w:r w:rsidR="00D74FBE" w:rsidRPr="00D74FBE">
        <w:rPr>
          <w:sz w:val="24"/>
          <w:szCs w:val="24"/>
        </w:rPr>
        <w:t>MLINAREC – PLAVIĆ d.o.o., Zagreb, Maksimirska 23, MBS: 080250152, OIB: 83594030513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A56EAA" w:rsidRPr="00D74FBE">
        <w:rPr>
          <w:sz w:val="24"/>
          <w:szCs w:val="24"/>
        </w:rPr>
        <w:t>29</w:t>
      </w:r>
      <w:r w:rsidR="00A5506D" w:rsidRPr="00D74FBE">
        <w:rPr>
          <w:sz w:val="24"/>
          <w:szCs w:val="24"/>
        </w:rPr>
        <w:t>. prosinca</w:t>
      </w:r>
      <w:r w:rsidRPr="00D74FBE">
        <w:rPr>
          <w:sz w:val="24"/>
          <w:szCs w:val="24"/>
        </w:rPr>
        <w:t xml:space="preserve"> 2015.,</w:t>
      </w:r>
    </w:p>
    <w:p w:rsidRDefault="00C17C50" w:rsidP="00C17C50" w:rsidR="00C17C50" w:rsidRPr="00D74FBE">
      <w:pPr>
        <w:jc w:val="both"/>
        <w:rPr>
          <w:sz w:val="24"/>
          <w:szCs w:val="24"/>
        </w:rPr>
      </w:pPr>
    </w:p>
    <w:p w:rsidRDefault="00A5506D" w:rsidP="00CF56FE" w:rsidR="00CF56FE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D74FBE" w:rsidRPr="00D74FBE">
        <w:rPr>
          <w:sz w:val="24"/>
          <w:szCs w:val="24"/>
        </w:rPr>
        <w:t>MLINAREC – PLAVIĆ d.o.o., Zagreb, Maksimirska 23, MBS: 080250152, OIB: 83594030513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D74FBE" w:rsidRPr="00D74FBE">
        <w:rPr>
          <w:sz w:val="24"/>
          <w:szCs w:val="24"/>
        </w:rPr>
        <w:t>MLINAREC – PLAVIĆ d.o.o., Zagreb, Maksimirska 23, MBS: 080250152, OIB: 83594030513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 SZ na mrežnoj stranici e-Oglasna ploča suda dana 2. prosinca 2015.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D74FBE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D74FBE" w:rsidRPr="00D74FBE">
        <w:rPr>
          <w:sz w:val="24"/>
          <w:szCs w:val="24"/>
        </w:rPr>
        <w:t>28</w:t>
      </w:r>
      <w:r w:rsidR="00A5506D" w:rsidRPr="00D74FBE">
        <w:rPr>
          <w:sz w:val="24"/>
          <w:szCs w:val="24"/>
        </w:rPr>
        <w:t xml:space="preserve">. prosinca 2015.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</w:t>
      </w:r>
      <w:r w:rsidRPr="00D74FBE">
        <w:rPr>
          <w:sz w:val="24"/>
          <w:szCs w:val="24"/>
        </w:rPr>
        <w:t xml:space="preserve">na dan </w:t>
      </w:r>
      <w:r w:rsidR="00D74FBE" w:rsidRPr="00D74FBE">
        <w:rPr>
          <w:sz w:val="24"/>
          <w:szCs w:val="24"/>
        </w:rPr>
        <w:t>8</w:t>
      </w:r>
      <w:r w:rsidRPr="00D74FBE">
        <w:rPr>
          <w:sz w:val="24"/>
          <w:szCs w:val="24"/>
        </w:rPr>
        <w:t xml:space="preserve">. prosinca 2015. </w:t>
      </w:r>
      <w:r w:rsidR="00A5506D" w:rsidRPr="00D74FBE">
        <w:rPr>
          <w:sz w:val="24"/>
          <w:szCs w:val="24"/>
        </w:rPr>
        <w:t xml:space="preserve">ima potraživanje u iznosu od </w:t>
      </w:r>
      <w:r w:rsidR="00D74FBE" w:rsidRPr="00D74FBE">
        <w:rPr>
          <w:sz w:val="24"/>
          <w:szCs w:val="24"/>
        </w:rPr>
        <w:t>11.885,88</w:t>
      </w:r>
      <w:r w:rsidR="00A5506D" w:rsidRPr="00D74FBE">
        <w:rPr>
          <w:sz w:val="24"/>
          <w:szCs w:val="24"/>
        </w:rPr>
        <w:t xml:space="preserve"> kn i da </w:t>
      </w:r>
      <w:r w:rsidR="00D74FBE" w:rsidRPr="00D74FBE">
        <w:rPr>
          <w:sz w:val="24"/>
          <w:szCs w:val="24"/>
        </w:rPr>
        <w:t>dužnik ima imovinu (osobni automobil Opel Astra 1,7 CDTI Caravan, godina proizvodnje 2005., reg. oznaka ZG-3330-BH i nekretninu koja se sastoji od kčbr. 185/6 k.o. Stenjevec)</w:t>
      </w:r>
      <w:r w:rsidRPr="00D74FBE">
        <w:rPr>
          <w:sz w:val="24"/>
          <w:szCs w:val="24"/>
        </w:rPr>
        <w:t>.</w:t>
      </w:r>
    </w:p>
    <w:p w:rsidRDefault="00A56EAA" w:rsidP="00A56EAA" w:rsidR="00073EF5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Republika Hrvatska je, sukladno čl. 114 st. 3 SZ, oslobođena predujmljivanja iznosa od 1.000,00 kuna u Fond za namirenje troškova stečajnoga postupka te dodatnog iznosa koji ne može biti viši od 20.000,00 kuna u smislu stavka 1 navedenog članka. 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 SZ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A56EAA" w:rsidRPr="00D74FBE">
        <w:rPr>
          <w:sz w:val="24"/>
          <w:szCs w:val="24"/>
        </w:rPr>
        <w:t>29</w:t>
      </w:r>
      <w:r w:rsidR="003A2C67" w:rsidRPr="00D74FBE">
        <w:rPr>
          <w:sz w:val="24"/>
          <w:szCs w:val="24"/>
        </w:rPr>
        <w:t>. prosinca 2015</w:t>
      </w:r>
      <w:r w:rsidRPr="00D74FBE">
        <w:rPr>
          <w:sz w:val="24"/>
          <w:szCs w:val="24"/>
        </w:rPr>
        <w:t>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4738D5" w:rsidR="003A2C67" w:rsidRPr="00D74FBE">
      <w:pPr>
        <w:ind w:left="6372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3A2C67" w:rsidP="004738D5" w:rsidR="003A2C67" w:rsidRPr="00D74FBE">
      <w:pPr>
        <w:ind w:left="6372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Maja Hilje </w:t>
      </w:r>
    </w:p>
    <w:p w:rsidRDefault="004738D5" w:rsidP="004738D5" w:rsidR="004738D5" w:rsidRPr="00D74FBE">
      <w:pPr>
        <w:ind w:left="6372"/>
        <w:jc w:val="both"/>
        <w:rPr>
          <w:sz w:val="24"/>
          <w:szCs w:val="24"/>
        </w:rPr>
      </w:pP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 w:rsidRPr="00D74FBE">
      <w:pPr>
        <w:jc w:val="both"/>
        <w:rPr>
          <w:i/>
          <w:sz w:val="24"/>
          <w:szCs w:val="24"/>
        </w:rPr>
      </w:pPr>
    </w:p>
    <w:p w:rsidRDefault="003A2C67" w:rsidP="00A5506D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DNA</w:t>
      </w:r>
    </w:p>
    <w:p w:rsidRDefault="003A2C67" w:rsidP="00D74FBE" w:rsidR="00A5506D" w:rsidRPr="00D74FBE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FINA, na broj: Klasa: 110-07/15-01/04, Urbroj: 04-06-15-</w:t>
      </w:r>
      <w:r w:rsidR="00D74FBE" w:rsidRPr="00D74FBE">
        <w:rPr>
          <w:sz w:val="24"/>
          <w:szCs w:val="24"/>
        </w:rPr>
        <w:t>9100</w:t>
      </w:r>
    </w:p>
    <w:p w:rsidRDefault="003A2C67" w:rsidP="00D74FBE" w:rsidR="003A2C67" w:rsidRPr="00D74FBE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dužnik (</w:t>
      </w:r>
      <w:r w:rsidR="00D74FBE" w:rsidRPr="00D74FBE">
        <w:rPr>
          <w:sz w:val="24"/>
          <w:szCs w:val="24"/>
        </w:rPr>
        <w:t>MLINAREC – PLAVIĆ d.o.o., Zagreb, Maksimirska 23</w:t>
      </w:r>
      <w:r w:rsidRPr="00D74FBE">
        <w:rPr>
          <w:sz w:val="24"/>
          <w:szCs w:val="24"/>
        </w:rPr>
        <w:t>) i zz dužnika (</w:t>
      </w:r>
      <w:r w:rsidR="00D74FBE" w:rsidRPr="00D74FBE">
        <w:rPr>
          <w:sz w:val="24"/>
          <w:szCs w:val="24"/>
        </w:rPr>
        <w:t>Robert Mlinarec, Zagreb, Braće Krapinec 24, OIB: 46803548138; Robert Plavić, Zagreb, Draškovićeva 53, OIB: 64304588228</w:t>
      </w:r>
      <w:r w:rsidRPr="00D74FBE">
        <w:rPr>
          <w:sz w:val="24"/>
          <w:szCs w:val="24"/>
        </w:rPr>
        <w:t>)</w:t>
      </w:r>
    </w:p>
    <w:p w:rsidRDefault="003A2C67" w:rsidP="003A2C67" w:rsidR="003A2C67" w:rsidRPr="00D74FBE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e-oglasna ploča suda - 15 dana 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93C48" w:rsidP="00A93C48" w:rsidR="00A93C48" w:rsidRPr="00D74FBE">
      <w:pPr>
        <w:ind w:firstLine="708"/>
        <w:jc w:val="both"/>
        <w:rPr>
          <w:sz w:val="24"/>
          <w:szCs w:val="24"/>
        </w:rPr>
      </w:pPr>
    </w:p>
    <w:sectPr w:rsidSect="004738D5" w:rsidR="00A93C48" w:rsidRPr="00D74FBE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E57541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68.</w:t>
        </w:r>
        <w:r w:rsidRPr="00A5506D">
          <w:rPr>
            <w:b/>
            <w:sz w:val="24"/>
            <w:szCs w:val="24"/>
          </w:rPr>
          <w:t xml:space="preserve"> </w:t>
        </w:r>
        <w:r w:rsidRPr="00A5506D">
          <w:rPr>
            <w:sz w:val="24"/>
            <w:szCs w:val="24"/>
          </w:rPr>
          <w:t>St-</w:t>
        </w:r>
        <w:r w:rsidR="00E57541">
          <w:rPr>
            <w:sz w:val="24"/>
            <w:szCs w:val="24"/>
          </w:rPr>
          <w:t>2058</w:t>
        </w:r>
        <w:r w:rsidRPr="00A5506D">
          <w:rPr>
            <w:sz w:val="24"/>
            <w:szCs w:val="24"/>
          </w:rPr>
          <w:t>/15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657DD3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57D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657D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D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DD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D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D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657D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D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DD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D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D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2058</izvorni_sadrzaj>
    <derivirana_varijabla naziv="DomainObject.Predmet.Broj_1">2058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St-2058/2015</izvorni_sadrzaj>
    <derivirana_varijabla naziv="DomainObject.Predmet.OznakaBroj_1">St-2058/2015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MLINAREC - PLAVIĆ d.o.o.</izvorni_sadrzaj>
    <derivirana_varijabla naziv="DomainObject.Predmet.ProtustrankaFormated_1">  MLINAREC - PLAVIĆ d.o.o.</derivirana_varijabla>
  </DomainObject.Predmet.ProtustrankaFormated>
  <DomainObject.Predmet.ProtustrankaFormatedOIB>
    <izvorni_sadrzaj>  MLINAREC - PLAVIĆ d.o.o., OIB 83594030513</izvorni_sadrzaj>
    <derivirana_varijabla naziv="DomainObject.Predmet.ProtustrankaFormatedOIB_1">  MLINAREC - PLAVIĆ d.o.o., OIB 83594030513</derivirana_varijabla>
  </DomainObject.Predmet.ProtustrankaFormatedOIB>
  <DomainObject.Predmet.ProtustrankaFormatedWithAdress>
    <izvorni_sadrzaj> MLINAREC - PLAVIĆ d.o.o., Maksimirska 23, 10000 Zagreb</izvorni_sadrzaj>
    <derivirana_varijabla naziv="DomainObject.Predmet.ProtustrankaFormatedWithAdress_1"> MLINAREC - PLAVIĆ d.o.o., Maksimirska 23, 10000 Zagreb</derivirana_varijabla>
  </DomainObject.Predmet.ProtustrankaFormatedWithAdress>
  <DomainObject.Predmet.ProtustrankaFormatedWithAdressOIB>
    <izvorni_sadrzaj> MLINAREC - PLAVIĆ d.o.o., OIB 83594030513, Maksimirska 23, 10000 Zagreb</izvorni_sadrzaj>
    <derivirana_varijabla naziv="DomainObject.Predmet.ProtustrankaFormatedWithAdressOIB_1"> MLINAREC - PLAVIĆ d.o.o., OIB 83594030513, Maksimirska 23, 10000 Zagreb</derivirana_varijabla>
  </DomainObject.Predmet.ProtustrankaFormatedWithAdressOIB>
  <DomainObject.Predmet.ProtustrankaWithAdress>
    <izvorni_sadrzaj>MLINAREC - PLAVIĆ d.o.o. Maksimirska 23, 10000 Zagreb</izvorni_sadrzaj>
    <derivirana_varijabla naziv="DomainObject.Predmet.ProtustrankaWithAdress_1">MLINAREC - PLAVIĆ d.o.o. Maksimirska 23, 10000 Zagreb</derivirana_varijabla>
  </DomainObject.Predmet.ProtustrankaWithAdress>
  <DomainObject.Predmet.ProtustrankaWithAdressOIB>
    <izvorni_sadrzaj>MLINAREC - PLAVIĆ d.o.o., OIB 83594030513, Maksimirska 23, 10000 Zagreb</izvorni_sadrzaj>
    <derivirana_varijabla naziv="DomainObject.Predmet.ProtustrankaWithAdressOIB_1">MLINAREC - PLAVIĆ d.o.o., OIB 83594030513, Maksimirska 23, 10000 Zagreb</derivirana_varijabla>
  </DomainObject.Predmet.ProtustrankaWithAdressOIB>
  <DomainObject.Predmet.ProtustrankaNazivFormated>
    <izvorni_sadrzaj>MLINAREC - PLAVIĆ d.o.o.</izvorni_sadrzaj>
    <derivirana_varijabla naziv="DomainObject.Predmet.ProtustrankaNazivFormated_1">MLINAREC - PLAVIĆ d.o.o.</derivirana_varijabla>
  </DomainObject.Predmet.ProtustrankaNazivFormated>
  <DomainObject.Predmet.ProtustrankaNazivFormatedOIB>
    <izvorni_sadrzaj>MLINAREC - PLAVIĆ d.o.o., OIB 83594030513</izvorni_sadrzaj>
    <derivirana_varijabla naziv="DomainObject.Predmet.ProtustrankaNazivFormatedOIB_1">MLINAREC - PLAVIĆ d.o.o., OIB 83594030513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MLINAREC - PLAVIĆ d.o.o.</item>
    </izvorni_sadrzaj>
    <derivirana_varijabla naziv="DomainObject.Predmet.ProtuStrankaListFormated_1">
      <item>MLINAREC - PLAVIĆ d.o.o.</item>
    </derivirana_varijabla>
  </DomainObject.Predmet.ProtuStrankaListFormated>
  <DomainObject.Predmet.ProtuStrankaListFormatedOIB>
    <izvorni_sadrzaj>
      <item>MLINAREC - PLAVIĆ d.o.o., OIB 83594030513</item>
    </izvorni_sadrzaj>
    <derivirana_varijabla naziv="DomainObject.Predmet.ProtuStrankaListFormatedOIB_1">
      <item>MLINAREC - PLAVIĆ d.o.o., OIB 83594030513</item>
    </derivirana_varijabla>
  </DomainObject.Predmet.ProtuStrankaListFormatedOIB>
  <DomainObject.Predmet.ProtuStrankaListFormatedWithAdress>
    <izvorni_sadrzaj>
      <item>MLINAREC - PLAVIĆ d.o.o., Maksimirska 23, 10000 Zagreb</item>
    </izvorni_sadrzaj>
    <derivirana_varijabla naziv="DomainObject.Predmet.ProtuStrankaListFormatedWithAdress_1">
      <item>MLINAREC - PLAVIĆ d.o.o., Maksimirska 23, 10000 Zagreb</item>
    </derivirana_varijabla>
  </DomainObject.Predmet.ProtuStrankaListFormatedWithAdress>
  <DomainObject.Predmet.ProtuStrankaListFormatedWithAdressOIB>
    <izvorni_sadrzaj>
      <item>MLINAREC - PLAVIĆ d.o.o., OIB 83594030513, Maksimirska 23, 10000 Zagreb</item>
    </izvorni_sadrzaj>
    <derivirana_varijabla naziv="DomainObject.Predmet.ProtuStrankaListFormatedWithAdressOIB_1">
      <item>MLINAREC - PLAVIĆ d.o.o., OIB 83594030513, Maksimirska 23, 10000 Zagreb</item>
    </derivirana_varijabla>
  </DomainObject.Predmet.ProtuStrankaListFormatedWithAdressOIB>
  <DomainObject.Predmet.ProtuStrankaListNazivFormated>
    <izvorni_sadrzaj>
      <item>MLINAREC - PLAVIĆ d.o.o.</item>
    </izvorni_sadrzaj>
    <derivirana_varijabla naziv="DomainObject.Predmet.ProtuStrankaListNazivFormated_1">
      <item>MLINAREC - PLAVIĆ d.o.o.</item>
    </derivirana_varijabla>
  </DomainObject.Predmet.ProtuStrankaListNazivFormated>
  <DomainObject.Predmet.ProtuStrankaListNazivFormatedOIB>
    <izvorni_sadrzaj>
      <item>MLINAREC - PLAVIĆ d.o.o., OIB 83594030513</item>
    </izvorni_sadrzaj>
    <derivirana_varijabla naziv="DomainObject.Predmet.ProtuStrankaListNazivFormatedOIB_1">
      <item>MLINAREC - PLAVIĆ d.o.o., OIB 83594030513</item>
    </derivirana_varijabla>
  </DomainObject.Predmet.ProtuStrankaListNazivFormatedOIB>
  <DomainObject.Predmet.OstaliListFormated>
    <izvorni_sadrzaj>
      <item>Robert Mlinarec</item>
      <item>Marko Plavić</item>
    </izvorni_sadrzaj>
    <derivirana_varijabla naziv="DomainObject.Predmet.OstaliListFormated_1">
      <item>Robert Mlinarec</item>
      <item>Marko Plavić</item>
    </derivirana_varijabla>
  </DomainObject.Predmet.OstaliListFormated>
  <DomainObject.Predmet.OstaliListFormatedOIB>
    <izvorni_sadrzaj>
      <item>Robert Mlinarec, OIB 46803548138</item>
      <item>Marko Plavić, OIB 64304588228</item>
    </izvorni_sadrzaj>
    <derivirana_varijabla naziv="DomainObject.Predmet.OstaliListFormatedOIB_1">
      <item>Robert Mlinarec, OIB 46803548138</item>
      <item>Marko Plavić, OIB 64304588228</item>
    </derivirana_varijabla>
  </DomainObject.Predmet.OstaliListFormatedOIB>
  <DomainObject.Predmet.OstaliListFormatedWithAdress>
    <izvorni_sadrzaj>
      <item>Robert Mlinarec, Ulica Antuna Gustava Matoša 10, 10430 Samobor</item>
      <item>Marko Plavić, Maksimirska Cesta 23, 10000 Zagreb</item>
    </izvorni_sadrzaj>
    <derivirana_varijabla naziv="DomainObject.Predmet.OstaliListFormatedWithAdress_1">
      <item>Robert Mlinarec, Ulica Antuna Gustava Matoša 10, 10430 Samobor</item>
      <item>Marko Plavić, Maksimirska Cesta 23, 10000 Zagreb</item>
    </derivirana_varijabla>
  </DomainObject.Predmet.OstaliListFormatedWithAdress>
  <DomainObject.Predmet.OstaliListFormatedWithAdressOIB>
    <izvorni_sadrzaj>
      <item>Robert Mlinarec, OIB 46803548138, Ulica Antuna Gustava Matoša 10, 10430 Samobor</item>
      <item>Marko Plavić, OIB 64304588228, Maksimirska Cesta 23, 10000 Zagreb</item>
    </izvorni_sadrzaj>
    <derivirana_varijabla naziv="DomainObject.Predmet.OstaliListFormatedWithAdressOIB_1">
      <item>Robert Mlinarec, OIB 46803548138, Ulica Antuna Gustava Matoša 10, 10430 Samobor</item>
      <item>Marko Plavić, OIB 64304588228, Maksimirska Cesta 23, 10000 Zagreb</item>
    </derivirana_varijabla>
  </DomainObject.Predmet.OstaliListFormatedWithAdressOIB>
  <DomainObject.Predmet.OstaliListNazivFormated>
    <izvorni_sadrzaj>
      <item>Robert Mlinarec</item>
      <item>Marko Plavić</item>
    </izvorni_sadrzaj>
    <derivirana_varijabla naziv="DomainObject.Predmet.OstaliListNazivFormated_1">
      <item>Robert Mlinarec</item>
      <item>Marko Plavić</item>
    </derivirana_varijabla>
  </DomainObject.Predmet.OstaliListNazivFormated>
  <DomainObject.Predmet.OstaliListNazivFormatedOIB>
    <izvorni_sadrzaj>
      <item>Robert Mlinarec, OIB 46803548138</item>
      <item>Marko Plavić, OIB 64304588228</item>
    </izvorni_sadrzaj>
    <derivirana_varijabla naziv="DomainObject.Predmet.OstaliListNazivFormatedOIB_1">
      <item>Robert Mlinarec, OIB 46803548138</item>
      <item>Marko Plavić, OIB 64304588228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MLINAREC - PLAVIĆ d.o.o.</izvorni_sadrzaj>
    <derivirana_varijabla naziv="DomainObject.Predmet.ProtustrankaIDrugi_1">MLINAREC - PLAVIĆ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MLINAREC - PLAVIĆ d.o.o., OIB 83594030513, Maksimirska 23, 10000 Zagreb</izvorni_sadrzaj>
    <derivirana_varijabla naziv="DomainObject.Predmet.ProtustrankaIDrugiAdressOIB_1">MLINAREC - PLAVIĆ d.o.o., OIB 83594030513, Maksimirska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MLINAREC - PLAVIĆ d.o.o.</item>
      <item>Robert Mlinarec</item>
      <item>Marko Plavić</item>
    </izvorni_sadrzaj>
    <derivirana_varijabla naziv="DomainObject.Predmet.SudioniciListNaziv_1">
      <item>FINA Regionalni centar Zagreb</item>
      <item>MLINAREC - PLAVIĆ d.o.o.</item>
      <item>Robert Mlinarec</item>
      <item>Marko Plavić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MLINAREC - PLAVIĆ d.o.o., OIB 83594030513, Maksimirska 23,10000 Zagreb</item>
      <item>Robert Mlinarec, OIB 46803548138, Ulica Antuna Gustava Matoša 10,10430 Samobor</item>
      <item>Marko Plavić, OIB 64304588228, Maksimirska Cesta 23,10000 Zagreb</item>
    </izvorni_sadrzaj>
    <derivirana_varijabla naziv="DomainObject.Predmet.SudioniciListAdressOIB_1">
      <item>FINA Regionalni centar Zagreb, OIB 85821130368, Trg svibanjskih žrtava 1995. 1,10000 Zagreb</item>
      <item>MLINAREC - PLAVIĆ d.o.o., OIB 83594030513, Maksimirska 23,10000 Zagreb</item>
      <item>Robert Mlinarec, OIB 46803548138, Ulica Antuna Gustava Matoša 10,10430 Samobor</item>
      <item>Marko Plavić, OIB 64304588228, Maksimirska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83594030513</item>
      <item>, OIB 46803548138</item>
      <item>, OIB 64304588228</item>
    </izvorni_sadrzaj>
    <derivirana_varijabla naziv="DomainObject.Predmet.SudioniciListNazivOIB_1">
      <item>, OIB 85821130368</item>
      <item>, OIB 83594030513</item>
      <item>, OIB 46803548138</item>
      <item>, OIB 64304588228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2955</properties:Characters>
  <properties:Lines>74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2015-12-29T13:53:00Z</dcterms:created>
  <dc:creator>Korisnik</dc:creator>
  <cp:lastModifiedBy>Maja Hilje</cp:lastModifiedBy>
  <cp:lastPrinted>2015-12-29T13:52:00Z</cp:lastPrinted>
  <dcterms:modified xmlns:xsi="http://www.w3.org/2001/XMLSchema-instance" xsi:type="dcterms:W3CDTF">2015-12-29T14:02:00Z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