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c8c8" w14:paraId="b39c8c8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7A6805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7433E9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 xml:space="preserve">35000 Slavonski Brod                                                         </w:t>
      </w:r>
      <w:r w:rsidR="00E03CB6">
        <w:t>Broj:St-2065</w:t>
      </w:r>
      <w:r>
        <w:t>/201</w:t>
      </w:r>
      <w:r w:rsidR="004B7268">
        <w:t>6</w:t>
      </w:r>
      <w:r>
        <w:t>-</w:t>
      </w:r>
      <w:r w:rsidR="00E03CB6">
        <w:t>4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03CB6">
      <w:r>
        <w:t xml:space="preserve">      TRGOVAČKI SUD U OSIJEKU STALNA SLUŽBA TRGOVAČKOG SUDA U OSIJEKU,  po stečajnom sucu Davorinu Pavičić, povodom zahtjeva FINE  Regionalni centar </w:t>
      </w:r>
      <w:r w:rsidR="00E03CB6">
        <w:t>Osijek</w:t>
      </w:r>
      <w:r w:rsidR="004B7268">
        <w:t>,</w:t>
      </w:r>
      <w:r w:rsidR="000875F3">
        <w:t xml:space="preserve"> Podružnica </w:t>
      </w:r>
      <w:r w:rsidR="00E03CB6">
        <w:t>Slavonski Brod</w:t>
      </w:r>
      <w:r w:rsidR="000875F3">
        <w:t>,</w:t>
      </w:r>
      <w:r>
        <w:t xml:space="preserve"> za provedbu skraćenog stečajnog postupka po službenoj dužnosti nad dužnikom </w:t>
      </w:r>
      <w:r w:rsidR="00E03CB6">
        <w:t>KPS TECH CENTAR j.</w:t>
      </w:r>
      <w:r w:rsidR="004B7268">
        <w:t>d.o.o.</w:t>
      </w:r>
      <w:r w:rsidR="00E03CB6">
        <w:t xml:space="preserve"> za informatičke usluge i trgovinu</w:t>
      </w:r>
      <w:r w:rsidR="004B7268">
        <w:t>,</w:t>
      </w:r>
      <w:r>
        <w:t xml:space="preserve"> OIB: </w:t>
      </w:r>
      <w:r w:rsidR="00E03CB6">
        <w:t>62597190248</w:t>
      </w:r>
      <w:r>
        <w:t xml:space="preserve"> sa sjedištem </w:t>
      </w:r>
      <w:r w:rsidR="004B7268">
        <w:t xml:space="preserve">u </w:t>
      </w:r>
      <w:r w:rsidR="00E03CB6">
        <w:t>Šetalište braće Radić 23</w:t>
      </w:r>
      <w:r w:rsidR="004B7268">
        <w:t>,</w:t>
      </w:r>
      <w:r>
        <w:t xml:space="preserve"> </w:t>
      </w:r>
      <w:r w:rsidR="004B7268">
        <w:t>10000 Zagreb</w:t>
      </w:r>
      <w:r>
        <w:t xml:space="preserve"> , dana </w:t>
      </w:r>
      <w:r w:rsidR="00E03CB6">
        <w:t>30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E03CB6">
        <w:t>KPS TECH CENTAR j.d.o.o. za informatičke usluge i trgovinu, OIB: 62597190248 sa sjedištem u Šetalište braće Radić 23,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EC192B">
        <w:t xml:space="preserve">Siniša </w:t>
      </w:r>
      <w:proofErr w:type="spellStart"/>
      <w:r w:rsidR="00EC192B">
        <w:t>Rajnović</w:t>
      </w:r>
      <w:proofErr w:type="spellEnd"/>
      <w:r w:rsidR="000875F3" w:rsidRPr="00EC192B">
        <w:t xml:space="preserve">, </w:t>
      </w:r>
      <w:r w:rsidR="00EC192B">
        <w:t>Sv. Trojstva 87</w:t>
      </w:r>
      <w:r w:rsidR="000875F3" w:rsidRPr="00EC192B">
        <w:t xml:space="preserve">, </w:t>
      </w:r>
      <w:proofErr w:type="spellStart"/>
      <w:r w:rsidR="00EC192B">
        <w:t>Milanovac</w:t>
      </w:r>
      <w:proofErr w:type="spellEnd"/>
      <w:r w:rsidR="000875F3" w:rsidRPr="00EC192B">
        <w:t>,</w:t>
      </w:r>
      <w:r w:rsidR="00EC192B">
        <w:t xml:space="preserve"> Virovitica,</w:t>
      </w:r>
      <w:r w:rsidR="000875F3" w:rsidRPr="00EC192B">
        <w:t xml:space="preserve"> OIB: </w:t>
      </w:r>
      <w:r w:rsidR="00EC192B">
        <w:t>86217384445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E03CB6">
        <w:t>KPS TECH CENTAR j.d.o.o. za informatičke usluge i trgovinu, OIB: 62597190248 sa sjedištem u Šetalište braće Radić 23, 10000 Zagreb</w:t>
      </w:r>
      <w:r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03CB6">
        <w:t>07</w:t>
      </w:r>
      <w:r>
        <w:t xml:space="preserve">. </w:t>
      </w:r>
      <w:r w:rsidR="00E03CB6">
        <w:t>srpnja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E03CB6">
        <w:t>30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E03CB6">
        <w:t xml:space="preserve"> </w:t>
      </w:r>
      <w:proofErr w:type="spellStart"/>
      <w:r w:rsidR="00E03CB6">
        <w:t>Kevin</w:t>
      </w:r>
      <w:proofErr w:type="spellEnd"/>
      <w:r w:rsidR="00E03CB6">
        <w:t xml:space="preserve"> Radošević, Šetalište braće Radić 23, Slavonski Brod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  <w:r w:rsidR="00E03CB6">
        <w:t>Fini,banci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03CB6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7D0C9A">
        <w:rPr>
          <w:b/>
          <w:sz w:val="22"/>
          <w:szCs w:val="22"/>
        </w:rPr>
        <w:t>.</w:t>
      </w:r>
      <w:r w:rsidR="004B7268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23210"/>
    <w:rsid w:val="000875F3"/>
    <w:rsid w:val="000D59BE"/>
    <w:rsid w:val="001F4211"/>
    <w:rsid w:val="00396F19"/>
    <w:rsid w:val="003E051E"/>
    <w:rsid w:val="004B7268"/>
    <w:rsid w:val="00563A1B"/>
    <w:rsid w:val="007433E9"/>
    <w:rsid w:val="007A3E3B"/>
    <w:rsid w:val="007A6805"/>
    <w:rsid w:val="007D0C9A"/>
    <w:rsid w:val="008D41BF"/>
    <w:rsid w:val="00992253"/>
    <w:rsid w:val="009C72A9"/>
    <w:rsid w:val="00C25D83"/>
    <w:rsid w:val="00C74209"/>
    <w:rsid w:val="00E03CB6"/>
    <w:rsid w:val="00EC192B"/>
    <w:rsid w:val="00ED402A"/>
    <w:rsid w:val="00F5382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7433E9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7433E9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563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63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63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7433E9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7433E9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563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63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63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7807.42</izvorni_sadrzaj>
    <derivirana_varijabla naziv="DomainObject.Predmet.InicijalnaVrijednost_1">7807.42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</izvorni_sadrzaj>
    <derivirana_varijabla naziv="DomainObject.Predmet.PrimjedbaSuca_1">čl. 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KPS TECH CENTAR j.d.o.o. za informatičke usluge i trgovinu</izvorni_sadrzaj>
    <derivirana_varijabla naziv="DomainObject.Predmet.ProtustrankaFormated_1">  KPS TECH CENTAR j.d.o.o. za informatičke usluge i trgovinu</derivirana_varijabla>
  </DomainObject.Predmet.ProtustrankaFormated>
  <DomainObject.Predmet.ProtustrankaFormatedOIB>
    <izvorni_sadrzaj>  KPS TECH CENTAR j.d.o.o. za informatičke usluge i trgovinu, OIB 62597190248</izvorni_sadrzaj>
    <derivirana_varijabla naziv="DomainObject.Predmet.ProtustrankaFormatedOIB_1">  KPS TECH CENTAR j.d.o.o. za informatičke usluge i trgovinu, OIB 62597190248</derivirana_varijabla>
  </DomainObject.Predmet.ProtustrankaFormatedOIB>
  <DomainObject.Predmet.ProtustrankaFormatedWithAdress>
    <izvorni_sadrzaj> KPS TECH CENTAR j.d.o.o. za informatičke usluge i trgovinu, Šetalište braće Radić 23, 35000 Slavonski Brod</izvorni_sadrzaj>
    <derivirana_varijabla naziv="DomainObject.Predmet.ProtustrankaFormatedWithAdress_1"> KPS TECH CENTAR j.d.o.o. za informatičke usluge i trgovinu, Šetalište braće Radić 23, 35000 Slavonski Brod</derivirana_varijabla>
  </DomainObject.Predmet.ProtustrankaFormatedWithAdress>
  <DomainObject.Predmet.ProtustrankaFormatedWithAdressOIB>
    <izvorni_sadrzaj> KPS TECH CENTAR j.d.o.o. za informatičke usluge i trgovinu, OIB 62597190248, Šetalište braće Radić 23, 35000 Slavonski Brod</izvorni_sadrzaj>
    <derivirana_varijabla naziv="DomainObject.Predmet.ProtustrankaFormatedWithAdressOIB_1"> KPS TECH CENTAR j.d.o.o. za informatičke usluge i trgovinu, OIB 62597190248, Šetalište braće Radić 23, 35000 Slavonski Brod</derivirana_varijabla>
  </DomainObject.Predmet.ProtustrankaFormatedWithAdressOIB>
  <DomainObject.Predmet.ProtustrankaWithAdress>
    <izvorni_sadrzaj>KPS TECH CENTAR j.d.o.o. za informatičke usluge i trgovinu Šetalište braće Radić 23, 35000 Slavonski Brod</izvorni_sadrzaj>
    <derivirana_varijabla naziv="DomainObject.Predmet.ProtustrankaWithAdress_1">KPS TECH CENTAR j.d.o.o. za informatičke usluge i trgovinu Šetalište braće Radić 23, 35000 Slavonski Brod</derivirana_varijabla>
  </DomainObject.Predmet.ProtustrankaWithAdress>
  <DomainObject.Predmet.ProtustrankaWithAdressOIB>
    <izvorni_sadrzaj>KPS TECH CENTAR j.d.o.o. za informatičke usluge i trgovinu, OIB 62597190248, Šetalište braće Radić 23, 35000 Slavonski Brod</izvorni_sadrzaj>
    <derivirana_varijabla naziv="DomainObject.Predmet.ProtustrankaWithAdressOIB_1">KPS TECH CENTAR j.d.o.o. za informatičke usluge i trgovinu, OIB 62597190248, Šetalište braće Radić 23, 35000 Slavonski Brod</derivirana_varijabla>
  </DomainObject.Predmet.ProtustrankaWithAdressOIB>
  <DomainObject.Predmet.ProtustrankaNazivFormated>
    <izvorni_sadrzaj>KPS TECH CENTAR j.d.o.o. za informatičke usluge i trgovinu</izvorni_sadrzaj>
    <derivirana_varijabla naziv="DomainObject.Predmet.ProtustrankaNazivFormated_1">KPS TECH CENTAR j.d.o.o. za informatičke usluge i trgovinu</derivirana_varijabla>
  </DomainObject.Predmet.ProtustrankaNazivFormated>
  <DomainObject.Predmet.ProtustrankaNazivFormatedOIB>
    <izvorni_sadrzaj>KPS TECH CENTAR j.d.o.o. za informatičke usluge i trgovinu, OIB 62597190248</izvorni_sadrzaj>
    <derivirana_varijabla naziv="DomainObject.Predmet.ProtustrankaNazivFormatedOIB_1">KPS TECH CENTAR j.d.o.o. za informatičke usluge i trgovinu, OIB 62597190248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KPS TECH CENTAR j.d.o.o. za informatičke usluge i trgovinu</item>
    </izvorni_sadrzaj>
    <derivirana_varijabla naziv="DomainObject.Predmet.ProtuStrankaListFormated_1">
      <item>KPS TECH CENTAR j.d.o.o. za informatičke usluge i trgovinu</item>
    </derivirana_varijabla>
  </DomainObject.Predmet.ProtuStrankaListFormated>
  <DomainObject.Predmet.ProtuStrankaListFormatedOIB>
    <izvorni_sadrzaj>
      <item>KPS TECH CENTAR j.d.o.o. za informatičke usluge i trgovinu, OIB 62597190248</item>
    </izvorni_sadrzaj>
    <derivirana_varijabla naziv="DomainObject.Predmet.ProtuStrankaListFormatedOIB_1">
      <item>KPS TECH CENTAR j.d.o.o. za informatičke usluge i trgovinu, OIB 62597190248</item>
    </derivirana_varijabla>
  </DomainObject.Predmet.ProtuStrankaListFormatedOIB>
  <DomainObject.Predmet.ProtuStrankaListFormatedWithAdress>
    <izvorni_sadrzaj>
      <item>KPS TECH CENTAR j.d.o.o. za informatičke usluge i trgovinu, Šetalište braće Radić 23, 35000 Slavonski Brod</item>
    </izvorni_sadrzaj>
    <derivirana_varijabla naziv="DomainObject.Predmet.ProtuStrankaListFormatedWithAdress_1">
      <item>KPS TECH CENTAR j.d.o.o. za informatičke usluge i trgovinu, Šetalište braće Radić 23, 35000 Slavonski Brod</item>
    </derivirana_varijabla>
  </DomainObject.Predmet.ProtuStrankaListFormatedWithAdress>
  <DomainObject.Predmet.ProtuStrankaListFormatedWithAdressOIB>
    <izvorni_sadrzaj>
      <item>KPS TECH CENTAR j.d.o.o. za informatičke usluge i trgovinu, OIB 62597190248, Šetalište braće Radić 23, 35000 Slavonski Brod</item>
    </izvorni_sadrzaj>
    <derivirana_varijabla naziv="DomainObject.Predmet.ProtuStrankaListFormatedWithAdressOIB_1">
      <item>KPS TECH CENTAR j.d.o.o. za informatičke usluge i trgovinu, OIB 62597190248, Šetalište braće Radić 23, 35000 Slavonski Brod</item>
    </derivirana_varijabla>
  </DomainObject.Predmet.ProtuStrankaListFormatedWithAdressOIB>
  <DomainObject.Predmet.ProtuStrankaListNazivFormated>
    <izvorni_sadrzaj>
      <item>KPS TECH CENTAR j.d.o.o. za informatičke usluge i trgovinu</item>
    </izvorni_sadrzaj>
    <derivirana_varijabla naziv="DomainObject.Predmet.ProtuStrankaListNazivFormated_1">
      <item>KPS TECH CENTAR j.d.o.o. za informatičke usluge i trgovinu</item>
    </derivirana_varijabla>
  </DomainObject.Predmet.ProtuStrankaListNazivFormated>
  <DomainObject.Predmet.ProtuStrankaListNazivFormatedOIB>
    <izvorni_sadrzaj>
      <item>KPS TECH CENTAR j.d.o.o. za informatičke usluge i trgovinu, OIB 62597190248</item>
    </izvorni_sadrzaj>
    <derivirana_varijabla naziv="DomainObject.Predmet.ProtuStrankaListNazivFormatedOIB_1">
      <item>KPS TECH CENTAR j.d.o.o. za informatičke usluge i trgovinu, OIB 62597190248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KPS TECH CENTAR j.d.o.o. za informatičke usluge i trgovinu</izvorni_sadrzaj>
    <derivirana_varijabla naziv="DomainObject.Predmet.ProtustrankaIDrugi_1">KPS TECH CENTAR j.d.o.o. za informatičke usluge i trgovinu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KPS TECH CENTAR j.d.o.o. za informatičke usluge i trgovinu, OIB 62597190248, Šetalište braće Radić 23, 35000 Slavonski Brod</izvorni_sadrzaj>
    <derivirana_varijabla naziv="DomainObject.Predmet.ProtustrankaIDrugiAdressOIB_1">KPS TECH CENTAR j.d.o.o. za informatičke usluge i trgovinu, OIB 62597190248, Šetalište braće Radić 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KPS TECH CENTAR j.d.o.o. za informatičke usluge i trgovinu</item>
    </izvorni_sadrzaj>
    <derivirana_varijabla naziv="DomainObject.Predmet.SudioniciListNaziv_1">
      <item>FINANCIJSKA AGENCIJA RC OSIJEK</item>
      <item>KPS TECH CENTAR j.d.o.o. za informatičke usluge i trgovinu</item>
    </derivirana_varijabla>
  </DomainObject.Predmet.SudioniciListNaziv>
  <DomainObject.Predmet.SudioniciListAdressOIB>
    <izvorni_sadrzaj>
      <item>FINANCIJSKA AGENCIJA RC OSIJEK, OIB 85821130368, P.Krešimira IV 20,35000 Slavonski Brod</item>
      <item>KPS TECH CENTAR j.d.o.o. za informatičke usluge i trgovinu, OIB 62597190248, Šetalište braće Radić 23,35000 Slavonski Brod</item>
    </izvorni_sadrzaj>
    <derivirana_varijabla naziv="DomainObject.Predmet.SudioniciListAdressOIB_1">
      <item>FINANCIJSKA AGENCIJA RC OSIJEK, OIB 85821130368, P.Krešimira IV 20,35000 Slavonski Brod</item>
      <item>KPS TECH CENTAR j.d.o.o. za informatičke usluge i trgovinu, OIB 62597190248, Šetalište braće Radić 23,35000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62597190248</item>
    </izvorni_sadrzaj>
    <derivirana_varijabla naziv="DomainObject.Predmet.SudioniciListNazivOIB_1">
      <item>, OIB 85821130368</item>
      <item>, OIB 62597190248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863</properties:Words>
  <properties:Characters>4694</properties:Characters>
  <properties:Lines>162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2016-08-30T07:30:00Z</dcterms:created>
  <dc:creator>bconka</dc:creator>
  <cp:keywords/>
  <cp:lastModifiedBy>Davorin Pavičić</cp:lastModifiedBy>
  <cp:lastPrinted>2016-08-30T06:50:00Z</cp:lastPrinted>
  <dcterms:modified xmlns:xsi="http://www.w3.org/2001/XMLSchema-instance" xsi:type="dcterms:W3CDTF">2016-08-30T07:31:00Z</dcterms:modified>
  <cp:revision>3</cp:revision>
  <dc:subject/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