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8d1c" w14:paraId="cf58d1c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C06CD0">
        <w:rPr>
          <w:szCs w:val="24"/>
        </w:rPr>
        <w:t>918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06CD0">
        <w:t>TREMED</w:t>
      </w:r>
      <w:r w:rsidR="00C06CD0" w:rsidRPr="00B0058E">
        <w:t xml:space="preserve"> d.o.o., </w:t>
      </w:r>
      <w:r w:rsidR="00C06CD0">
        <w:t>Pribislavec, Zrinskih 1</w:t>
      </w:r>
      <w:r w:rsidR="00C06CD0" w:rsidRPr="00B0058E">
        <w:t xml:space="preserve">, MBS: </w:t>
      </w:r>
      <w:r w:rsidR="00C06CD0" w:rsidRPr="00375F13">
        <w:t>070103735</w:t>
      </w:r>
      <w:r w:rsidR="00C06CD0" w:rsidRPr="00B0058E">
        <w:t xml:space="preserve">, OIB: </w:t>
      </w:r>
      <w:r w:rsidR="00C06CD0" w:rsidRPr="00375F13">
        <w:t>44569648720</w:t>
      </w:r>
      <w:r w:rsidR="000571E3" w:rsidRPr="007F7A65">
        <w:t xml:space="preserve">, dana </w:t>
      </w:r>
      <w:r w:rsidR="00C06CD0">
        <w:t>2</w:t>
      </w:r>
      <w:r w:rsidR="00AD4FD4">
        <w:t>5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C06CD0" w:rsidRPr="00C06CD0">
        <w:t>TREMED d.o.o., Pribislavec, Zrinskih 1, MBS: 070103735, OIB: 44569648720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C06CD0">
        <w:rPr>
          <w:szCs w:val="24"/>
        </w:rPr>
        <w:t>2</w:t>
      </w:r>
      <w:r w:rsidR="00AD4FD4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C06CD0">
        <w:t>TREMED</w:t>
      </w:r>
      <w:r w:rsidR="00C06CD0" w:rsidRPr="00B0058E">
        <w:t xml:space="preserve"> d.o.o., </w:t>
      </w:r>
      <w:r w:rsidR="00C06CD0">
        <w:t>Pribislavec, Zrinskih 1</w:t>
      </w:r>
      <w:r w:rsidR="00C06CD0" w:rsidRPr="00B0058E">
        <w:t xml:space="preserve">, MBS: </w:t>
      </w:r>
      <w:r w:rsidR="00C06CD0" w:rsidRPr="00375F13">
        <w:t>070103735</w:t>
      </w:r>
      <w:r w:rsidR="00C06CD0" w:rsidRPr="00B0058E">
        <w:t xml:space="preserve">, OIB: </w:t>
      </w:r>
      <w:r w:rsidR="00C06CD0" w:rsidRPr="00375F13">
        <w:t>44569648720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AD4FD4" w:rsidRPr="00AD4FD4">
        <w:t>Sven Pirker, Varaždin, Trg kralja Tomislava 2, OIB: 17175634417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C06CD0">
        <w:t>TREMED</w:t>
      </w:r>
      <w:r w:rsidR="00C06CD0" w:rsidRPr="00B0058E">
        <w:t xml:space="preserve"> d.o.o., </w:t>
      </w:r>
      <w:r w:rsidR="00C06CD0">
        <w:t>Pribislavec, Zrinskih 1</w:t>
      </w:r>
      <w:r w:rsidR="00C06CD0" w:rsidRPr="00B0058E">
        <w:t xml:space="preserve">, MBS: </w:t>
      </w:r>
      <w:r w:rsidR="00C06CD0" w:rsidRPr="00375F13">
        <w:t>070103735</w:t>
      </w:r>
      <w:r w:rsidR="00C06CD0" w:rsidRPr="00B0058E">
        <w:t xml:space="preserve">, OIB: </w:t>
      </w:r>
      <w:r w:rsidR="00C06CD0" w:rsidRPr="00375F13">
        <w:t>44569648720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C06CD0">
        <w:rPr>
          <w:szCs w:val="24"/>
        </w:rPr>
        <w:t>26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C06CD0">
        <w:rPr>
          <w:szCs w:val="24"/>
        </w:rPr>
        <w:t>25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2A74AE" w:rsidR="002A74AE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2A74AE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AD4FD4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AD4FD4" w:rsidRPr="00AD4FD4">
        <w:t>TREMED d.o.o., Pribislavec, Zrinskih 1</w:t>
      </w:r>
    </w:p>
    <w:p w:rsidRDefault="00A80348" w:rsidP="00AD4FD4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AD4FD4" w:rsidRPr="00AD4FD4">
        <w:t>Robert Treska, Nedelišće, Prvomajska 27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AD4FD4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AD4FD4" w:rsidRPr="00AD4FD4">
        <w:t>Sven Pirker, Varaždi</w:t>
      </w:r>
      <w:r w:rsidR="00AD4FD4">
        <w:t>n, Trg kralja Tomislava 2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74AE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C06CD0">
      <w:t>918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A74AE"/>
    <w:rsid w:val="00316060"/>
    <w:rsid w:val="00351AF0"/>
    <w:rsid w:val="003736B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75BE"/>
    <w:rsid w:val="00A56BA2"/>
    <w:rsid w:val="00A80348"/>
    <w:rsid w:val="00A92369"/>
    <w:rsid w:val="00AA0A21"/>
    <w:rsid w:val="00AC5AD3"/>
    <w:rsid w:val="00AD4FD4"/>
    <w:rsid w:val="00AE3548"/>
    <w:rsid w:val="00B34567"/>
    <w:rsid w:val="00B375FC"/>
    <w:rsid w:val="00B7038C"/>
    <w:rsid w:val="00B8373D"/>
    <w:rsid w:val="00BF5CAE"/>
    <w:rsid w:val="00C06CD0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4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4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4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4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4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4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4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4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TREMED društvo s ograničenom odgovornošću za marketing</izvorni_sadrzaj>
    <derivirana_varijabla naziv="DomainObject.Predmet.ProtustrankaFormated_1">  TREMED društvo s ograničenom odgovornošću za marketing</derivirana_varijabla>
  </DomainObject.Predmet.ProtustrankaFormated>
  <DomainObject.Predmet.ProtustrankaFormatedOIB>
    <izvorni_sadrzaj>  TREMED društvo s ograničenom odgovornošću za marketing, OIB 44569648720</izvorni_sadrzaj>
    <derivirana_varijabla naziv="DomainObject.Predmet.ProtustrankaFormatedOIB_1">  TREMED društvo s ograničenom odgovornošću za marketing, OIB 44569648720</derivirana_varijabla>
  </DomainObject.Predmet.ProtustrankaFormatedOIB>
  <DomainObject.Predmet.ProtustrankaFormatedWithAdress>
    <izvorni_sadrzaj> TREMED društvo s ograničenom odgovornošću za marketing, Zrinskih 1, 40000 Pribislavec</izvorni_sadrzaj>
    <derivirana_varijabla naziv="DomainObject.Predmet.ProtustrankaFormatedWithAdress_1"> TREMED društvo s ograničenom odgovornošću za marketing, Zrinskih 1, 40000 Pribislavec</derivirana_varijabla>
  </DomainObject.Predmet.ProtustrankaFormatedWithAdress>
  <DomainObject.Predmet.ProtustrankaFormatedWithAdressOIB>
    <izvorni_sadrzaj> TREMED društvo s ograničenom odgovornošću za marketing, OIB 44569648720, Zrinskih 1, 40000 Pribislavec</izvorni_sadrzaj>
    <derivirana_varijabla naziv="DomainObject.Predmet.ProtustrankaFormatedWithAdressOIB_1"> TREMED društvo s ograničenom odgovornošću za marketing, OIB 44569648720, Zrinskih 1, 40000 Pribislavec</derivirana_varijabla>
  </DomainObject.Predmet.ProtustrankaFormatedWithAdressOIB>
  <DomainObject.Predmet.ProtustrankaWithAdress>
    <izvorni_sadrzaj>TREMED društvo s ograničenom odgovornošću za marketing Zrinskih 1, 40000 Pribislavec</izvorni_sadrzaj>
    <derivirana_varijabla naziv="DomainObject.Predmet.ProtustrankaWithAdress_1">TREMED društvo s ograničenom odgovornošću za marketing Zrinskih 1, 40000 Pribislavec</derivirana_varijabla>
  </DomainObject.Predmet.ProtustrankaWithAdress>
  <DomainObject.Predmet.ProtustrankaWithAdressOIB>
    <izvorni_sadrzaj>TREMED društvo s ograničenom odgovornošću za marketing, OIB 44569648720, Zrinskih 1, 40000 Pribislavec</izvorni_sadrzaj>
    <derivirana_varijabla naziv="DomainObject.Predmet.ProtustrankaWithAdressOIB_1">TREMED društvo s ograničenom odgovornošću za marketing, OIB 44569648720, Zrinskih 1, 40000 Pribislavec</derivirana_varijabla>
  </DomainObject.Predmet.ProtustrankaWithAdressOIB>
  <DomainObject.Predmet.ProtustrankaNazivFormated>
    <izvorni_sadrzaj>TREMED društvo s ograničenom odgovornošću za marketing</izvorni_sadrzaj>
    <derivirana_varijabla naziv="DomainObject.Predmet.ProtustrankaNazivFormated_1">TREMED društvo s ograničenom odgovornošću za marketing</derivirana_varijabla>
  </DomainObject.Predmet.ProtustrankaNazivFormated>
  <DomainObject.Predmet.ProtustrankaNazivFormatedOIB>
    <izvorni_sadrzaj>TREMED društvo s ograničenom odgovornošću za marketing, OIB 44569648720</izvorni_sadrzaj>
    <derivirana_varijabla naziv="DomainObject.Predmet.ProtustrankaNazivFormatedOIB_1">TREMED društvo s ograničenom odgovornošću za marketing, OIB 44569648720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4325.80</izvorni_sadrzaj>
    <derivirana_varijabla naziv="DomainObject.Predmet.TrenutnaVrijednost_1">4325.80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TREMED društvo s ograničenom odgovornošću za marketing</item>
    </izvorni_sadrzaj>
    <derivirana_varijabla naziv="DomainObject.Predmet.ProtuStrankaListFormated_1">
      <item>TREMED društvo s ograničenom odgovornošću za marketing</item>
    </derivirana_varijabla>
  </DomainObject.Predmet.ProtuStrankaListFormated>
  <DomainObject.Predmet.ProtuStrankaListFormatedOIB>
    <izvorni_sadrzaj>
      <item>TREMED društvo s ograničenom odgovornošću za marketing, OIB 44569648720</item>
    </izvorni_sadrzaj>
    <derivirana_varijabla naziv="DomainObject.Predmet.ProtuStrankaListFormatedOIB_1">
      <item>TREMED društvo s ograničenom odgovornošću za marketing, OIB 44569648720</item>
    </derivirana_varijabla>
  </DomainObject.Predmet.ProtuStrankaListFormatedOIB>
  <DomainObject.Predmet.ProtuStrankaListFormatedWithAdress>
    <izvorni_sadrzaj>
      <item>TREMED društvo s ograničenom odgovornošću za marketing, Zrinskih 1, 40000 Pribislavec</item>
    </izvorni_sadrzaj>
    <derivirana_varijabla naziv="DomainObject.Predmet.ProtuStrankaListFormatedWithAdress_1">
      <item>TREMED društvo s ograničenom odgovornošću za marketing, Zrinskih 1, 40000 Pribislavec</item>
    </derivirana_varijabla>
  </DomainObject.Predmet.ProtuStrankaListFormatedWithAdress>
  <DomainObject.Predmet.ProtuStrankaListFormatedWithAdressOIB>
    <izvorni_sadrzaj>
      <item>TREMED društvo s ograničenom odgovornošću za marketing, OIB 44569648720, Zrinskih 1, 40000 Pribislavec</item>
    </izvorni_sadrzaj>
    <derivirana_varijabla naziv="DomainObject.Predmet.ProtuStrankaListFormatedWithAdressOIB_1">
      <item>TREMED društvo s ograničenom odgovornošću za marketing, OIB 44569648720, Zrinskih 1, 40000 Pribislavec</item>
    </derivirana_varijabla>
  </DomainObject.Predmet.ProtuStrankaListFormatedWithAdressOIB>
  <DomainObject.Predmet.ProtuStrankaListNazivFormated>
    <izvorni_sadrzaj>
      <item>TREMED društvo s ograničenom odgovornošću za marketing</item>
    </izvorni_sadrzaj>
    <derivirana_varijabla naziv="DomainObject.Predmet.ProtuStrankaListNazivFormated_1">
      <item>TREMED društvo s ograničenom odgovornošću za marketing</item>
    </derivirana_varijabla>
  </DomainObject.Predmet.ProtuStrankaListNazivFormated>
  <DomainObject.Predmet.ProtuStrankaListNazivFormatedOIB>
    <izvorni_sadrzaj>
      <item>TREMED društvo s ograničenom odgovornošću za marketing, OIB 44569648720</item>
    </izvorni_sadrzaj>
    <derivirana_varijabla naziv="DomainObject.Predmet.ProtuStrankaListNazivFormatedOIB_1">
      <item>TREMED društvo s ograničenom odgovornošću za marketing, OIB 44569648720</item>
    </derivirana_varijabla>
  </DomainObject.Predmet.ProtuStrankaListNazivFormatedOIB>
  <DomainObject.Predmet.OstaliListFormated>
    <izvorni_sadrzaj>
      <item>E-oglasna ploča</item>
      <item>Sudski registar, Trgovački sud u Varaždinu</item>
      <item>Robert Treska</item>
      <item>Županijsko državno odvjetništvo u Varaždinu</item>
      <item>Porezna uprava - Ispostava Čakovec</item>
    </izvorni_sadrzaj>
    <derivirana_varijabla naziv="DomainObject.Predmet.OstaliListFormated_1">
      <item>E-oglasna ploča</item>
      <item>Sudski registar, Trgovački sud u Varaždinu</item>
      <item>Robert Treska</item>
      <item>Županijsko državno odvjetništvo u Varaždinu</item>
      <item>Porezna uprava - Ispostava Čakovec</item>
    </derivirana_varijabla>
  </DomainObject.Predmet.OstaliListFormated>
  <DomainObject.Predmet.OstaliListFormatedOIB>
    <izvorni_sadrzaj>
      <item>E-oglasna ploča</item>
      <item>Sudski registar, Trgovački sud u Varaždinu</item>
      <item>Robert Treska, OIB 48142323265</item>
      <item>Županijsko državno odvjetništvo u Varaždinu</item>
      <item>Porezna uprava - Ispostava Čakovec</item>
    </izvorni_sadrzaj>
    <derivirana_varijabla naziv="DomainObject.Predmet.OstaliListFormatedOIB_1">
      <item>E-oglasna ploča</item>
      <item>Sudski registar, Trgovački sud u Varaždinu</item>
      <item>Robert Treska, OIB 48142323265</item>
      <item>Županijsko državno odvjetništvo u Varaždinu</item>
      <item>Porezna uprava - Ispostava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Robert Treska, Prvomajska 27, 40000 Nedelišće</item>
      <item>Županijsko državno odvjetništvo u Varaždinu</item>
      <item>Porezna uprava - Ispostava Čakovec, O. Keršovanija 11, 40000 Čakovec</item>
    </izvorni_sadrzaj>
    <derivirana_varijabla naziv="DomainObject.Predmet.OstaliListFormatedWithAdress_1">
      <item>E-oglasna ploča</item>
      <item>Sudski registar, Trgovački sud u Varaždinu</item>
      <item>Robert Treska, Prvomajska 27, 40000 Nedelišće</item>
      <item>Županijsko državno odvjetništvo u Varaždinu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Robert Treska, OIB 48142323265, Prvomajska 27, 40000 Nedelišće</item>
      <item>Županijsko državno odvjetništvo u Varaždinu</item>
      <item>Porezna uprava - Ispostava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Robert Treska, OIB 48142323265, Prvomajska 27, 40000 Nedelišće</item>
      <item>Županijsko državno odvjetništvo u Varaždinu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Robert Treska</item>
      <item>Županijsko državno odvjetništvo u Varaždinu</item>
      <item>Porezna uprava - Ispostava Čakovec</item>
    </izvorni_sadrzaj>
    <derivirana_varijabla naziv="DomainObject.Predmet.OstaliListNazivFormated_1">
      <item>E-oglasna ploča</item>
      <item>Sudski registar, Trgovački sud u Varaždinu</item>
      <item>Robert Treska</item>
      <item>Županijsko državno odvjetništvo u Varaždinu</item>
      <item>Porezna uprava - Ispostava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Robert Treska, OIB 48142323265</item>
      <item>Županijsko državno odvjetništvo u Varaždinu</item>
      <item>Porezna uprava - Ispostava Čakovec</item>
    </izvorni_sadrzaj>
    <derivirana_varijabla naziv="DomainObject.Predmet.OstaliListNazivFormatedOIB_1">
      <item>E-oglasna ploča</item>
      <item>Sudski registar, Trgovački sud u Varaždinu</item>
      <item>Robert Treska, OIB 48142323265</item>
      <item>Županijsko državno odvjetništvo u Varaždinu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TREMED društvo s ograničenom odgovornošću za marketing</izvorni_sadrzaj>
    <derivirana_varijabla naziv="DomainObject.Predmet.ProtustrankaIDrugi_1">TREMED društvo s ograničenom odgovornošću za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TREMED društvo s ograničenom odgovornošću za marketing, OIB 44569648720, Zrinskih 1, 40000 Pribislavec</izvorni_sadrzaj>
    <derivirana_varijabla naziv="DomainObject.Predmet.ProtustrankaIDrugiAdressOIB_1">TREMED društvo s ograničenom odgovornošću za marketing, OIB 44569648720, Zrinskih 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TREMED društvo s ograničenom odgovornošću za marketing</item>
      <item>E-oglasna ploča</item>
      <item>Sudski registar, Trgovački sud u Varaždinu</item>
      <item>Robert Treska</item>
      <item>Županijsko državno odvjetništvo u Varaždinu</item>
      <item>Porezna uprava - Ispostava Čakovec</item>
    </izvorni_sadrzaj>
    <derivirana_varijabla naziv="DomainObject.Predmet.SudioniciListNaziv_1">
      <item>Financijska agencija</item>
      <item>TREMED društvo s ograničenom odgovornošću za marketing</item>
      <item>E-oglasna ploča</item>
      <item>Sudski registar, Trgovački sud u Varaždinu</item>
      <item>Robert Treska</item>
      <item>Županijsko državno odvjetništvo u Varaždinu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TREMED društvo s ograničenom odgovornošću za marketing, OIB 44569648720, Zrinskih 1,40000 Pribislavec</item>
      <item>E-oglasna ploča</item>
      <item>Sudski registar, Trgovački sud u Varaždinu</item>
      <item>Robert Treska, OIB 48142323265, Prvomajska 27,40000 Nedelišće</item>
      <item>Županijsko državno odvjetništvo u Varaždinu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TREMED društvo s ograničenom odgovornošću za marketing, OIB 44569648720, Zrinskih 1,40000 Pribislavec</item>
      <item>E-oglasna ploča</item>
      <item>Sudski registar, Trgovački sud u Varaždinu</item>
      <item>Robert Treska, OIB 48142323265, Prvomajska 27,40000 Nedelišće</item>
      <item>Županijsko državno odvjetništvo u Varaždinu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44569648720</item>
      <item>, OIB null</item>
      <item>, OIB null</item>
      <item>, OIB 48142323265</item>
      <item>, OIB null</item>
      <item>, OIB null</item>
    </izvorni_sadrzaj>
    <derivirana_varijabla naziv="DomainObject.Predmet.SudioniciListNazivOIB_1">
      <item>, OIB 85821130368</item>
      <item>, OIB 44569648720</item>
      <item>, OIB null</item>
      <item>, OIB null</item>
      <item>, OIB 48142323265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2744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2016-01-25T08:38:00Z</dcterms:created>
  <dc:creator>Ljubica Makovec</dc:creator>
  <cp:lastModifiedBy>Nevenka Vuković</cp:lastModifiedBy>
  <cp:lastPrinted>2016-01-22T09:33:00Z</cp:lastPrinted>
  <dcterms:modified xmlns:xsi="http://www.w3.org/2001/XMLSchema-instance" xsi:type="dcterms:W3CDTF">2016-01-25T09:04:00Z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