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5897" w14:paraId="79f589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810BA">
        <w:t>26</w:t>
      </w:r>
      <w:r w:rsidR="00932357">
        <w:t>/</w:t>
      </w:r>
      <w:r w:rsidR="00913005">
        <w:t>20</w:t>
      </w:r>
      <w:r w:rsidR="00BA1C62">
        <w:t>1</w:t>
      </w:r>
      <w:r w:rsidR="00A810BA">
        <w:t>8</w:t>
      </w:r>
      <w:r w:rsidR="0056476C">
        <w:t>-</w:t>
      </w:r>
      <w:r w:rsidR="00E92756">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A810BA" w:rsidRPr="00A810BA">
        <w:t>VEDUTO USLUGE d.o.o.</w:t>
      </w:r>
      <w:r w:rsidR="0042029B" w:rsidRPr="00A810BA">
        <w:t>,</w:t>
      </w:r>
      <w:r w:rsidR="005C2F92" w:rsidRPr="00A810BA">
        <w:t xml:space="preserve"> </w:t>
      </w:r>
      <w:r w:rsidR="00A810BA" w:rsidRPr="00A810BA">
        <w:t>Hrvatski Leskovac, Nedeljska 7</w:t>
      </w:r>
      <w:r w:rsidR="005C2F92" w:rsidRPr="00A810BA">
        <w:t>,</w:t>
      </w:r>
      <w:r w:rsidR="0042029B" w:rsidRPr="00A810BA">
        <w:t xml:space="preserve"> </w:t>
      </w:r>
      <w:r w:rsidRPr="00A810BA">
        <w:t>OIB</w:t>
      </w:r>
      <w:r w:rsidR="009B6896" w:rsidRPr="00A810BA">
        <w:t xml:space="preserve"> </w:t>
      </w:r>
      <w:r w:rsidR="00A810BA" w:rsidRPr="00A810BA">
        <w:t>39881486738</w:t>
      </w:r>
      <w:r w:rsidR="004F6916" w:rsidRPr="00380F03">
        <w:t>,</w:t>
      </w:r>
      <w:r w:rsidR="00F65036" w:rsidRPr="004E2A47">
        <w:t xml:space="preserve"> </w:t>
      </w:r>
      <w:r w:rsidR="000A2CA0" w:rsidRPr="004E2A47">
        <w:t xml:space="preserve">dana </w:t>
      </w:r>
      <w:r w:rsidR="00E963F2">
        <w:t>4</w:t>
      </w:r>
      <w:r w:rsidR="007D0AD7">
        <w:t xml:space="preserve">. </w:t>
      </w:r>
      <w:r w:rsidR="00BC1782">
        <w:t>svibnja</w:t>
      </w:r>
      <w:r w:rsidR="00E3656E" w:rsidRPr="004E2A47">
        <w:t xml:space="preserve"> 2018</w:t>
      </w:r>
      <w:r w:rsidR="000A2CA0" w:rsidRPr="004E2A4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A810BA" w:rsidRPr="00A810BA">
        <w:t>VEDUTO USLUGE d.o.o., Hrvatski Leskovac, Nedeljska 7, OIB 39881486738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A810BA" w:rsidRPr="00A810BA">
        <w:t>VEDUTO USLUGE d.o.o., Hrvatski Leskovac, Nedeljska 7, OIB 39881486738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A810BA" w:rsidP="000A2CA0" w:rsidR="000A2CA0" w:rsidRPr="00C254D4">
      <w:pPr>
        <w:jc w:val="both"/>
        <w:rPr>
          <w:b/>
        </w:rPr>
      </w:pPr>
      <w:r>
        <w:rPr>
          <w:b/>
        </w:rPr>
        <w:t>12</w:t>
      </w:r>
      <w:r w:rsidR="00BC1782">
        <w:rPr>
          <w:b/>
        </w:rPr>
        <w:t xml:space="preserve">. </w:t>
      </w:r>
      <w:r>
        <w:rPr>
          <w:b/>
        </w:rPr>
        <w:t>rujan</w:t>
      </w:r>
      <w:r w:rsidR="00B602B5">
        <w:rPr>
          <w:b/>
        </w:rPr>
        <w:t xml:space="preserve"> 2018</w:t>
      </w:r>
      <w:r w:rsidR="000A2CA0" w:rsidRPr="00C254D4">
        <w:rPr>
          <w:b/>
        </w:rPr>
        <w:t xml:space="preserve">. godine u </w:t>
      </w:r>
      <w:r>
        <w:rPr>
          <w:b/>
        </w:rPr>
        <w:t>9</w:t>
      </w:r>
      <w:r w:rsidR="00EA6B80">
        <w:rPr>
          <w:b/>
        </w:rPr>
        <w:t>,</w:t>
      </w:r>
      <w:r>
        <w:rPr>
          <w:b/>
        </w:rPr>
        <w:t>1</w:t>
      </w:r>
      <w:r w:rsidR="00106087">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A810BA" w:rsidRPr="00A810BA">
        <w:t>VEDUTO USLUGE d.o.o., Hrvatski Leskovac</w:t>
      </w:r>
    </w:p>
    <w:p w:rsidRDefault="000A2CA0" w:rsidP="00F8531A" w:rsidR="00F8531A" w:rsidRPr="00510377">
      <w:r w:rsidRPr="00C254D4">
        <w:t>-</w:t>
      </w:r>
      <w:r w:rsidR="005C6BCD" w:rsidRPr="00C254D4">
        <w:t xml:space="preserve"> zakonski zastupnik </w:t>
      </w:r>
      <w:r w:rsidR="005C6BCD" w:rsidRPr="00951777">
        <w:t>dužnika</w:t>
      </w:r>
      <w:r w:rsidR="00293FDF" w:rsidRPr="00951777">
        <w:t xml:space="preserve"> </w:t>
      </w:r>
      <w:r w:rsidR="00A810BA" w:rsidRPr="00A810BA">
        <w:t>Marin Žeravica</w:t>
      </w:r>
    </w:p>
    <w:p w:rsidRDefault="000A2CA0" w:rsidP="000A2CA0" w:rsidR="000A2CA0">
      <w:r w:rsidRPr="004E2A47">
        <w:t>- FINA</w:t>
      </w:r>
    </w:p>
    <w:p w:rsidRDefault="00510377" w:rsidP="009A0725" w:rsidR="004D5990">
      <w:r>
        <w:t xml:space="preserve">- </w:t>
      </w:r>
      <w:r w:rsidR="000B3FF7">
        <w:t>Erste &amp; Steiermarkische bank d.d.</w:t>
      </w:r>
    </w:p>
    <w:p w:rsidRDefault="000B3FF7" w:rsidP="009A0725" w:rsidR="000B3FF7" w:rsidRPr="000B3FF7">
      <w:r w:rsidRPr="000B3FF7">
        <w:t>- VENETO BANKA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810BA">
        <w:t>4. siječnja</w:t>
      </w:r>
      <w:r w:rsidR="000F5B06">
        <w:t xml:space="preserve"> 201</w:t>
      </w:r>
      <w:r w:rsidR="00A810BA">
        <w:t>8</w:t>
      </w:r>
      <w:r w:rsidRPr="00C254D4">
        <w:t>. prijedlog za otvaranje stečajnog postupka nad dužnikom</w:t>
      </w:r>
      <w:r w:rsidR="004E2A47">
        <w:t xml:space="preserve"> </w:t>
      </w:r>
      <w:r w:rsidR="00A810BA" w:rsidRPr="00A810BA">
        <w:t>VEDUTO USLUGE d.o.o., Hrvatski Leskovac, Nedeljska 7, OIB 39881486738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810BA">
        <w:t>29</w:t>
      </w:r>
      <w:r w:rsidR="00BC1782">
        <w:t>. prosinca</w:t>
      </w:r>
      <w:r w:rsidR="00510377">
        <w:t xml:space="preserve"> 201</w:t>
      </w:r>
      <w:r w:rsidR="00BC1782">
        <w:t>7</w:t>
      </w:r>
      <w:r w:rsidR="000518E3">
        <w:t>. dužnik u Očevidniku redoslijeda osnova za plaćanje ima evidentirane neizvršene osnove za plaćanje</w:t>
      </w:r>
      <w:r w:rsidR="00ED6750">
        <w:t xml:space="preserve"> u neprekidnom razdoblju od </w:t>
      </w:r>
      <w:r w:rsidR="00A810BA">
        <w:t>120</w:t>
      </w:r>
      <w:r w:rsidR="00ED6750">
        <w:t xml:space="preserve"> dana,</w:t>
      </w:r>
      <w:r w:rsidR="000518E3">
        <w:t xml:space="preserve"> u ukupnom iznosu od </w:t>
      </w:r>
      <w:r w:rsidR="00A810BA">
        <w:t>270.778,04</w:t>
      </w:r>
      <w:r w:rsidR="000518E3">
        <w:t xml:space="preserve"> kn, te da dužnik ima </w:t>
      </w:r>
      <w:r w:rsidR="0010608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810BA">
        <w:t>Erste &amp; Steiermarkische bank</w:t>
      </w:r>
      <w:r w:rsidR="00BC1782">
        <w:t xml:space="preserve"> d.d.</w:t>
      </w:r>
      <w:r w:rsidR="00A810BA">
        <w:t xml:space="preserve"> i Veneto banke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810BA">
        <w:t>29</w:t>
      </w:r>
      <w:r w:rsidR="00BC1782">
        <w:t>. prosinca 2017</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963F2">
        <w:t>4</w:t>
      </w:r>
      <w:r w:rsidR="00BC1782">
        <w:t>. svibnja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4B71BB">
        <w:t xml:space="preserve">      </w:t>
      </w:r>
      <w:r w:rsidR="00E92756">
        <w:t xml:space="preserve">        </w:t>
      </w:r>
      <w:r w:rsidR="004B71BB">
        <w:t xml:space="preserve"> </w:t>
      </w:r>
      <w:r w:rsidRPr="00C254D4">
        <w:t xml:space="preserve">Sudac: </w:t>
      </w:r>
    </w:p>
    <w:p w:rsidRDefault="000A2CA0" w:rsidP="004B71BB" w:rsidR="005058C0">
      <w:r w:rsidRPr="00C254D4">
        <w:t xml:space="preserve">                                                                                                </w:t>
      </w:r>
      <w:r w:rsidR="00C0305E" w:rsidRPr="00C254D4">
        <w:t xml:space="preserve">              </w:t>
      </w:r>
      <w:r w:rsidRPr="00C254D4">
        <w:t xml:space="preserve">  Goranka Boljkovac</w:t>
      </w:r>
      <w:r w:rsidR="00E92756">
        <w:t>,v.r.</w:t>
      </w:r>
    </w:p>
    <w:p w:rsidRDefault="00E92756" w:rsidP="004B71BB" w:rsidR="00E92756"/>
    <w:p w:rsidRDefault="00E92756" w:rsidP="00E92756" w:rsidR="00E92756">
      <w:pPr>
        <w:jc w:val="right"/>
      </w:pPr>
      <w:r>
        <w:t>Za točnost otpravka-</w:t>
      </w:r>
    </w:p>
    <w:p w:rsidRDefault="00E92756" w:rsidP="00E92756" w:rsidR="00E92756">
      <w:pPr>
        <w:jc w:val="right"/>
      </w:pPr>
      <w:r>
        <w:t>ovlašteni službenik:</w:t>
      </w:r>
    </w:p>
    <w:p w:rsidRDefault="00E92756" w:rsidP="00E92756" w:rsidR="00E92756">
      <w:pPr>
        <w:jc w:val="right"/>
      </w:pPr>
      <w:r>
        <w:t>Marina Markić</w:t>
      </w:r>
    </w:p>
    <w:p w:rsidRDefault="004B71BB" w:rsidP="00E92756" w:rsidR="004B71BB">
      <w:pPr>
        <w:jc w:val="right"/>
      </w:pPr>
    </w:p>
    <w:p w:rsidRDefault="004B71BB" w:rsidP="004B71BB" w:rsidR="004B71BB"/>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290" w:rsidR="00AE4290">
      <w:r>
        <w:separator/>
      </w:r>
    </w:p>
  </w:endnote>
  <w:endnote w:id="0" w:type="continuationSeparator">
    <w:p w:rsidRDefault="00AE4290" w:rsidR="00AE42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290" w:rsidR="00AE4290">
      <w:r>
        <w:separator/>
      </w:r>
    </w:p>
  </w:footnote>
  <w:footnote w:id="0" w:type="continuationSeparator">
    <w:p w:rsidRDefault="00AE4290" w:rsidR="00AE42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1691">
      <w:rPr>
        <w:rStyle w:val="Brojstranice"/>
        <w:noProof/>
      </w:rPr>
      <w:t>2</w:t>
    </w:r>
    <w:r>
      <w:rPr>
        <w:rStyle w:val="Brojstranice"/>
      </w:rPr>
      <w:fldChar w:fldCharType="end"/>
    </w:r>
  </w:p>
  <w:p w:rsidRDefault="0062255B" w:rsidP="004D27C4" w:rsidR="00874E6C">
    <w:pPr>
      <w:pStyle w:val="Zaglavlje"/>
      <w:jc w:val="right"/>
    </w:pPr>
    <w:r>
      <w:t>4 St-</w:t>
    </w:r>
    <w:r w:rsidR="00A810BA">
      <w:t>26</w:t>
    </w:r>
    <w:r w:rsidR="00700A85">
      <w:t>/</w:t>
    </w:r>
    <w:r w:rsidR="00913005">
      <w:t>20</w:t>
    </w:r>
    <w:r w:rsidR="00700A85">
      <w:t>1</w:t>
    </w:r>
    <w:r w:rsidR="00A810BA">
      <w:t>8</w:t>
    </w:r>
    <w:r w:rsidR="00913005">
      <w:t>-</w:t>
    </w:r>
    <w:r w:rsidR="00E92756">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67A5B"/>
    <w:rsid w:val="00071D97"/>
    <w:rsid w:val="0007244C"/>
    <w:rsid w:val="00092467"/>
    <w:rsid w:val="000A2CA0"/>
    <w:rsid w:val="000B3FF7"/>
    <w:rsid w:val="000B4426"/>
    <w:rsid w:val="000C6A41"/>
    <w:rsid w:val="000E25F5"/>
    <w:rsid w:val="000E7C58"/>
    <w:rsid w:val="000F0A0A"/>
    <w:rsid w:val="000F2F22"/>
    <w:rsid w:val="000F49B7"/>
    <w:rsid w:val="000F5B06"/>
    <w:rsid w:val="00106087"/>
    <w:rsid w:val="00107157"/>
    <w:rsid w:val="00123910"/>
    <w:rsid w:val="0012580B"/>
    <w:rsid w:val="001361E0"/>
    <w:rsid w:val="00151419"/>
    <w:rsid w:val="00152A0F"/>
    <w:rsid w:val="001535C7"/>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0DB9"/>
    <w:rsid w:val="0027227B"/>
    <w:rsid w:val="002736A4"/>
    <w:rsid w:val="00273B00"/>
    <w:rsid w:val="00277F8E"/>
    <w:rsid w:val="0028164B"/>
    <w:rsid w:val="0028385D"/>
    <w:rsid w:val="002838C3"/>
    <w:rsid w:val="00284596"/>
    <w:rsid w:val="0028644D"/>
    <w:rsid w:val="00291AE6"/>
    <w:rsid w:val="00293FDF"/>
    <w:rsid w:val="00294012"/>
    <w:rsid w:val="00295F32"/>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0F03"/>
    <w:rsid w:val="00384A51"/>
    <w:rsid w:val="003851F3"/>
    <w:rsid w:val="0039056D"/>
    <w:rsid w:val="003964AF"/>
    <w:rsid w:val="003A03C9"/>
    <w:rsid w:val="003A15BF"/>
    <w:rsid w:val="003A46FC"/>
    <w:rsid w:val="003B7C07"/>
    <w:rsid w:val="003C64DB"/>
    <w:rsid w:val="003E51D1"/>
    <w:rsid w:val="003F01AE"/>
    <w:rsid w:val="003F1022"/>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75E2C"/>
    <w:rsid w:val="004A103A"/>
    <w:rsid w:val="004A5CD7"/>
    <w:rsid w:val="004B32BE"/>
    <w:rsid w:val="004B4514"/>
    <w:rsid w:val="004B5305"/>
    <w:rsid w:val="004B71BB"/>
    <w:rsid w:val="004C4304"/>
    <w:rsid w:val="004C440C"/>
    <w:rsid w:val="004D27C4"/>
    <w:rsid w:val="004D2F17"/>
    <w:rsid w:val="004D5990"/>
    <w:rsid w:val="004E2A47"/>
    <w:rsid w:val="004E33BC"/>
    <w:rsid w:val="004E45AF"/>
    <w:rsid w:val="004E7BDB"/>
    <w:rsid w:val="004F27B7"/>
    <w:rsid w:val="004F6916"/>
    <w:rsid w:val="005058C0"/>
    <w:rsid w:val="00510377"/>
    <w:rsid w:val="00513D62"/>
    <w:rsid w:val="00531166"/>
    <w:rsid w:val="0053264E"/>
    <w:rsid w:val="00532669"/>
    <w:rsid w:val="00535276"/>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46B54"/>
    <w:rsid w:val="006526D8"/>
    <w:rsid w:val="00654B0B"/>
    <w:rsid w:val="006762F5"/>
    <w:rsid w:val="00683588"/>
    <w:rsid w:val="00692A6B"/>
    <w:rsid w:val="006A17D9"/>
    <w:rsid w:val="006D4B4D"/>
    <w:rsid w:val="006E26CB"/>
    <w:rsid w:val="006E6641"/>
    <w:rsid w:val="006F7EB0"/>
    <w:rsid w:val="00700A85"/>
    <w:rsid w:val="00707B24"/>
    <w:rsid w:val="0071044D"/>
    <w:rsid w:val="0071280E"/>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7D0AD7"/>
    <w:rsid w:val="00801A6D"/>
    <w:rsid w:val="00803C0F"/>
    <w:rsid w:val="008046BD"/>
    <w:rsid w:val="00841218"/>
    <w:rsid w:val="0086086F"/>
    <w:rsid w:val="00874E6C"/>
    <w:rsid w:val="00875593"/>
    <w:rsid w:val="0089639F"/>
    <w:rsid w:val="008A001F"/>
    <w:rsid w:val="008A57BC"/>
    <w:rsid w:val="008B0C22"/>
    <w:rsid w:val="008B295A"/>
    <w:rsid w:val="008C2BBA"/>
    <w:rsid w:val="008C64D3"/>
    <w:rsid w:val="008E12A2"/>
    <w:rsid w:val="0090344F"/>
    <w:rsid w:val="00906436"/>
    <w:rsid w:val="0090707B"/>
    <w:rsid w:val="00913005"/>
    <w:rsid w:val="009304A8"/>
    <w:rsid w:val="00932357"/>
    <w:rsid w:val="00937A73"/>
    <w:rsid w:val="00945F2A"/>
    <w:rsid w:val="00950276"/>
    <w:rsid w:val="00951777"/>
    <w:rsid w:val="00960393"/>
    <w:rsid w:val="00973C18"/>
    <w:rsid w:val="0099250A"/>
    <w:rsid w:val="009A0725"/>
    <w:rsid w:val="009A0E71"/>
    <w:rsid w:val="009B029E"/>
    <w:rsid w:val="009B6896"/>
    <w:rsid w:val="009D782C"/>
    <w:rsid w:val="009E7DDE"/>
    <w:rsid w:val="009F2598"/>
    <w:rsid w:val="009F65F4"/>
    <w:rsid w:val="00A031C0"/>
    <w:rsid w:val="00A0497F"/>
    <w:rsid w:val="00A33A8F"/>
    <w:rsid w:val="00A42609"/>
    <w:rsid w:val="00A42DB8"/>
    <w:rsid w:val="00A52C2B"/>
    <w:rsid w:val="00A72D4E"/>
    <w:rsid w:val="00A743A9"/>
    <w:rsid w:val="00A77042"/>
    <w:rsid w:val="00A77C50"/>
    <w:rsid w:val="00A810BA"/>
    <w:rsid w:val="00A834A5"/>
    <w:rsid w:val="00A8529D"/>
    <w:rsid w:val="00A97F6D"/>
    <w:rsid w:val="00AA4F14"/>
    <w:rsid w:val="00AB2253"/>
    <w:rsid w:val="00AE4290"/>
    <w:rsid w:val="00AE7D21"/>
    <w:rsid w:val="00AF107C"/>
    <w:rsid w:val="00AF133C"/>
    <w:rsid w:val="00AF2448"/>
    <w:rsid w:val="00AF30BA"/>
    <w:rsid w:val="00AF46BC"/>
    <w:rsid w:val="00B00B00"/>
    <w:rsid w:val="00B04F13"/>
    <w:rsid w:val="00B04FDE"/>
    <w:rsid w:val="00B05CE8"/>
    <w:rsid w:val="00B11691"/>
    <w:rsid w:val="00B1314F"/>
    <w:rsid w:val="00B202B1"/>
    <w:rsid w:val="00B31719"/>
    <w:rsid w:val="00B334EE"/>
    <w:rsid w:val="00B34FE7"/>
    <w:rsid w:val="00B565E9"/>
    <w:rsid w:val="00B602B5"/>
    <w:rsid w:val="00B65105"/>
    <w:rsid w:val="00B70F3D"/>
    <w:rsid w:val="00B7695D"/>
    <w:rsid w:val="00B8635D"/>
    <w:rsid w:val="00BA1C62"/>
    <w:rsid w:val="00BA53E3"/>
    <w:rsid w:val="00BB16CB"/>
    <w:rsid w:val="00BB2E24"/>
    <w:rsid w:val="00BC1782"/>
    <w:rsid w:val="00BC4823"/>
    <w:rsid w:val="00BE1919"/>
    <w:rsid w:val="00BE3247"/>
    <w:rsid w:val="00BE568F"/>
    <w:rsid w:val="00BE5C8D"/>
    <w:rsid w:val="00BE71B4"/>
    <w:rsid w:val="00BF1262"/>
    <w:rsid w:val="00BF3C8F"/>
    <w:rsid w:val="00C0305E"/>
    <w:rsid w:val="00C11889"/>
    <w:rsid w:val="00C254D4"/>
    <w:rsid w:val="00C26418"/>
    <w:rsid w:val="00C27193"/>
    <w:rsid w:val="00C33327"/>
    <w:rsid w:val="00C46D6F"/>
    <w:rsid w:val="00C47A81"/>
    <w:rsid w:val="00C50F6D"/>
    <w:rsid w:val="00C5370E"/>
    <w:rsid w:val="00C6766E"/>
    <w:rsid w:val="00C67E23"/>
    <w:rsid w:val="00C9513C"/>
    <w:rsid w:val="00C96FA0"/>
    <w:rsid w:val="00CA642D"/>
    <w:rsid w:val="00CB4CFF"/>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209A"/>
    <w:rsid w:val="00E03C0B"/>
    <w:rsid w:val="00E07BA0"/>
    <w:rsid w:val="00E1498A"/>
    <w:rsid w:val="00E15553"/>
    <w:rsid w:val="00E21746"/>
    <w:rsid w:val="00E23305"/>
    <w:rsid w:val="00E3656E"/>
    <w:rsid w:val="00E516AC"/>
    <w:rsid w:val="00E54B8D"/>
    <w:rsid w:val="00E57C2A"/>
    <w:rsid w:val="00E61A67"/>
    <w:rsid w:val="00E64F26"/>
    <w:rsid w:val="00E92756"/>
    <w:rsid w:val="00E92763"/>
    <w:rsid w:val="00E963F2"/>
    <w:rsid w:val="00EA5450"/>
    <w:rsid w:val="00EA6B80"/>
    <w:rsid w:val="00EB6A7C"/>
    <w:rsid w:val="00EC0FC8"/>
    <w:rsid w:val="00EC7F36"/>
    <w:rsid w:val="00ED05A6"/>
    <w:rsid w:val="00ED3AFB"/>
    <w:rsid w:val="00ED4145"/>
    <w:rsid w:val="00ED6750"/>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897"/>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5276"/>
    <w:rPr>
      <w:color w:val="808080"/>
      <w:bdr w:space="0" w:sz="0" w:color="auto" w:val="none"/>
      <w:shd w:fill="auto" w:color="auto" w:val="clear"/>
    </w:rPr>
  </w:style>
  <w:style w:customStyle="true" w:styleId="eSPISCCParagraphDefaultFont" w:type="character">
    <w:name w:val="eSPIS_CC_Paragraph Default Font"/>
    <w:basedOn w:val="Zadanifontodlomka"/>
    <w:rsid w:val="005352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5276"/>
    <w:rPr>
      <w:bdr w:space="0" w:sz="0" w:color="auto" w:val="none"/>
      <w:shd w:fill="FFFFCC" w:color="auto" w:val="clear"/>
      <w:lang w:val="hr-HR"/>
    </w:rPr>
  </w:style>
  <w:style w:customStyle="true" w:styleId="PozadinaSvijetloCrvena" w:type="character">
    <w:name w:val="Pozadina_SvijetloCrvena"/>
    <w:basedOn w:val="eSPISCCParagraphDefaultFont"/>
    <w:rsid w:val="005352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52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35276"/>
    <w:rPr>
      <w:color w:val="808080"/>
      <w:bdr w:color="auto" w:space="0" w:sz="0" w:val="none"/>
      <w:shd w:color="auto" w:fill="auto" w:val="clear"/>
    </w:rPr>
  </w:style>
  <w:style w:customStyle="1" w:styleId="eSPISCCParagraphDefaultFont" w:type="character">
    <w:name w:val="eSPIS_CC_Paragraph Default Font"/>
    <w:basedOn w:val="Zadanifontodlomka"/>
    <w:rsid w:val="005352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5276"/>
    <w:rPr>
      <w:bdr w:color="auto" w:space="0" w:sz="0" w:val="none"/>
      <w:shd w:color="auto" w:fill="FFFFCC" w:val="clear"/>
      <w:lang w:val="hr-HR"/>
    </w:rPr>
  </w:style>
  <w:style w:customStyle="1" w:styleId="PozadinaSvijetloCrvena" w:type="character">
    <w:name w:val="Pozadina_SvijetloCrvena"/>
    <w:basedOn w:val="eSPISCCParagraphDefaultFont"/>
    <w:rsid w:val="005352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52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St-26/2018-6</izvorni_sadrzaj>
    <derivirana_varijabla naziv="DomainObject.Oznaka_1">St-26/2018-6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VEDUTO USLUGE j.d.o.o. zastupanog po punomoćniku Marin Žeravica</izvorni_sadrzaj>
    <derivirana_varijabla naziv="DomainObject.Predmet.ProtustrankaFormated_1">  VEDUTO USLUGE j.d.o.o. zastupanog po punomoćniku Marin Žeravica</derivirana_varijabla>
  </DomainObject.Predmet.ProtustrankaFormated>
  <DomainObject.Predmet.ProtustrankaFormatedOIB>
    <izvorni_sadrzaj>  VEDUTO USLUGE j.d.o.o., OIB 39881486738 zastupanog po punomoćniku Marin Žeravica</izvorni_sadrzaj>
    <derivirana_varijabla naziv="DomainObject.Predmet.ProtustrankaFormatedOIB_1">  VEDUTO USLUGE j.d.o.o., OIB 39881486738 zastupanog po punomoćniku Marin Žeravica</derivirana_varijabla>
  </DomainObject.Predmet.ProtustrankaFormatedOIB>
  <DomainObject.Predmet.ProtustrankaFormatedWithAdress>
    <izvorni_sadrzaj> VEDUTO USLUGE j.d.o.o., Nedeljska 7, 10257 Hrvatski Leskovac zastupanog po punomoćniku Marin Žeravica</izvorni_sadrzaj>
    <derivirana_varijabla naziv="DomainObject.Predmet.ProtustrankaFormatedWithAdress_1"> VEDUTO USLUGE j.d.o.o., Nedeljska 7, 10257 Hrvatski Leskovac zastupanog po punomoćniku Marin Žeravica</derivirana_varijabla>
  </DomainObject.Predmet.ProtustrankaFormatedWithAdress>
  <DomainObject.Predmet.ProtustrankaFormatedWithAdressOIB>
    <izvorni_sadrzaj> VEDUTO USLUGE j.d.o.o., OIB 39881486738, Nedeljska 7, 10257 Hrvatski Leskovac zastupanog po punomoćniku Marin Žeravica</izvorni_sadrzaj>
    <derivirana_varijabla naziv="DomainObject.Predmet.ProtustrankaFormatedWithAdressOIB_1"> VEDUTO USLUGE j.d.o.o., OIB 39881486738, Nedeljska 7, 10257 Hrvatski Leskovac zastupanog po punomoćniku Marin Žeravica</derivirana_varijabla>
  </DomainObject.Predmet.ProtustrankaFormatedWithAdressOIB>
  <DomainObject.Predmet.ProtustrankaWithAdress>
    <izvorni_sadrzaj>VEDUTO USLUGE j.d.o.o. Nedeljska 7, 10257 Hrvatski Leskovac</izvorni_sadrzaj>
    <derivirana_varijabla naziv="DomainObject.Predmet.ProtustrankaWithAdress_1">VEDUTO USLUGE j.d.o.o. Nedeljska 7, 10257 Hrvatski Leskovac</derivirana_varijabla>
  </DomainObject.Predmet.ProtustrankaWithAdress>
  <DomainObject.Predmet.ProtustrankaWithAdressOIB>
    <izvorni_sadrzaj>VEDUTO USLUGE j.d.o.o., OIB 39881486738, Nedeljska 7, 10257 Hrvatski Leskovac</izvorni_sadrzaj>
    <derivirana_varijabla naziv="DomainObject.Predmet.ProtustrankaWithAdressOIB_1">VEDUTO USLUGE j.d.o.o., OIB 39881486738, Nedeljska 7, 10257 Hrvatski Leskovac</derivirana_varijabla>
  </DomainObject.Predmet.ProtustrankaWithAdressOIB>
  <DomainObject.Predmet.ProtustrankaNazivFormated>
    <izvorni_sadrzaj>VEDUTO USLUGE j.d.o.o.</izvorni_sadrzaj>
    <derivirana_varijabla naziv="DomainObject.Predmet.ProtustrankaNazivFormated_1">VEDUTO USLUGE j.d.o.o.</derivirana_varijabla>
  </DomainObject.Predmet.ProtustrankaNazivFormated>
  <DomainObject.Predmet.ProtustrankaNazivFormatedOIB>
    <izvorni_sadrzaj>VEDUTO USLUGE j.d.o.o., OIB 39881486738</izvorni_sadrzaj>
    <derivirana_varijabla naziv="DomainObject.Predmet.ProtustrankaNazivFormatedOIB_1">VEDUTO USLUGE j.d.o.o., OIB 39881486738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VEDUTO USLUGE j.d.o.o. zastupanog po punomoćniku Marin Žeravica</item>
    </izvorni_sadrzaj>
    <derivirana_varijabla naziv="DomainObject.Predmet.ProtuStrankaListFormated_1">
      <item>VEDUTO USLUGE j.d.o.o. zastupanog po punomoćniku Marin Žeravica</item>
    </derivirana_varijabla>
  </DomainObject.Predmet.ProtuStrankaListFormated>
  <DomainObject.Predmet.ProtuStrankaListFormatedOIB>
    <izvorni_sadrzaj>
      <item>VEDUTO USLUGE j.d.o.o., OIB 39881486738 zastupanog po punomoćniku Marin Žeravica</item>
    </izvorni_sadrzaj>
    <derivirana_varijabla naziv="DomainObject.Predmet.ProtuStrankaListFormatedOIB_1">
      <item>VEDUTO USLUGE j.d.o.o., OIB 39881486738 zastupanog po punomoćniku Marin Žeravica</item>
    </derivirana_varijabla>
  </DomainObject.Predmet.ProtuStrankaListFormatedOIB>
  <DomainObject.Predmet.ProtuStrankaListFormatedWithAdress>
    <izvorni_sadrzaj>
      <item>VEDUTO USLUGE j.d.o.o., Nedeljska 7, 10257 Hrvatski Leskovac zastupanog po punomoćniku Marin Žeravica</item>
    </izvorni_sadrzaj>
    <derivirana_varijabla naziv="DomainObject.Predmet.ProtuStrankaListFormatedWithAdress_1">
      <item>VEDUTO USLUGE j.d.o.o., Nedeljska 7, 10257 Hrvatski Leskovac zastupanog po punomoćniku Marin Žeravica</item>
    </derivirana_varijabla>
  </DomainObject.Predmet.ProtuStrankaListFormatedWithAdress>
  <DomainObject.Predmet.ProtuStrankaListFormatedWithAdressOIB>
    <izvorni_sadrzaj>
      <item>VEDUTO USLUGE j.d.o.o., OIB 39881486738, Nedeljska 7, 10257 Hrvatski Leskovac zastupanog po punomoćniku Marin Žeravica</item>
    </izvorni_sadrzaj>
    <derivirana_varijabla naziv="DomainObject.Predmet.ProtuStrankaListFormatedWithAdressOIB_1">
      <item>VEDUTO USLUGE j.d.o.o., OIB 39881486738, Nedeljska 7, 10257 Hrvatski Leskovac zastupanog po punomoćniku Marin Žeravica</item>
    </derivirana_varijabla>
  </DomainObject.Predmet.ProtuStrankaListFormatedWithAdressOIB>
  <DomainObject.Predmet.ProtuStrankaListNazivFormated>
    <izvorni_sadrzaj>
      <item>VEDUTO USLUGE j.d.o.o.</item>
    </izvorni_sadrzaj>
    <derivirana_varijabla naziv="DomainObject.Predmet.ProtuStrankaListNazivFormated_1">
      <item>VEDUTO USLUGE j.d.o.o.</item>
    </derivirana_varijabla>
  </DomainObject.Predmet.ProtuStrankaListNazivFormated>
  <DomainObject.Predmet.ProtuStrankaListNazivFormatedOIB>
    <izvorni_sadrzaj>
      <item>VEDUTO USLUGE j.d.o.o., OIB 39881486738</item>
    </izvorni_sadrzaj>
    <derivirana_varijabla naziv="DomainObject.Predmet.ProtuStrankaListNazivFormatedOIB_1">
      <item>VEDUTO USLUGE j.d.o.o., OIB 39881486738</item>
    </derivirana_varijabla>
  </DomainObject.Predmet.ProtuStrankaListNazivFormatedOIB>
  <DomainObject.Predmet.OstaliListFormated>
    <izvorni_sadrzaj>
      <item>Marin Žeravica punomoćnik sudionika u postupku VEDUTO USLUGE j.d.o.o.</item>
    </izvorni_sadrzaj>
    <derivirana_varijabla naziv="DomainObject.Predmet.OstaliListFormated_1">
      <item>Marin Žeravica punomoćnik sudionika u postupku VEDUTO USLUGE j.d.o.o.</item>
    </derivirana_varijabla>
  </DomainObject.Predmet.OstaliListFormated>
  <DomainObject.Predmet.OstaliListFormatedOIB>
    <izvorni_sadrzaj>
      <item>Marin Žeravica, OIB 41941370113 punomoćnik sudionika u postupku VEDUTO USLUGE j.d.o.o.</item>
    </izvorni_sadrzaj>
    <derivirana_varijabla naziv="DomainObject.Predmet.OstaliListFormatedOIB_1">
      <item>Marin Žeravica, OIB 41941370113 punomoćnik sudionika u postupku VEDUTO USLUGE j.d.o.o.</item>
    </derivirana_varijabla>
  </DomainObject.Predmet.OstaliListFormatedOIB>
  <DomainObject.Predmet.OstaliListFormatedWithAdress>
    <izvorni_sadrzaj>
      <item>Marin Žeravica, Nedeljska 7, 10257 Hrvatski Leskovac punomoćnik sudionika u postupku VEDUTO USLUGE j.d.o.o.</item>
    </izvorni_sadrzaj>
    <derivirana_varijabla naziv="DomainObject.Predmet.OstaliListFormatedWithAdress_1">
      <item>Marin Žeravica, Nedeljska 7, 10257 Hrvatski Leskovac punomoćnik sudionika u postupku VEDUTO USLUGE j.d.o.o.</item>
    </derivirana_varijabla>
  </DomainObject.Predmet.OstaliListFormatedWithAdress>
  <DomainObject.Predmet.OstaliListFormatedWithAdressOIB>
    <izvorni_sadrzaj>
      <item>Marin Žeravica, OIB 41941370113, Nedeljska 7, 10257 Hrvatski Leskovac punomoćnik sudionika u postupku VEDUTO USLUGE j.d.o.o.</item>
    </izvorni_sadrzaj>
    <derivirana_varijabla naziv="DomainObject.Predmet.OstaliListFormatedWithAdressOIB_1">
      <item>Marin Žeravica, OIB 41941370113, Nedeljska 7, 10257 Hrvatski Leskovac punomoćnik sudionika u postupku VEDUTO USLUGE j.d.o.o.</item>
    </derivirana_varijabla>
  </DomainObject.Predmet.OstaliListFormatedWithAdressOIB>
  <DomainObject.Predmet.OstaliListNazivFormated>
    <izvorni_sadrzaj>
      <item>Marin Žeravica</item>
    </izvorni_sadrzaj>
    <derivirana_varijabla naziv="DomainObject.Predmet.OstaliListNazivFormated_1">
      <item>Marin Žeravica</item>
    </derivirana_varijabla>
  </DomainObject.Predmet.OstaliListNazivFormated>
  <DomainObject.Predmet.OstaliListNazivFormatedOIB>
    <izvorni_sadrzaj>
      <item>Marin Žeravica, OIB 41941370113</item>
    </izvorni_sadrzaj>
    <derivirana_varijabla naziv="DomainObject.Predmet.OstaliListNazivFormatedOIB_1">
      <item>Marin Žeravica, OIB 41941370113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2018.</izvorni_sadrzaj>
    <derivirana_varijabla naziv="DomainObject.Datum_1">7. svibnja 2018.</derivirana_varijabla>
  </DomainObject.Datum>
  <DomainObject.PoslovniBrojDokumenta>
    <izvorni_sadrzaj>St-26/2018-6</izvorni_sadrzaj>
    <derivirana_varijabla naziv="DomainObject.PoslovniBrojDokumenta_1">St-26/2018-6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VEDUTO USLUGE j.d.o.o.</izvorni_sadrzaj>
    <derivirana_varijabla naziv="DomainObject.Predmet.ProtustrankaIDrugi_1">VEDUTO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VEDUTO USLUGE j.d.o.o., OIB 39881486738, Nedeljska 7, 10257 Hrvatski Leskovac</izvorni_sadrzaj>
    <derivirana_varijabla naziv="DomainObject.Predmet.ProtustrankaIDrugiAdressOIB_1">VEDUTO USLUGE j.d.o.o., OIB 39881486738, Nedeljska 7,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VEDUTO USLUGE j.d.o.o.</item>
      <item>Marin Žeravica</item>
    </izvorni_sadrzaj>
    <derivirana_varijabla naziv="DomainObject.Predmet.SudioniciListNaziv_1">
      <item>FINA Regionalni centar Zagreb</item>
      <item>VEDUTO USLUGE j.d.o.o.</item>
      <item>Marin Žeravica</item>
    </derivirana_varijabla>
  </DomainObject.Predmet.SudioniciListNaziv>
  <DomainObject.Predmet.SudioniciListAdressOIB>
    <izvorni_sadrzaj>
      <item>FINA Regionalni centar Zagreb, OIB 85821130368, Trg svibanjskih žrtava 1995. 1,10000 Zagreb</item>
      <item>VEDUTO USLUGE j.d.o.o., OIB 39881486738, Nedeljska 7,10257 Hrvatski Leskovac</item>
      <item>Marin Žeravica, OIB 41941370113, Nedeljska 7,10257 Hrvatski Leskovac</item>
    </izvorni_sadrzaj>
    <derivirana_varijabla naziv="DomainObject.Predmet.SudioniciListAdressOIB_1">
      <item>FINA Regionalni centar Zagreb, OIB 85821130368, Trg svibanjskih žrtava 1995. 1,10000 Zagreb</item>
      <item>VEDUTO USLUGE j.d.o.o., OIB 39881486738, Nedeljska 7,10257 Hrvatski Leskovac</item>
      <item>Marin Žeravica, OIB 41941370113, Nedeljska 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39881486738</item>
      <item>, OIB 41941370113</item>
    </izvorni_sadrzaj>
    <derivirana_varijabla naziv="DomainObject.Predmet.SudioniciListNazivOIB_1">
      <item>, OIB 85821130368</item>
      <item>, OIB 39881486738</item>
      <item>, OIB 41941370113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63C00C-FE47-403C-A536-085ED2DF7F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961</properties:Words>
  <properties:Characters>5076</properties:Characters>
  <properties:Lines>133</properties:Lines>
  <properties:Paragraphs>57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2018-05-04T06:47:00Z</dcterms:created>
  <dc:creator>gboljkovac</dc:creator>
  <cp:lastModifiedBy>Marina Markić</cp:lastModifiedBy>
  <cp:lastPrinted>2018-05-07T06:37:00Z</cp:lastPrinted>
  <dcterms:modified xmlns:xsi="http://www.w3.org/2001/XMLSchema-instance" xsi:type="dcterms:W3CDTF">2018-05-07T06:38:00Z</dcterms:modified>
  <cp:revision>13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St-26/2018-6 / Odluka - Rješenje - pokretanje prethodnog postupka radi utvrđivanja uvjeta za otvaranje stečajnog postupka (RJEŠENJE_St-26-18.docx)</vt:lpwstr>
  </prop:property>
  <prop:property name="CC_coloring" pid="4" fmtid="{D5CDD505-2E9C-101B-9397-08002B2CF9AE}">
    <vt:bool>false</vt:bool>
  </prop:property>
  <prop:property name="BrojStranica" pid="5" fmtid="{D5CDD505-2E9C-101B-9397-08002B2CF9AE}">
    <vt:i4>3</vt:i4>
  </prop:property>
</prop:Properties>
</file>