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68de" w14:paraId="f2368de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5314FB">
        <w:t>1053/16-3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5314FB">
        <w:t xml:space="preserve"> TOP-CLEAN j.d.o.o., Donji Kneginec, Kučanska 41, OIB: 16016482887,</w:t>
      </w:r>
      <w:r w:rsidR="00F253F9">
        <w:t xml:space="preserve"> dana </w:t>
      </w:r>
      <w:r w:rsidR="005314FB">
        <w:t>17. siječnja 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314FB">
        <w:t xml:space="preserve"> TOP-CLEAN j.d.o.o., Donji Kneginec, Kučanska 41, OIB: 16016482887</w:t>
      </w:r>
      <w:r w:rsidR="00740000">
        <w:t xml:space="preserve">, </w:t>
      </w:r>
      <w:r w:rsidR="00CB6C18">
        <w:t xml:space="preserve">iznosi </w:t>
      </w:r>
      <w:r w:rsidR="005314FB">
        <w:t>45.821,20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5314FB">
        <w:t xml:space="preserve"> Jasmin Redžić, Donji Kneginec, Radnička 42, OIB: 82178204303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F253F9" w:rsidP="0081351D" w:rsidR="0081351D" w:rsidRPr="006A424F">
      <w:pPr>
        <w:jc w:val="center"/>
      </w:pPr>
      <w:r>
        <w:t xml:space="preserve">U Varaždinu, </w:t>
      </w:r>
      <w:r w:rsidR="005314FB">
        <w:t>17. siječnja 2017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F1D" w:rsidR="00D96F1D">
      <w:r>
        <w:separator/>
      </w:r>
    </w:p>
  </w:endnote>
  <w:endnote w:id="0" w:type="continuationSeparator">
    <w:p w:rsidRDefault="00D96F1D" w:rsidR="00D9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F1D" w:rsidR="00D96F1D">
      <w:r>
        <w:separator/>
      </w:r>
    </w:p>
  </w:footnote>
  <w:footnote w:id="0" w:type="continuationSeparator">
    <w:p w:rsidRDefault="00D96F1D" w:rsidR="00D9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C4A2A"/>
    <w:rsid w:val="004D30E2"/>
    <w:rsid w:val="004E68E4"/>
    <w:rsid w:val="004F0490"/>
    <w:rsid w:val="00504E12"/>
    <w:rsid w:val="00525276"/>
    <w:rsid w:val="005253B8"/>
    <w:rsid w:val="00526778"/>
    <w:rsid w:val="005314FB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5933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6F1D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253F9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A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A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A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A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A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A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A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A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St-1053/2016</izvorni_sadrzaj>
    <derivirana_varijabla naziv="DomainObject.Predmet.OznakaBroj_1">St-1053/2016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TOP-CLEAN jednostavno društvo s ograničenom odgovornošću za čišćenje i usluge</izvorni_sadrzaj>
    <derivirana_varijabla naziv="DomainObject.Predmet.ProtustrankaFormated_1">  TOP-CLEAN jednostavno društvo s ograničenom odgovornošću za čišćenje i usluge</derivirana_varijabla>
  </DomainObject.Predmet.ProtustrankaFormated>
  <DomainObject.Predmet.ProtustrankaFormatedOIB>
    <izvorni_sadrzaj>  TOP-CLEAN jednostavno društvo s ograničenom odgovornošću za čišćenje i usluge, OIB 16016482887</izvorni_sadrzaj>
    <derivirana_varijabla naziv="DomainObject.Predmet.ProtustrankaFormatedOIB_1">  TOP-CLEAN jednostavno društvo s ograničenom odgovornošću za čišćenje i usluge, OIB 16016482887</derivirana_varijabla>
  </DomainObject.Predmet.ProtustrankaFormatedOIB>
  <DomainObject.Predmet.ProtustrankaFormatedWithAdress>
    <izvorni_sadrzaj> TOP-CLEAN jednostavno društvo s ograničenom odgovornošću za čišćenje i usluge, Kučanska 41, 42204 Donji Kneginec</izvorni_sadrzaj>
    <derivirana_varijabla naziv="DomainObject.Predmet.ProtustrankaFormatedWithAdress_1"> TOP-CLEAN jednostavno društvo s ograničenom odgovornošću za čišćenje i usluge, Kučanska 41, 42204 Donji Kneginec</derivirana_varijabla>
  </DomainObject.Predmet.ProtustrankaFormatedWithAdress>
  <DomainObject.Predmet.ProtustrankaFormatedWithAdressOIB>
    <izvorni_sadrzaj> TOP-CLEAN jednostavno društvo s ograničenom odgovornošću za čišćenje i usluge, OIB 16016482887, Kučanska 41, 42204 Donji Kneginec</izvorni_sadrzaj>
    <derivirana_varijabla naziv="DomainObject.Predmet.ProtustrankaFormatedWithAdressOIB_1"> TOP-CLEAN jednostavno društvo s ograničenom odgovornošću za čišćenje i usluge, OIB 16016482887, Kučanska 41, 42204 Donji Kneginec</derivirana_varijabla>
  </DomainObject.Predmet.ProtustrankaFormatedWithAdressOIB>
  <DomainObject.Predmet.ProtustrankaWithAdress>
    <izvorni_sadrzaj>TOP-CLEAN jednostavno društvo s ograničenom odgovornošću za čišćenje i usluge Kučanska 41, 42204 Donji Kneginec</izvorni_sadrzaj>
    <derivirana_varijabla naziv="DomainObject.Predmet.ProtustrankaWithAdress_1">TOP-CLEAN jednostavno društvo s ograničenom odgovornošću za čišćenje i usluge Kučanska 41, 42204 Donji Kneginec</derivirana_varijabla>
  </DomainObject.Predmet.ProtustrankaWithAdress>
  <DomainObject.Predmet.ProtustrankaWithAdressOIB>
    <izvorni_sadrzaj>TOP-CLEAN jednostavno društvo s ograničenom odgovornošću za čišćenje i usluge, OIB 16016482887, Kučanska 41, 42204 Donji Kneginec</izvorni_sadrzaj>
    <derivirana_varijabla naziv="DomainObject.Predmet.ProtustrankaWithAdressOIB_1">TOP-CLEAN jednostavno društvo s ograničenom odgovornošću za čišćenje i usluge, OIB 16016482887, Kučanska 41, 42204 Donji Kneginec</derivirana_varijabla>
  </DomainObject.Predmet.ProtustrankaWithAdressOIB>
  <DomainObject.Predmet.ProtustrankaNazivFormated>
    <izvorni_sadrzaj>TOP-CLEAN jednostavno društvo s ograničenom odgovornošću za čišćenje i usluge</izvorni_sadrzaj>
    <derivirana_varijabla naziv="DomainObject.Predmet.ProtustrankaNazivFormated_1">TOP-CLEAN jednostavno društvo s ograničenom odgovornošću za čišćenje i usluge</derivirana_varijabla>
  </DomainObject.Predmet.ProtustrankaNazivFormated>
  <DomainObject.Predmet.ProtustrankaNazivFormatedOIB>
    <izvorni_sadrzaj>TOP-CLEAN jednostavno društvo s ograničenom odgovornošću za čišćenje i usluge, OIB 16016482887</izvorni_sadrzaj>
    <derivirana_varijabla naziv="DomainObject.Predmet.ProtustrankaNazivFormatedOIB_1">TOP-CLEAN jednostavno društvo s ograničenom odgovornošću za čišćenje i usluge, OIB 16016482887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45821.20</izvorni_sadrzaj>
    <derivirana_varijabla naziv="DomainObject.Predmet.TrenutnaVrijednost_1">45821.20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TOP-CLEAN jednostavno društvo s ograničenom odgovornošću za čišćenje i usluge</item>
    </izvorni_sadrzaj>
    <derivirana_varijabla naziv="DomainObject.Predmet.ProtuStrankaListFormated_1">
      <item>TOP-CLEAN jednostavno društvo s ograničenom odgovornošću za čišćenje i usluge</item>
    </derivirana_varijabla>
  </DomainObject.Predmet.ProtuStrankaListFormated>
  <DomainObject.Predmet.ProtuStrankaListFormatedOIB>
    <izvorni_sadrzaj>
      <item>TOP-CLEAN jednostavno društvo s ograničenom odgovornošću za čišćenje i usluge, OIB 16016482887</item>
    </izvorni_sadrzaj>
    <derivirana_varijabla naziv="DomainObject.Predmet.ProtuStrankaListFormatedOIB_1">
      <item>TOP-CLEAN jednostavno društvo s ograničenom odgovornošću za čišćenje i usluge, OIB 16016482887</item>
    </derivirana_varijabla>
  </DomainObject.Predmet.ProtuStrankaListFormatedOIB>
  <DomainObject.Predmet.ProtuStrankaListFormatedWithAdress>
    <izvorni_sadrzaj>
      <item>TOP-CLEAN jednostavno društvo s ograničenom odgovornošću za čišćenje i usluge, Kučanska 41, 42204 Donji Kneginec</item>
    </izvorni_sadrzaj>
    <derivirana_varijabla naziv="DomainObject.Predmet.ProtuStrankaListFormatedWithAdress_1">
      <item>TOP-CLEAN jednostavno društvo s ograničenom odgovornošću za čišćenje i usluge, Kučanska 41, 42204 Donji Kneginec</item>
    </derivirana_varijabla>
  </DomainObject.Predmet.ProtuStrankaListFormatedWithAdress>
  <DomainObject.Predmet.ProtuStrankaListFormatedWithAdressOIB>
    <izvorni_sadrzaj>
      <item>TOP-CLEAN jednostavno društvo s ograničenom odgovornošću za čišćenje i usluge, OIB 16016482887, Kučanska 41, 42204 Donji Kneginec</item>
    </izvorni_sadrzaj>
    <derivirana_varijabla naziv="DomainObject.Predmet.ProtuStrankaListFormatedWithAdressOIB_1">
      <item>TOP-CLEAN jednostavno društvo s ograničenom odgovornošću za čišćenje i usluge, OIB 16016482887, Kučanska 41, 42204 Donji Kneginec</item>
    </derivirana_varijabla>
  </DomainObject.Predmet.ProtuStrankaListFormatedWithAdressOIB>
  <DomainObject.Predmet.ProtuStrankaListNazivFormated>
    <izvorni_sadrzaj>
      <item>TOP-CLEAN jednostavno društvo s ograničenom odgovornošću za čišćenje i usluge</item>
    </izvorni_sadrzaj>
    <derivirana_varijabla naziv="DomainObject.Predmet.ProtuStrankaListNazivFormated_1">
      <item>TOP-CLEAN jednostavno društvo s ograničenom odgovornošću za čišćenje i usluge</item>
    </derivirana_varijabla>
  </DomainObject.Predmet.ProtuStrankaListNazivFormated>
  <DomainObject.Predmet.ProtuStrankaListNazivFormatedOIB>
    <izvorni_sadrzaj>
      <item>TOP-CLEAN jednostavno društvo s ograničenom odgovornošću za čišćenje i usluge, OIB 16016482887</item>
    </izvorni_sadrzaj>
    <derivirana_varijabla naziv="DomainObject.Predmet.ProtuStrankaListNazivFormatedOIB_1">
      <item>TOP-CLEAN jednostavno društvo s ograničenom odgovornošću za čišćenje i usluge, OIB 16016482887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TOP-CLEAN jednostavno društvo s ograničenom odgovornošću za čišćenje i usluge</izvorni_sadrzaj>
    <derivirana_varijabla naziv="DomainObject.Predmet.ProtustrankaIDrugi_1">TOP-CLEAN jednostavno društvo s ograničenom odgovornošću za čišćenje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TOP-CLEAN jednostavno društvo s ograničenom odgovornošću za čišćenje i usluge, OIB 16016482887, Kučanska 41, 42204 Donji Kneginec</izvorni_sadrzaj>
    <derivirana_varijabla naziv="DomainObject.Predmet.ProtustrankaIDrugiAdressOIB_1">TOP-CLEAN jednostavno društvo s ograničenom odgovornošću za čišćenje i usluge, OIB 16016482887, Kučanska 41,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TOP-CLEAN jednostavno društvo s ograničenom odgovornošću za čišćenje i usluge</item>
      <item>Sudski registar</item>
      <item>e-oglasna ploča</item>
    </izvorni_sadrzaj>
    <derivirana_varijabla naziv="DomainObject.Predmet.SudioniciListNaziv_1">
      <item>Financijska agencija</item>
      <item>TOP-CLEAN jednostavno društvo s ograničenom odgovornošću za čišćenje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TOP-CLEAN jednostavno društvo s ograničenom odgovornošću za čišćenje i usluge, OIB 16016482887, Kučanska 41,42204 Donji Kneginec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TOP-CLEAN jednostavno društvo s ograničenom odgovornošću za čišćenje i usluge, OIB 16016482887, Kučanska 41,42204 Donji Kneginec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16016482887</item>
      <item>, OIB null</item>
      <item>, OIB null</item>
    </izvorni_sadrzaj>
    <derivirana_varijabla naziv="DomainObject.Predmet.SudioniciListNazivOIB_1">
      <item>, OIB 85821130368</item>
      <item>, OIB 16016482887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3711E-DB41-41E9-854E-86B4C8476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1869</properties:Characters>
  <properties:Lines>46</properties:Lines>
  <properties:Paragraphs>14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2017-01-17T08:58:00Z</cp:lastPrinted>
  <dcterms:modified xmlns:xsi="http://www.w3.org/2001/XMLSchema-instance" xsi:type="dcterms:W3CDTF">2017-01-17T08:59:00Z</dcterms:modified>
  <cp:revision>111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