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0d48" w14:paraId="0750d4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461C6E">
        <w:t xml:space="preserve"> St-8202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A089A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35BD4" w:rsidRPr="00304A59">
        <w:t>KARLOS d.o.o., Karlovac, Trg Milana Šufflaya 1, OIB: 71523724502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61C6E">
        <w:t>66.517,52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A089A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A089A"/>
    <w:rsid w:val="000B3D14"/>
    <w:rsid w:val="000B7D5B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66319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8202</izvorni_sadrzaj>
    <derivirana_varijabla naziv="DomainObject.Predmet.Broj_1">8202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St-8202/2015</izvorni_sadrzaj>
    <derivirana_varijabla naziv="DomainObject.Predmet.OznakaBroj_1">St-8202/2015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KARLOS d.o.o. zastupanog po punomoćniku VESNA KOVAČEVIĆ KRANJČEVIĆ</izvorni_sadrzaj>
    <derivirana_varijabla naziv="DomainObject.Predmet.ProtustrankaFormated_1">  KARLOS d.o.o. zastupanog po punomoćniku VESNA KOVAČEVIĆ KRANJČEVIĆ</derivirana_varijabla>
  </DomainObject.Predmet.ProtustrankaFormated>
  <DomainObject.Predmet.ProtustrankaFormatedOIB>
    <izvorni_sadrzaj>  KARLOS d.o.o., OIB 71523724502 zastupanog po punomoćniku VESNA KOVAČEVIĆ KRANJČEVIĆ</izvorni_sadrzaj>
    <derivirana_varijabla naziv="DomainObject.Predmet.ProtustrankaFormatedOIB_1">  KARLOS d.o.o., OIB 71523724502 zastupanog po punomoćniku VESNA KOVAČEVIĆ KRANJČEVIĆ</derivirana_varijabla>
  </DomainObject.Predmet.ProtustrankaFormatedOIB>
  <DomainObject.Predmet.ProtustrankaFormatedWithAdress>
    <izvorni_sadrzaj> KARLOS d.o.o., Trg Milana Šufflaya 1, 47000 Karlovac zastupanog po punomoćniku VESNA KOVAČEVIĆ KRANJČEVIĆ</izvorni_sadrzaj>
    <derivirana_varijabla naziv="DomainObject.Predmet.ProtustrankaFormatedWithAdress_1"> KARLOS d.o.o., Trg Milana Šufflaya 1, 47000 Karlovac zastupanog po punomoćniku VESNA KOVAČEVIĆ KRANJČEVIĆ</derivirana_varijabla>
  </DomainObject.Predmet.ProtustrankaFormatedWithAdress>
  <DomainObject.Predmet.ProtustrankaFormatedWithAdressOIB>
    <izvorni_sadrzaj> KARLOS d.o.o., OIB 71523724502, Trg Milana Šufflaya 1, 47000 Karlovac zastupanog po punomoćniku VESNA KOVAČEVIĆ KRANJČEVIĆ</izvorni_sadrzaj>
    <derivirana_varijabla naziv="DomainObject.Predmet.ProtustrankaFormatedWithAdressOIB_1"> KARLOS d.o.o., OIB 71523724502, Trg Milana Šufflaya 1, 47000 Karlovac zastupanog po punomoćniku VESNA KOVAČEVIĆ KRANJČEVIĆ</derivirana_varijabla>
  </DomainObject.Predmet.ProtustrankaFormatedWithAdressOIB>
  <DomainObject.Predmet.ProtustrankaWithAdress>
    <izvorni_sadrzaj>KARLOS d.o.o. Trg Milana Šufflaya 1, 47000 Karlovac</izvorni_sadrzaj>
    <derivirana_varijabla naziv="DomainObject.Predmet.ProtustrankaWithAdress_1">KARLOS d.o.o. Trg Milana Šufflaya 1, 47000 Karlovac</derivirana_varijabla>
  </DomainObject.Predmet.ProtustrankaWithAdress>
  <DomainObject.Predmet.ProtustrankaWithAdressOIB>
    <izvorni_sadrzaj>KARLOS d.o.o., OIB 71523724502, Trg Milana Šufflaya 1, 47000 Karlovac</izvorni_sadrzaj>
    <derivirana_varijabla naziv="DomainObject.Predmet.ProtustrankaWithAdressOIB_1">KARLOS d.o.o., OIB 71523724502, Trg Milana Šufflaya 1, 47000 Karlovac</derivirana_varijabla>
  </DomainObject.Predmet.ProtustrankaWithAdressOIB>
  <DomainObject.Predmet.ProtustrankaNazivFormated>
    <izvorni_sadrzaj>KARLOS d.o.o.</izvorni_sadrzaj>
    <derivirana_varijabla naziv="DomainObject.Predmet.ProtustrankaNazivFormated_1">KARLOS d.o.o.</derivirana_varijabla>
  </DomainObject.Predmet.ProtustrankaNazivFormated>
  <DomainObject.Predmet.ProtustrankaNazivFormatedOIB>
    <izvorni_sadrzaj>KARLOS d.o.o., OIB 71523724502</izvorni_sadrzaj>
    <derivirana_varijabla naziv="DomainObject.Predmet.ProtustrankaNazivFormatedOIB_1">KARLOS d.o.o., OIB 71523724502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KARLOS d.o.o. zastupanog po punomoćniku VESNA KOVAČEVIĆ KRANJČEVIĆ</item>
    </izvorni_sadrzaj>
    <derivirana_varijabla naziv="DomainObject.Predmet.ProtuStrankaListFormated_1">
      <item>KARLOS d.o.o. zastupanog po punomoćniku VESNA KOVAČEVIĆ KRANJČEVIĆ</item>
    </derivirana_varijabla>
  </DomainObject.Predmet.ProtuStrankaListFormated>
  <DomainObject.Predmet.ProtuStrankaListFormatedOIB>
    <izvorni_sadrzaj>
      <item>KARLOS d.o.o., OIB 71523724502 zastupanog po punomoćniku VESNA KOVAČEVIĆ KRANJČEVIĆ</item>
    </izvorni_sadrzaj>
    <derivirana_varijabla naziv="DomainObject.Predmet.ProtuStrankaListFormatedOIB_1">
      <item>KARLOS d.o.o., OIB 71523724502 zastupanog po punomoćniku VESNA KOVAČEVIĆ KRANJČEVIĆ</item>
    </derivirana_varijabla>
  </DomainObject.Predmet.ProtuStrankaListFormatedOIB>
  <DomainObject.Predmet.ProtuStrankaListFormatedWithAdress>
    <izvorni_sadrzaj>
      <item>KARLOS d.o.o., Trg Milana Šufflaya 1, 47000 Karlovac zastupanog po punomoćniku VESNA KOVAČEVIĆ KRANJČEVIĆ</item>
    </izvorni_sadrzaj>
    <derivirana_varijabla naziv="DomainObject.Predmet.ProtuStrankaListFormatedWithAdress_1">
      <item>KARLOS d.o.o., Trg Milana Šufflaya 1, 47000 Karlovac zastupanog po punomoćniku VESNA KOVAČEVIĆ KRANJČEVIĆ</item>
    </derivirana_varijabla>
  </DomainObject.Predmet.ProtuStrankaListFormatedWithAdress>
  <DomainObject.Predmet.ProtuStrankaListFormatedWithAdressOIB>
    <izvorni_sadrzaj>
      <item>KARLOS d.o.o., OIB 71523724502, Trg Milana Šufflaya 1, 47000 Karlovac zastupanog po punomoćniku VESNA KOVAČEVIĆ KRANJČEVIĆ</item>
    </izvorni_sadrzaj>
    <derivirana_varijabla naziv="DomainObject.Predmet.ProtuStrankaListFormatedWithAdressOIB_1">
      <item>KARLOS d.o.o., OIB 71523724502, Trg Milana Šufflaya 1, 47000 Karlovac zastupanog po punomoćniku VESNA KOVAČEVIĆ KRANJČEVIĆ</item>
    </derivirana_varijabla>
  </DomainObject.Predmet.ProtuStrankaListFormatedWithAdressOIB>
  <DomainObject.Predmet.ProtuStrankaListNazivFormated>
    <izvorni_sadrzaj>
      <item>KARLOS d.o.o.</item>
    </izvorni_sadrzaj>
    <derivirana_varijabla naziv="DomainObject.Predmet.ProtuStrankaListNazivFormated_1">
      <item>KARLOS d.o.o.</item>
    </derivirana_varijabla>
  </DomainObject.Predmet.ProtuStrankaListNazivFormated>
  <DomainObject.Predmet.ProtuStrankaListNazivFormatedOIB>
    <izvorni_sadrzaj>
      <item>KARLOS d.o.o., OIB 71523724502</item>
    </izvorni_sadrzaj>
    <derivirana_varijabla naziv="DomainObject.Predmet.ProtuStrankaListNazivFormatedOIB_1">
      <item>KARLOS d.o.o., OIB 71523724502</item>
    </derivirana_varijabla>
  </DomainObject.Predmet.ProtuStrankaListNazivFormatedOIB>
  <DomainObject.Predmet.OstaliListFormated>
    <izvorni_sadrzaj>
      <item>VESNA KOVAČEVIĆ KRANJČEVIĆ punomoćnik sudionika u postupku KARLOS d.o.o.</item>
    </izvorni_sadrzaj>
    <derivirana_varijabla naziv="DomainObject.Predmet.OstaliListFormated_1">
      <item>VESNA KOVAČEVIĆ KRANJČEVIĆ punomoćnik sudionika u postupku KARLOS d.o.o.</item>
    </derivirana_varijabla>
  </DomainObject.Predmet.OstaliListFormated>
  <DomainObject.Predmet.OstaliListFormatedOIB>
    <izvorni_sadrzaj>
      <item>VESNA KOVAČEVIĆ KRANJČEVIĆ punomoćnik sudionika u postupku KARLOS d.o.o.</item>
    </izvorni_sadrzaj>
    <derivirana_varijabla naziv="DomainObject.Predmet.OstaliListFormatedOIB_1">
      <item>VESNA KOVAČEVIĆ KRANJČEVIĆ punomoćnik sudionika u postupku KARLOS d.o.o.</item>
    </derivirana_varijabla>
  </DomainObject.Predmet.OstaliListFormatedOIB>
  <DomainObject.Predmet.OstaliListFormatedWithAdress>
    <izvorni_sadrzaj>
      <item>VESNA KOVAČEVIĆ KRANJČEVIĆ, Dr. Vlatka Mačeka 16, 47000 Karlovac punomoćnik sudionika u postupku KARLOS d.o.o.</item>
    </izvorni_sadrzaj>
    <derivirana_varijabla naziv="DomainObject.Predmet.OstaliListFormatedWithAdress_1">
      <item>VESNA KOVAČEVIĆ KRANJČEVIĆ, Dr. Vlatka Mačeka 16, 47000 Karlovac punomoćnik sudionika u postupku KARLOS d.o.o.</item>
    </derivirana_varijabla>
  </DomainObject.Predmet.OstaliListFormatedWithAdress>
  <DomainObject.Predmet.OstaliListFormatedWithAdressOIB>
    <izvorni_sadrzaj>
      <item>VESNA KOVAČEVIĆ KRANJČEVIĆ, Dr. Vlatka Mačeka 16, 47000 Karlovac punomoćnik sudionika u postupku KARLOS d.o.o.</item>
    </izvorni_sadrzaj>
    <derivirana_varijabla naziv="DomainObject.Predmet.OstaliListFormatedWithAdressOIB_1">
      <item>VESNA KOVAČEVIĆ KRANJČEVIĆ, Dr. Vlatka Mačeka 16, 47000 Karlovac punomoćnik sudionika u postupku KARLOS d.o.o.</item>
    </derivirana_varijabla>
  </DomainObject.Predmet.OstaliListFormatedWithAdressOIB>
  <DomainObject.Predmet.OstaliListNazivFormated>
    <izvorni_sadrzaj>
      <item>VESNA KOVAČEVIĆ KRANJČEVIĆ</item>
    </izvorni_sadrzaj>
    <derivirana_varijabla naziv="DomainObject.Predmet.OstaliListNazivFormated_1">
      <item>VESNA KOVAČEVIĆ KRANJČEVIĆ</item>
    </derivirana_varijabla>
  </DomainObject.Predmet.OstaliListNazivFormated>
  <DomainObject.Predmet.OstaliListNazivFormatedOIB>
    <izvorni_sadrzaj>
      <item>VESNA KOVAČEVIĆ KRANJČEVIĆ</item>
    </izvorni_sadrzaj>
    <derivirana_varijabla naziv="DomainObject.Predmet.OstaliListNazivFormatedOIB_1">
      <item>VESNA KOVAČEVIĆ KRANJČEVIĆ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KARLOS d.o.o.</izvorni_sadrzaj>
    <derivirana_varijabla naziv="DomainObject.Predmet.ProtustrankaIDrugi_1">KARLOS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KARLOS d.o.o., OIB 71523724502, Trg Milana Šufflaya 1, 47000 Karlovac</izvorni_sadrzaj>
    <derivirana_varijabla naziv="DomainObject.Predmet.ProtustrankaIDrugiAdressOIB_1">KARLOS d.o.o., OIB 71523724502, Trg Milana Šufflaya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KARLOS d.o.o.</item>
      <item>VESNA KOVAČEVIĆ KRANJČEVIĆ</item>
    </izvorni_sadrzaj>
    <derivirana_varijabla naziv="DomainObject.Predmet.SudioniciListNaziv_1">
      <item>Fina, regionalni centar Zagreb, podružnica Karlovac</item>
      <item>KARLOS d.o.o.</item>
      <item>VESNA KOVAČEVIĆ KRANJČEVIĆ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KARLOS d.o.o., OIB 71523724502, Trg Milana Šufflaya 1,47000 Karlovac</item>
      <item>VESNA KOVAČEVIĆ KRANJČEVIĆ, Dr. Vlatka Mačeka 16,47000 Karlovac</item>
    </izvorni_sadrzaj>
    <derivirana_varijabla naziv="DomainObject.Predmet.SudioniciListAdressOIB_1">
      <item>Fina, regionalni centar Zagreb, podružnica Karlovac, OIB 85821130368, Vitezovićeva 1,47000 Karlovac</item>
      <item>KARLOS d.o.o., OIB 71523724502, Trg Milana Šufflaya 1,47000 Karlovac</item>
      <item>VESNA KOVAČEVIĆ KRANJČEVIĆ, Dr. Vlatka Mačeka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71523724502</item>
      <item>, OIB null</item>
    </izvorni_sadrzaj>
    <derivirana_varijabla naziv="DomainObject.Predmet.SudioniciListNazivOIB_1">
      <item>, OIB 85821130368</item>
      <item>, OIB 71523724502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2016-02-02T10:30:00Z</dcterms:created>
  <dc:creator>ilukac</dc:creator>
  <cp:lastModifiedBy>Nevenka Furić</cp:lastModifiedBy>
  <cp:lastPrinted>2016-02-10T10:59:00Z</cp:lastPrinted>
  <dcterms:modified xmlns:xsi="http://www.w3.org/2001/XMLSchema-instance" xsi:type="dcterms:W3CDTF">2016-02-10T11:02:00Z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