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472c" w14:paraId="db6472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578EA">
        <w:t>728</w:t>
      </w:r>
      <w:r w:rsidR="00946625">
        <w:t>/16-</w:t>
      </w:r>
      <w:r w:rsidR="00F27195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578EA">
        <w:t>RAGAN d.o.o., Pag, Golija bb, OIB: 15221805140</w:t>
      </w:r>
      <w:r w:rsidRPr="00EF7C9A">
        <w:t xml:space="preserve">, dana </w:t>
      </w:r>
      <w:r w:rsidR="00BC26D1">
        <w:t>24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0578EA">
        <w:t>Alein Khan iz Rijeke, Trg sv. Barbare 1</w:t>
      </w:r>
      <w:r w:rsidR="00BC26D1" w:rsidRPr="003A377A">
        <w:t xml:space="preserve">, OIB: </w:t>
      </w:r>
      <w:r w:rsidR="000578EA">
        <w:t>25613472359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0578EA">
        <w:t>RAGAN d.o.o., Pag, Golija bb, OIB: 15221805140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578EA">
        <w:t>RAGAN d.o.o., Pag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C26D1">
        <w:t>24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91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27195">
          <w:t>72</w:t>
        </w:r>
        <w:r w:rsidR="000578EA">
          <w:t>8</w:t>
        </w:r>
        <w:r w:rsidR="00034AAA">
          <w:t>/16-</w:t>
        </w:r>
        <w:r w:rsidR="00F27195">
          <w:t>8</w:t>
        </w:r>
      </w:p>
      <w:p w:rsidRDefault="00E12FEA" w:rsidP="009C0FF2" w:rsidR="00E12FEA" w:rsidRPr="00EF7C9A">
        <w:pPr>
          <w:jc w:val="right"/>
        </w:pPr>
      </w:p>
      <w:p w:rsidRDefault="00FE791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27195"/>
    <w:rsid w:val="00F9308D"/>
    <w:rsid w:val="00FE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RAGAN društvo s ograničenom odgovornošću za proizvodnju i emitiranje radijskog i televizijskog programa</izvorni_sadrzaj>
    <derivirana_varijabla naziv="DomainObject.Predmet.ProtustrankaFormated_1">  RAGAN društvo s ograničenom odgovornošću za proizvodnju i emitiranje radijskog i televizijskog programa</derivirana_varijabla>
  </DomainObject.Predmet.ProtustrankaFormated>
  <DomainObject.Predmet.ProtustrankaFormatedOIB>
    <izvorni_sadrzaj>  RAGAN društvo s ograničenom odgovornošću za proizvodnju i emitiranje radijskog i televizijskog programa, OIB 15221805140</izvorni_sadrzaj>
    <derivirana_varijabla naziv="DomainObject.Predmet.ProtustrankaFormatedOIB_1">  RAGAN društvo s ograničenom odgovornošću za proizvodnju i emitiranje radijskog i televizijskog programa, OIB 15221805140</derivirana_varijabla>
  </DomainObject.Predmet.ProtustrankaFormatedOIB>
  <DomainObject.Predmet.ProtustrankaFormatedWithAdress>
    <izvorni_sadrzaj> RAGAN društvo s ograničenom odgovornošću za proizvodnju i emitiranje radijskog i televizijskog programa, Golija/bb, 23250 Pag</izvorni_sadrzaj>
    <derivirana_varijabla naziv="DomainObject.Predmet.ProtustrankaFormatedWithAdress_1"> RAGAN društvo s ograničenom odgovornošću za proizvodnju i emitiranje radijskog i televizijskog programa, Golija/bb, 23250 Pag</derivirana_varijabla>
  </DomainObject.Predmet.ProtustrankaFormatedWithAdress>
  <DomainObject.Predmet.ProtustrankaFormatedWithAdressOIB>
    <izvorni_sadrzaj> RAGAN društvo s ograničenom odgovornošću za proizvodnju i emitiranje radijskog i televizijskog programa, OIB 15221805140, Golija/bb, 23250 Pag</izvorni_sadrzaj>
    <derivirana_varijabla naziv="DomainObject.Predmet.ProtustrankaFormatedWithAdressOIB_1"> RAGAN društvo s ograničenom odgovornošću za proizvodnju i emitiranje radijskog i televizijskog programa, OIB 15221805140, Golija/bb, 23250 Pag</derivirana_varijabla>
  </DomainObject.Predmet.ProtustrankaFormatedWithAdressOIB>
  <DomainObject.Predmet.ProtustrankaWithAdress>
    <izvorni_sadrzaj>RAGAN društvo s ograničenom odgovornošću za proizvodnju i emitiranje radijskog i televizijskog programa Golija/bb, 23250 Pag</izvorni_sadrzaj>
    <derivirana_varijabla naziv="DomainObject.Predmet.ProtustrankaWithAdress_1">RAGAN društvo s ograničenom odgovornošću za proizvodnju i emitiranje radijskog i televizijskog programa Golija/bb, 23250 Pag</derivirana_varijabla>
  </DomainObject.Predmet.ProtustrankaWithAdress>
  <DomainObject.Predmet.ProtustrankaWithAdressOIB>
    <izvorni_sadrzaj>RAGAN društvo s ograničenom odgovornošću za proizvodnju i emitiranje radijskog i televizijskog programa, OIB 15221805140, Golija/bb, 23250 Pag</izvorni_sadrzaj>
    <derivirana_varijabla naziv="DomainObject.Predmet.ProtustrankaWithAdressOIB_1">RAGAN društvo s ograničenom odgovornošću za proizvodnju i emitiranje radijskog i televizijskog programa, OIB 15221805140, Golija/bb, 23250 Pag</derivirana_varijabla>
  </DomainObject.Predmet.ProtustrankaWithAdressOIB>
  <DomainObject.Predmet.ProtustrankaNazivFormated>
    <izvorni_sadrzaj>RAGAN društvo s ograničenom odgovornošću za proizvodnju i emitiranje radijskog i televizijskog programa</izvorni_sadrzaj>
    <derivirana_varijabla naziv="DomainObject.Predmet.ProtustrankaNazivFormated_1">RAGAN društvo s ograničenom odgovornošću za proizvodnju i emitiranje radijskog i televizijskog programa</derivirana_varijabla>
  </DomainObject.Predmet.ProtustrankaNazivFormated>
  <DomainObject.Predmet.ProtustrankaNazivFormatedOIB>
    <izvorni_sadrzaj>RAGAN društvo s ograničenom odgovornošću za proizvodnju i emitiranje radijskog i televizijskog programa, OIB 15221805140</izvorni_sadrzaj>
    <derivirana_varijabla naziv="DomainObject.Predmet.ProtustrankaNazivFormatedOIB_1">RAGAN društvo s ograničenom odgovornošću za proizvodnju i emitiranje radijskog i televizijskog programa, OIB 15221805140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208964.41</izvorni_sadrzaj>
    <derivirana_varijabla naziv="DomainObject.Predmet.TrenutnaVrijednost_1">208964.41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RAGAN društvo s ograničenom odgovornošću za proizvodnju i emitiranje radijskog i televizijskog programa</item>
    </izvorni_sadrzaj>
    <derivirana_varijabla naziv="DomainObject.Predmet.ProtuStrankaListFormated_1">
      <item>RAGAN društvo s ograničenom odgovornošću za proizvodnju i emitiranje radijskog i televizijskog programa</item>
    </derivirana_varijabla>
  </DomainObject.Predmet.ProtuStrankaListFormated>
  <DomainObject.Predmet.ProtuStrankaListFormatedOIB>
    <izvorni_sadrzaj>
      <item>RAGAN društvo s ograničenom odgovornošću za proizvodnju i emitiranje radijskog i televizijskog programa, OIB 15221805140</item>
    </izvorni_sadrzaj>
    <derivirana_varijabla naziv="DomainObject.Predmet.ProtuStrankaListFormatedOIB_1">
      <item>RAGAN društvo s ograničenom odgovornošću za proizvodnju i emitiranje radijskog i televizijskog programa, OIB 15221805140</item>
    </derivirana_varijabla>
  </DomainObject.Predmet.ProtuStrankaListFormatedOIB>
  <DomainObject.Predmet.ProtuStrankaListFormatedWithAdress>
    <izvorni_sadrzaj>
      <item>RAGAN društvo s ograničenom odgovornošću za proizvodnju i emitiranje radijskog i televizijskog programa, Golija/bb, 23250 Pag</item>
    </izvorni_sadrzaj>
    <derivirana_varijabla naziv="DomainObject.Predmet.ProtuStrankaListFormatedWithAdress_1">
      <item>RAGAN društvo s ograničenom odgovornošću za proizvodnju i emitiranje radijskog i televizijskog programa, Golija/bb, 23250 Pag</item>
    </derivirana_varijabla>
  </DomainObject.Predmet.ProtuStrankaListFormatedWithAdress>
  <DomainObject.Predmet.ProtuStrankaListFormatedWithAdressOIB>
    <izvorni_sadrzaj>
      <item>RAGAN društvo s ograničenom odgovornošću za proizvodnju i emitiranje radijskog i televizijskog programa, OIB 15221805140, Golija/bb, 23250 Pag</item>
    </izvorni_sadrzaj>
    <derivirana_varijabla naziv="DomainObject.Predmet.ProtuStrankaListFormatedWithAdressOIB_1">
      <item>RAGAN društvo s ograničenom odgovornošću za proizvodnju i emitiranje radijskog i televizijskog programa, OIB 15221805140, Golija/bb, 23250 Pag</item>
    </derivirana_varijabla>
  </DomainObject.Predmet.ProtuStrankaListFormatedWithAdressOIB>
  <DomainObject.Predmet.ProtuStrankaListNazivFormated>
    <izvorni_sadrzaj>
      <item>RAGAN društvo s ograničenom odgovornošću za proizvodnju i emitiranje radijskog i televizijskog programa</item>
    </izvorni_sadrzaj>
    <derivirana_varijabla naziv="DomainObject.Predmet.ProtuStrankaListNazivFormated_1">
      <item>RAGAN društvo s ograničenom odgovornošću za proizvodnju i emitiranje radijskog i televizijskog programa</item>
    </derivirana_varijabla>
  </DomainObject.Predmet.ProtuStrankaListNazivFormated>
  <DomainObject.Predmet.ProtuStrankaListNazivFormatedOIB>
    <izvorni_sadrzaj>
      <item>RAGAN društvo s ograničenom odgovornošću za proizvodnju i emitiranje radijskog i televizijskog programa, OIB 15221805140</item>
    </izvorni_sadrzaj>
    <derivirana_varijabla naziv="DomainObject.Predmet.ProtuStrankaListNazivFormatedOIB_1">
      <item>RAGAN društvo s ograničenom odgovornošću za proizvodnju i emitiranje radijskog i televizijskog programa, OIB 15221805140</item>
    </derivirana_varijabla>
  </DomainObject.Predmet.ProtuStrankaListNazivFormatedOIB>
  <DomainObject.Predmet.OstaliListFormated>
    <izvorni_sadrzaj>
      <item>Vesna Karavanić</item>
    </izvorni_sadrzaj>
    <derivirana_varijabla naziv="DomainObject.Predmet.OstaliListFormated_1">
      <item>Vesna Karavanić</item>
    </derivirana_varijabla>
  </DomainObject.Predmet.OstaliListFormated>
  <DomainObject.Predmet.OstaliListFormatedOIB>
    <izvorni_sadrzaj>
      <item>Vesna Karavanić, OIB 69318888613</item>
    </izvorni_sadrzaj>
    <derivirana_varijabla naziv="DomainObject.Predmet.OstaliListFormatedOIB_1">
      <item>Vesna Karavanić, OIB 69318888613</item>
    </derivirana_varijabla>
  </DomainObject.Predmet.OstaliListFormatedOIB>
  <DomainObject.Predmet.OstaliListFormatedWithAdress>
    <izvorni_sadrzaj>
      <item>Vesna Karavanić, Bana Josipa Jelačića 18, 23250 Pag</item>
    </izvorni_sadrzaj>
    <derivirana_varijabla naziv="DomainObject.Predmet.OstaliListFormatedWithAdress_1">
      <item>Vesna Karavanić, Bana Josipa Jelačića 18, 23250 Pag</item>
    </derivirana_varijabla>
  </DomainObject.Predmet.OstaliListFormatedWithAdress>
  <DomainObject.Predmet.OstaliListFormatedWithAdressOIB>
    <izvorni_sadrzaj>
      <item>Vesna Karavanić, OIB 69318888613, Bana Josipa Jelačića 18, 23250 Pag</item>
    </izvorni_sadrzaj>
    <derivirana_varijabla naziv="DomainObject.Predmet.OstaliListFormatedWithAdressOIB_1">
      <item>Vesna Karavanić, OIB 69318888613, Bana Josipa Jelačića 18, 23250 Pag</item>
    </derivirana_varijabla>
  </DomainObject.Predmet.OstaliListFormatedWithAdressOIB>
  <DomainObject.Predmet.OstaliListNazivFormated>
    <izvorni_sadrzaj>
      <item>Vesna Karavanić</item>
    </izvorni_sadrzaj>
    <derivirana_varijabla naziv="DomainObject.Predmet.OstaliListNazivFormated_1">
      <item>Vesna Karavanić</item>
    </derivirana_varijabla>
  </DomainObject.Predmet.OstaliListNazivFormated>
  <DomainObject.Predmet.OstaliListNazivFormatedOIB>
    <izvorni_sadrzaj>
      <item>Vesna Karavanić, OIB 69318888613</item>
    </izvorni_sadrzaj>
    <derivirana_varijabla naziv="DomainObject.Predmet.OstaliListNazivFormatedOIB_1">
      <item>Vesna Karavanić, OIB 69318888613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RAGAN društvo s ograničenom odgovornošću za proizvodnju i emitiranje radijskog i televizijskog programa</izvorni_sadrzaj>
    <derivirana_varijabla naziv="DomainObject.Predmet.ProtustrankaIDrugi_1">RAGAN društvo s ograničenom odgovornošću za proizvodnju i emitiranje radijskog i televizijskog programa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RAGAN društvo s ograničenom odgovornošću za proizvodnju i emitiranje radijskog i televizijskog programa, OIB 15221805140, Golija/bb, 23250 Pag</izvorni_sadrzaj>
    <derivirana_varijabla naziv="DomainObject.Predmet.ProtustrankaIDrugiAdressOIB_1">RAGAN društvo s ograničenom odgovornošću za proizvodnju i emitiranje radijskog i televizijskog programa, OIB 15221805140, Golija/bb,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RAGAN društvo s ograničenom odgovornošću za proizvodnju i emitiranje radijskog i televizijskog programa</item>
      <item>Vesna Karavanić</item>
    </izvorni_sadrzaj>
    <derivirana_varijabla naziv="DomainObject.Predmet.SudioniciListNaziv_1">
      <item>Financijska agencija</item>
      <item>RAGAN društvo s ograničenom odgovornošću za proizvodnju i emitiranje radijskog i televizijskog programa</item>
      <item>Vesna Karavanić</item>
    </derivirana_varijabla>
  </DomainObject.Predmet.SudioniciListNaziv>
  <DomainObject.Predmet.SudioniciListAdressOIB>
    <izvorni_sadrzaj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izvorni_sadrzaj>
    <derivirana_varijabla naziv="DomainObject.Predmet.SudioniciListAdressOIB_1"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15221805140</item>
      <item>, OIB 69318888613</item>
    </izvorni_sadrzaj>
    <derivirana_varijabla naziv="DomainObject.Predmet.SudioniciListNazivOIB_1">
      <item>, OIB 85821130368</item>
      <item>, OIB 15221805140</item>
      <item>, OIB 69318888613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1655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2016-05-24T09:13:00Z</dcterms:created>
  <dc:creator>Ardena Bajlo</dc:creator>
  <cp:lastModifiedBy>Martina Kalmeta</cp:lastModifiedBy>
  <cp:lastPrinted>2016-05-24T09:09:00Z</cp:lastPrinted>
  <dcterms:modified xmlns:xsi="http://www.w3.org/2001/XMLSchema-instance" xsi:type="dcterms:W3CDTF">2016-05-24T12:09:00Z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