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fa27" w14:paraId="a6bfa27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27B88">
        <w:t>3</w:t>
      </w:r>
      <w:r w:rsidR="00754835">
        <w:t>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E27B88">
        <w:t>PLATINUM UGOSTITELJSTVO I TURIZAM d.o.o., OIB:66071309280, Zagreb, Trg J. F. Kennedya 6/B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E27B88">
        <w:t>807.756,00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F00D9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7644BB" w:rsidR="007644BB"/>
    <w:p w:rsidRDefault="00F00D9A" w:rsidR="00F00D9A">
      <w:r>
        <w:t>Za točnost otpravka – ovlašteni službenik:</w:t>
      </w:r>
    </w:p>
    <w:p w:rsidRDefault="00F00D9A" w:rsidR="00F00D9A">
      <w:r>
        <w:t>Tihomir Vučić</w:t>
      </w:r>
    </w:p>
    <w:sectPr w:rsidSect="00ED6AA8" w:rsidR="00F00D9A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D9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0D9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E510E"/>
    <w:rsid w:val="002F4FC7"/>
    <w:rsid w:val="00360CDC"/>
    <w:rsid w:val="00450457"/>
    <w:rsid w:val="005209CA"/>
    <w:rsid w:val="00545FE2"/>
    <w:rsid w:val="00682583"/>
    <w:rsid w:val="00716E80"/>
    <w:rsid w:val="00754835"/>
    <w:rsid w:val="007644BB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C25B35"/>
    <w:rsid w:val="00C65619"/>
    <w:rsid w:val="00E27B88"/>
    <w:rsid w:val="00EA2C05"/>
    <w:rsid w:val="00F00D9A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50FA639"/>
  <w15:docId w15:val="{A8D6416C-7F69-47A4-B481-8B740C165D4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D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D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D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D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St-1733/2018</izvorni_sadrzaj>
    <derivirana_varijabla naziv="DomainObject.Predmet.OznakaBroj_1">St-1733/2018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UGOSTITELJSTVO I TURIZAM, d.o.o.</izvorni_sadrzaj>
    <derivirana_varijabla naziv="DomainObject.Predmet.ProtustrankaFormated_1">  PLATINUM UGOSTITELJSTVO I TURIZAM, d.o.o.</derivirana_varijabla>
  </DomainObject.Predmet.ProtustrankaFormated>
  <DomainObject.Predmet.ProtustrankaFormatedOIB>
    <izvorni_sadrzaj>  PLATINUM UGOSTITELJSTVO I TURIZAM, d.o.o., OIB 66071309280</izvorni_sadrzaj>
    <derivirana_varijabla naziv="DomainObject.Predmet.ProtustrankaFormatedOIB_1">  PLATINUM UGOSTITELJSTVO I TURIZAM, d.o.o., OIB 66071309280</derivirana_varijabla>
  </DomainObject.Predmet.ProtustrankaFormatedOIB>
  <DomainObject.Predmet.ProtustrankaFormatedWithAdress>
    <izvorni_sadrzaj> PLATINUM UGOSTITELJSTVO I TURIZAM, d.o.o., Trg J. F. Kennedya 6/B, 10000 Zagreb</izvorni_sadrzaj>
    <derivirana_varijabla naziv="DomainObject.Predmet.ProtustrankaFormatedWithAdress_1"> PLATINUM UGOSTITELJSTVO I TURIZAM, d.o.o., Trg J. F. Kennedya 6/B, 10000 Zagreb</derivirana_varijabla>
  </DomainObject.Predmet.ProtustrankaFormatedWithAdress>
  <DomainObject.Predmet.ProtustrankaFormatedWithAdressOIB>
    <izvorni_sadrzaj> PLATINUM UGOSTITELJSTVO I TURIZAM, d.o.o., OIB 66071309280, Trg J. F. Kennedya 6/B, 10000 Zagreb</izvorni_sadrzaj>
    <derivirana_varijabla naziv="DomainObject.Predmet.ProtustrankaFormatedWithAdressOIB_1"> PLATINUM UGOSTITELJSTVO I TURIZAM, d.o.o., OIB 66071309280, Trg J. F. Kennedya 6/B, 10000 Zagreb</derivirana_varijabla>
  </DomainObject.Predmet.ProtustrankaFormatedWithAdressOIB>
  <DomainObject.Predmet.ProtustrankaWithAdress>
    <izvorni_sadrzaj>PLATINUM UGOSTITELJSTVO I TURIZAM, d.o.o. Trg J. F. Kennedya 6/B, 10000 Zagreb</izvorni_sadrzaj>
    <derivirana_varijabla naziv="DomainObject.Predmet.ProtustrankaWithAdress_1">PLATINUM UGOSTITELJSTVO I TURIZAM, d.o.o. Trg J. F. Kennedya 6/B, 10000 Zagreb</derivirana_varijabla>
  </DomainObject.Predmet.ProtustrankaWithAdress>
  <DomainObject.Predmet.ProtustrankaWithAdressOIB>
    <izvorni_sadrzaj>PLATINUM UGOSTITELJSTVO I TURIZAM, d.o.o., OIB 66071309280, Trg J. F. Kennedya 6/B, 10000 Zagreb</izvorni_sadrzaj>
    <derivirana_varijabla naziv="DomainObject.Predmet.ProtustrankaWithAdressOIB_1">PLATINUM UGOSTITELJSTVO I TURIZAM, d.o.o., OIB 66071309280, Trg J. F. Kennedya 6/B, 10000 Zagreb</derivirana_varijabla>
  </DomainObject.Predmet.ProtustrankaWithAdressOIB>
  <DomainObject.Predmet.ProtustrankaNazivFormated>
    <izvorni_sadrzaj>PLATINUM UGOSTITELJSTVO I TURIZAM, d.o.o.</izvorni_sadrzaj>
    <derivirana_varijabla naziv="DomainObject.Predmet.ProtustrankaNazivFormated_1">PLATINUM UGOSTITELJSTVO I TURIZAM, d.o.o.</derivirana_varijabla>
  </DomainObject.Predmet.ProtustrankaNazivFormated>
  <DomainObject.Predmet.ProtustrankaNazivFormatedOIB>
    <izvorni_sadrzaj>PLATINUM UGOSTITELJSTVO I TURIZAM, d.o.o., OIB 66071309280</izvorni_sadrzaj>
    <derivirana_varijabla naziv="DomainObject.Predmet.ProtustrankaNazivFormatedOIB_1">PLATINUM UGOSTITELJSTVO I TURIZAM, d.o.o., OIB 66071309280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PLATINUM UGOSTITELJSTVO I TURIZAM, d.o.o.</item>
    </izvorni_sadrzaj>
    <derivirana_varijabla naziv="DomainObject.Predmet.ProtuStrankaListFormated_1">
      <item>PLATINUM UGOSTITELJSTVO I TURIZAM, d.o.o.</item>
    </derivirana_varijabla>
  </DomainObject.Predmet.ProtuStrankaListFormated>
  <DomainObject.Predmet.ProtuStrankaListFormatedOIB>
    <izvorni_sadrzaj>
      <item>PLATINUM UGOSTITELJSTVO I TURIZAM, d.o.o., OIB 66071309280</item>
    </izvorni_sadrzaj>
    <derivirana_varijabla naziv="DomainObject.Predmet.ProtuStrankaListFormatedOIB_1">
      <item>PLATINUM UGOSTITELJSTVO I TURIZAM, d.o.o., OIB 66071309280</item>
    </derivirana_varijabla>
  </DomainObject.Predmet.ProtuStrankaListFormatedOIB>
  <DomainObject.Predmet.ProtuStrankaListFormatedWithAdress>
    <izvorni_sadrzaj>
      <item>PLATINUM UGOSTITELJSTVO I TURIZAM, d.o.o., Trg J. F. Kennedya 6/B, 10000 Zagreb</item>
    </izvorni_sadrzaj>
    <derivirana_varijabla naziv="DomainObject.Predmet.ProtuStrankaListFormatedWithAdress_1">
      <item>PLATINUM UGOSTITELJSTVO I TURIZAM, d.o.o., Trg J. F. Kennedya 6/B, 10000 Zagreb</item>
    </derivirana_varijabla>
  </DomainObject.Predmet.ProtuStrankaListFormatedWithAdress>
  <DomainObject.Predmet.ProtuStrankaListFormatedWithAdressOIB>
    <izvorni_sadrzaj>
      <item>PLATINUM UGOSTITELJSTVO I TURIZAM, d.o.o., OIB 66071309280, Trg J. F. Kennedya 6/B, 10000 Zagreb</item>
    </izvorni_sadrzaj>
    <derivirana_varijabla naziv="DomainObject.Predmet.ProtuStrankaListFormatedWithAdressOIB_1">
      <item>PLATINUM UGOSTITELJSTVO I TURIZAM, d.o.o., OIB 66071309280, Trg J. F. Kennedya 6/B, 10000 Zagreb</item>
    </derivirana_varijabla>
  </DomainObject.Predmet.ProtuStrankaListFormatedWithAdressOIB>
  <DomainObject.Predmet.ProtuStrankaListNazivFormated>
    <izvorni_sadrzaj>
      <item>PLATINUM UGOSTITELJSTVO I TURIZAM, d.o.o.</item>
    </izvorni_sadrzaj>
    <derivirana_varijabla naziv="DomainObject.Predmet.ProtuStrankaListNazivFormated_1">
      <item>PLATINUM UGOSTITELJSTVO I TURIZAM, d.o.o.</item>
    </derivirana_varijabla>
  </DomainObject.Predmet.ProtuStrankaListNazivFormated>
  <DomainObject.Predmet.ProtuStrankaListNazivFormatedOIB>
    <izvorni_sadrzaj>
      <item>PLATINUM UGOSTITELJSTVO I TURIZAM, d.o.o., OIB 66071309280</item>
    </izvorni_sadrzaj>
    <derivirana_varijabla naziv="DomainObject.Predmet.ProtuStrankaListNazivFormatedOIB_1">
      <item>PLATINUM UGOSTITELJSTVO I TURIZAM, d.o.o., OIB 66071309280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PLATINUM UGOSTITELJSTVO I TURIZAM, d.o.o.</izvorni_sadrzaj>
    <derivirana_varijabla naziv="DomainObject.Predmet.ProtustrankaIDrugi_1">PLATINUM UGOSTITELJSTVO I TURIZAM,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PLATINUM UGOSTITELJSTVO I TURIZAM, d.o.o., OIB 66071309280, Trg J. F. Kennedya 6/B, 10000 Zagreb</izvorni_sadrzaj>
    <derivirana_varijabla naziv="DomainObject.Predmet.ProtustrankaIDrugiAdressOIB_1">PLATINUM UGOSTITELJSTVO I TURIZAM, d.o.o., OIB 66071309280, Trg J. F. Kennedya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PLATINUM UGOSTITELJSTVO I TURIZAM, d.o.o.</item>
    </izvorni_sadrzaj>
    <derivirana_varijabla naziv="DomainObject.Predmet.SudioniciListNaziv_1">
      <item>FINA Regionalni centar Zagreb</item>
      <item>PLATINUM UGOSTITELJSTVO I TURIZAM, d.o.o.</item>
    </derivirana_varijabla>
  </DomainObject.Predmet.SudioniciListNaziv>
  <DomainObject.Predmet.SudioniciListAdressOIB>
    <izvorni_sadrzaj>
      <item>FINA Regionalni centar Zagreb, OIB 85821130368</item>
      <item>PLATINUM UGOSTITELJSTVO I TURIZAM, d.o.o., OIB 66071309280, Trg J. F. Kennedya 6/B,10000 Zagreb</item>
    </izvorni_sadrzaj>
    <derivirana_varijabla naziv="DomainObject.Predmet.SudioniciListAdressOIB_1">
      <item>FINA Regionalni centar Zagreb, OIB 85821130368</item>
      <item>PLATINUM UGOSTITELJSTVO I TURIZAM, d.o.o., OIB 66071309280, Trg J. F. Kennedya 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66071309280</item>
    </izvorni_sadrzaj>
    <derivirana_varijabla naziv="DomainObject.Predmet.SudioniciListNazivOIB_1">
      <item>, OIB 85821130368</item>
      <item>, OIB 66071309280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1378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2018-10-02T11:59:00Z</dcterms:created>
  <dc:creator>Bernardica Novak</dc:creator>
  <cp:lastModifiedBy>Tihomir Vučić</cp:lastModifiedBy>
  <cp:lastPrinted>2018-10-02T09:45:00Z</cp:lastPrinted>
  <dcterms:modified xmlns:xsi="http://www.w3.org/2001/XMLSchema-instance" xsi:type="dcterms:W3CDTF">2018-10-03T05:56:00Z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1733-18.docx)</vt:lpwstr>
  </prop:property>
  <prop:property name="CC_coloring" pid="5" fmtid="{D5CDD505-2E9C-101B-9397-08002B2CF9AE}">
    <vt:bool>false</vt:bool>
  </prop:property>
</prop:Properties>
</file>