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6846" w14:paraId="6726846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2243CD">
        <w:t>7</w:t>
      </w:r>
      <w:r w:rsidR="000438E5">
        <w:t>1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93896">
        <w:t>2</w:t>
      </w:r>
      <w:r w:rsidR="0025617F">
        <w:t>9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2243CD">
        <w:t>FORMO VITA d.o.o., OIB: 70981019810, Zagreb, Hrvatskog proljeća 40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2243CD">
        <w:t>49.344,78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93896">
        <w:t>2</w:t>
      </w:r>
      <w:r w:rsidR="0025617F">
        <w:t>9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</w:t>
      </w:r>
      <w:r>
        <w:t>Bernardica Novak Šarac</w:t>
      </w:r>
      <w:r w:rsidR="0025617F">
        <w:t xml:space="preserve"> v.r. </w:t>
      </w:r>
    </w:p>
    <w:p w:rsidRDefault="0025617F" w:rsidP="0025617F" w:rsidR="008E45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otpravka-ovlašteni  službenik: </w:t>
      </w:r>
    </w:p>
    <w:p w:rsidRDefault="0025617F" w:rsidP="0025617F" w:rsidR="0025617F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Tatjana Slaviček </w:t>
      </w:r>
    </w:p>
    <w:p w:rsidRDefault="008E454A" w:rsidP="008E454A" w:rsidR="008E454A" w:rsidRPr="009C5689">
      <w:pPr>
        <w:jc w:val="right"/>
      </w:pPr>
    </w:p>
    <w:p w:rsidRDefault="007644BB" w:rsidR="007644BB"/>
    <w:sectPr w:rsidSect="00ED6AA8" w:rsidR="007644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617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617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38E5"/>
    <w:rsid w:val="00066CDC"/>
    <w:rsid w:val="001920D8"/>
    <w:rsid w:val="001B0649"/>
    <w:rsid w:val="001E7687"/>
    <w:rsid w:val="00212CD6"/>
    <w:rsid w:val="002243CD"/>
    <w:rsid w:val="0025617F"/>
    <w:rsid w:val="00275715"/>
    <w:rsid w:val="002E510E"/>
    <w:rsid w:val="002F4FC7"/>
    <w:rsid w:val="00360CDC"/>
    <w:rsid w:val="003616DA"/>
    <w:rsid w:val="00443018"/>
    <w:rsid w:val="00450457"/>
    <w:rsid w:val="005209CA"/>
    <w:rsid w:val="00545FE2"/>
    <w:rsid w:val="00552788"/>
    <w:rsid w:val="00682583"/>
    <w:rsid w:val="00716E80"/>
    <w:rsid w:val="007342CB"/>
    <w:rsid w:val="00754526"/>
    <w:rsid w:val="00754835"/>
    <w:rsid w:val="007644BB"/>
    <w:rsid w:val="007C76E3"/>
    <w:rsid w:val="007E54EA"/>
    <w:rsid w:val="007F4644"/>
    <w:rsid w:val="0085363A"/>
    <w:rsid w:val="00863365"/>
    <w:rsid w:val="00896B95"/>
    <w:rsid w:val="008D3278"/>
    <w:rsid w:val="008E454A"/>
    <w:rsid w:val="008F0BF8"/>
    <w:rsid w:val="008F121A"/>
    <w:rsid w:val="009A635B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51AEF"/>
    <w:rsid w:val="00BC6EB9"/>
    <w:rsid w:val="00BF5927"/>
    <w:rsid w:val="00C25B35"/>
    <w:rsid w:val="00C65619"/>
    <w:rsid w:val="00CC14ED"/>
    <w:rsid w:val="00CF3920"/>
    <w:rsid w:val="00D36CA8"/>
    <w:rsid w:val="00D51566"/>
    <w:rsid w:val="00E60018"/>
    <w:rsid w:val="00EA2C05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6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1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1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1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1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6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1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1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1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1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1871</izvorni_sadrzaj>
    <derivirana_varijabla naziv="DomainObject.Predmet.Broj_1">1871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St-1871/2018</izvorni_sadrzaj>
    <derivirana_varijabla naziv="DomainObject.Predmet.OznakaBroj_1">St-1871/2018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FORMO VITA d. o.o.</izvorni_sadrzaj>
    <derivirana_varijabla naziv="DomainObject.Predmet.ProtustrankaFormated_1">  FORMO VITA d. o.o.</derivirana_varijabla>
  </DomainObject.Predmet.ProtustrankaFormated>
  <DomainObject.Predmet.ProtustrankaFormatedOIB>
    <izvorni_sadrzaj>  FORMO VITA d. o.o., OIB 70981019810</izvorni_sadrzaj>
    <derivirana_varijabla naziv="DomainObject.Predmet.ProtustrankaFormatedOIB_1">  FORMO VITA d. o.o., OIB 70981019810</derivirana_varijabla>
  </DomainObject.Predmet.ProtustrankaFormatedOIB>
  <DomainObject.Predmet.ProtustrankaFormatedWithAdress>
    <izvorni_sadrzaj> FORMO VITA d. o.o., Hrvatskog proljeća 40, 10000 Zagreb</izvorni_sadrzaj>
    <derivirana_varijabla naziv="DomainObject.Predmet.ProtustrankaFormatedWithAdress_1"> FORMO VITA d. o.o., Hrvatskog proljeća 40, 10000 Zagreb</derivirana_varijabla>
  </DomainObject.Predmet.ProtustrankaFormatedWithAdress>
  <DomainObject.Predmet.ProtustrankaFormatedWithAdressOIB>
    <izvorni_sadrzaj> FORMO VITA d. o.o., OIB 70981019810, Hrvatskog proljeća 40, 10000 Zagreb</izvorni_sadrzaj>
    <derivirana_varijabla naziv="DomainObject.Predmet.ProtustrankaFormatedWithAdressOIB_1"> FORMO VITA d. o.o., OIB 70981019810, Hrvatskog proljeća 40, 10000 Zagreb</derivirana_varijabla>
  </DomainObject.Predmet.ProtustrankaFormatedWithAdressOIB>
  <DomainObject.Predmet.ProtustrankaWithAdress>
    <izvorni_sadrzaj>FORMO VITA d. o.o. Hrvatskog proljeća 40, 10000 Zagreb</izvorni_sadrzaj>
    <derivirana_varijabla naziv="DomainObject.Predmet.ProtustrankaWithAdress_1">FORMO VITA d. o.o. Hrvatskog proljeća 40, 10000 Zagreb</derivirana_varijabla>
  </DomainObject.Predmet.ProtustrankaWithAdress>
  <DomainObject.Predmet.ProtustrankaWithAdressOIB>
    <izvorni_sadrzaj>FORMO VITA d. o.o., OIB 70981019810, Hrvatskog proljeća 40, 10000 Zagreb</izvorni_sadrzaj>
    <derivirana_varijabla naziv="DomainObject.Predmet.ProtustrankaWithAdressOIB_1">FORMO VITA d. o.o., OIB 70981019810, Hrvatskog proljeća 40, 10000 Zagreb</derivirana_varijabla>
  </DomainObject.Predmet.ProtustrankaWithAdressOIB>
  <DomainObject.Predmet.ProtustrankaNazivFormated>
    <izvorni_sadrzaj>FORMO VITA d. o.o.</izvorni_sadrzaj>
    <derivirana_varijabla naziv="DomainObject.Predmet.ProtustrankaNazivFormated_1">FORMO VITA d. o.o.</derivirana_varijabla>
  </DomainObject.Predmet.ProtustrankaNazivFormated>
  <DomainObject.Predmet.ProtustrankaNazivFormatedOIB>
    <izvorni_sadrzaj>FORMO VITA d. o.o., OIB 70981019810</izvorni_sadrzaj>
    <derivirana_varijabla naziv="DomainObject.Predmet.ProtustrankaNazivFormatedOIB_1">FORMO VITA d. o.o., OIB 70981019810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FORMO VITA d. o.o.</item>
    </izvorni_sadrzaj>
    <derivirana_varijabla naziv="DomainObject.Predmet.ProtuStrankaListFormated_1">
      <item>FORMO VITA d. o.o.</item>
    </derivirana_varijabla>
  </DomainObject.Predmet.ProtuStrankaListFormated>
  <DomainObject.Predmet.ProtuStrankaListFormatedOIB>
    <izvorni_sadrzaj>
      <item>FORMO VITA d. o.o., OIB 70981019810</item>
    </izvorni_sadrzaj>
    <derivirana_varijabla naziv="DomainObject.Predmet.ProtuStrankaListFormatedOIB_1">
      <item>FORMO VITA d. o.o., OIB 70981019810</item>
    </derivirana_varijabla>
  </DomainObject.Predmet.ProtuStrankaListFormatedOIB>
  <DomainObject.Predmet.ProtuStrankaListFormatedWithAdress>
    <izvorni_sadrzaj>
      <item>FORMO VITA d. o.o., Hrvatskog proljeća 40, 10000 Zagreb</item>
    </izvorni_sadrzaj>
    <derivirana_varijabla naziv="DomainObject.Predmet.ProtuStrankaListFormatedWithAdress_1">
      <item>FORMO VITA d. o.o., Hrvatskog proljeća 40, 10000 Zagreb</item>
    </derivirana_varijabla>
  </DomainObject.Predmet.ProtuStrankaListFormatedWithAdress>
  <DomainObject.Predmet.ProtuStrankaListFormatedWithAdressOIB>
    <izvorni_sadrzaj>
      <item>FORMO VITA d. o.o., OIB 70981019810, Hrvatskog proljeća 40, 10000 Zagreb</item>
    </izvorni_sadrzaj>
    <derivirana_varijabla naziv="DomainObject.Predmet.ProtuStrankaListFormatedWithAdressOIB_1">
      <item>FORMO VITA d. o.o., OIB 70981019810, Hrvatskog proljeća 40, 10000 Zagreb</item>
    </derivirana_varijabla>
  </DomainObject.Predmet.ProtuStrankaListFormatedWithAdressOIB>
  <DomainObject.Predmet.ProtuStrankaListNazivFormated>
    <izvorni_sadrzaj>
      <item>FORMO VITA d. o.o.</item>
    </izvorni_sadrzaj>
    <derivirana_varijabla naziv="DomainObject.Predmet.ProtuStrankaListNazivFormated_1">
      <item>FORMO VITA d. o.o.</item>
    </derivirana_varijabla>
  </DomainObject.Predmet.ProtuStrankaListNazivFormated>
  <DomainObject.Predmet.ProtuStrankaListNazivFormatedOIB>
    <izvorni_sadrzaj>
      <item>FORMO VITA d. o.o., OIB 70981019810</item>
    </izvorni_sadrzaj>
    <derivirana_varijabla naziv="DomainObject.Predmet.ProtuStrankaListNazivFormatedOIB_1">
      <item>FORMO VITA d. o.o., OIB 70981019810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FORMO VITA d. o.o.</izvorni_sadrzaj>
    <derivirana_varijabla naziv="DomainObject.Predmet.ProtustrankaIDrugi_1">FORMO VITA d. 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FORMO VITA d. o.o., OIB 70981019810, Hrvatskog proljeća 40, 10000 Zagreb</izvorni_sadrzaj>
    <derivirana_varijabla naziv="DomainObject.Predmet.ProtustrankaIDrugiAdressOIB_1">FORMO VITA d. o.o., OIB 70981019810, Hrvatskog proljeća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FORMO VITA d. o.o.</item>
    </izvorni_sadrzaj>
    <derivirana_varijabla naziv="DomainObject.Predmet.SudioniciListNaziv_1">
      <item>FINA Regionalni centar Zagreb</item>
      <item>FORMO VITA d. o.o.</item>
    </derivirana_varijabla>
  </DomainObject.Predmet.SudioniciListNaziv>
  <DomainObject.Predmet.SudioniciListAdressOIB>
    <izvorni_sadrzaj>
      <item>FINA Regionalni centar Zagreb, OIB 85821130368</item>
      <item>FORMO VITA d. o.o., OIB 70981019810, Hrvatskog proljeća 40,10000 Zagreb</item>
    </izvorni_sadrzaj>
    <derivirana_varijabla naziv="DomainObject.Predmet.SudioniciListAdressOIB_1">
      <item>FINA Regionalni centar Zagreb, OIB 85821130368</item>
      <item>FORMO VITA d. o.o., OIB 70981019810, Hrvatskog proljeća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70981019810</item>
    </izvorni_sadrzaj>
    <derivirana_varijabla naziv="DomainObject.Predmet.SudioniciListNazivOIB_1">
      <item>, OIB 85821130368</item>
      <item>, OIB 70981019810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1361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2018-11-28T13:34:00Z</dcterms:created>
  <dc:creator>Bernardica Novak</dc:creator>
  <cp:lastModifiedBy>Tatjana Slaviček</cp:lastModifiedBy>
  <cp:lastPrinted>2018-11-28T13:23:00Z</cp:lastPrinted>
  <dcterms:modified xmlns:xsi="http://www.w3.org/2001/XMLSchema-instance" xsi:type="dcterms:W3CDTF">2018-11-29T13:06:00Z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1871-18.docx)</vt:lpwstr>
  </prop:property>
  <prop:property name="CC_coloring" pid="5" fmtid="{D5CDD505-2E9C-101B-9397-08002B2CF9AE}">
    <vt:bool>false</vt:bool>
  </prop:property>
</prop:Properties>
</file>