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7569" w14:paraId="8cb7569" w:rsidRDefault="006A02F3" w:rsidP="006A02F3" w:rsidR="006A02F3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  <w:t>Poslovni broj: 1 St-</w:t>
      </w:r>
      <w:r w:rsidR="004C7673">
        <w:t>577</w:t>
      </w:r>
      <w:r>
        <w:t>/2016-</w:t>
      </w:r>
      <w:r w:rsidR="004C7673">
        <w:t>104</w:t>
      </w:r>
    </w:p>
    <w:p w:rsidRDefault="000F13C1" w:rsidP="000F13C1" w:rsidR="000F13C1" w:rsidRPr="006A02F3"/>
    <w:p w:rsidRDefault="000F13C1" w:rsidP="000F13C1" w:rsidR="000F13C1" w:rsidRPr="006A02F3"/>
    <w:p w:rsidRDefault="000F13C1" w:rsidP="000F13C1" w:rsidR="000F13C1">
      <w:pPr>
        <w:rPr>
          <w:b/>
        </w:rPr>
      </w:pPr>
    </w:p>
    <w:p w:rsidRDefault="006A02F3" w:rsidP="000F13C1" w:rsidR="006A02F3" w:rsidRPr="006A02F3"/>
    <w:p w:rsidRDefault="006A02F3" w:rsidP="006A02F3" w:rsidR="006A02F3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6A02F3" w:rsidP="006A02F3" w:rsidR="006A02F3">
      <w:pPr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6A02F3" w:rsidP="006A02F3" w:rsidR="006A02F3">
      <w:pPr>
        <w:tabs>
          <w:tab w:pos="2410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6A02F3" w:rsidP="006A02F3" w:rsidR="006A02F3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F13C1" w:rsidP="000F13C1" w:rsidR="000F13C1"/>
    <w:p w:rsidRDefault="000F13C1" w:rsidP="000F13C1" w:rsidR="000F13C1"/>
    <w:p w:rsidRDefault="000F13C1" w:rsidP="000F13C1" w:rsidR="000F13C1">
      <w:pPr>
        <w:jc w:val="center"/>
      </w:pPr>
      <w:r>
        <w:t>Z A K L J U Č A K</w:t>
      </w:r>
    </w:p>
    <w:p w:rsidRDefault="000F13C1" w:rsidP="000F13C1" w:rsidR="000F13C1">
      <w:pPr>
        <w:jc w:val="both"/>
        <w:rPr>
          <w:b/>
        </w:rPr>
      </w:pPr>
    </w:p>
    <w:p w:rsidRDefault="000F13C1" w:rsidP="00007C2F" w:rsidR="000F13C1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Trgovački sud u Zadru po sucu Ardeni Bajlo, u stečajnom postupku nad stečajnim dužnikom </w:t>
      </w:r>
      <w:r w:rsidR="004C7673">
        <w:t xml:space="preserve">ANORTI ADRIA d.o.o., Biograd na Moru, Zadarska 16, </w:t>
      </w:r>
      <w:r w:rsidR="004C7673" w:rsidRPr="00CD10FC">
        <w:t xml:space="preserve">OIB: </w:t>
      </w:r>
      <w:r w:rsidR="004C7673">
        <w:t>66880183431</w:t>
      </w:r>
      <w:r>
        <w:rPr>
          <w:lang w:eastAsia="en-US"/>
        </w:rPr>
        <w:t xml:space="preserve">, dana </w:t>
      </w:r>
      <w:r w:rsidR="00E673B2">
        <w:rPr>
          <w:lang w:eastAsia="en-US"/>
        </w:rPr>
        <w:t>4</w:t>
      </w:r>
      <w:r w:rsidR="006B79B6">
        <w:rPr>
          <w:lang w:eastAsia="en-US"/>
        </w:rPr>
        <w:t>.</w:t>
      </w:r>
      <w:r w:rsidR="007F17DA">
        <w:rPr>
          <w:lang w:eastAsia="en-US"/>
        </w:rPr>
        <w:t xml:space="preserve"> </w:t>
      </w:r>
      <w:r w:rsidR="004C7673">
        <w:rPr>
          <w:lang w:eastAsia="en-US"/>
        </w:rPr>
        <w:t>srpnja</w:t>
      </w:r>
      <w:r w:rsidR="006A02F3">
        <w:rPr>
          <w:lang w:eastAsia="en-US"/>
        </w:rPr>
        <w:t xml:space="preserve"> 2018</w:t>
      </w:r>
      <w:r>
        <w:rPr>
          <w:lang w:eastAsia="en-US"/>
        </w:rPr>
        <w:t>.,</w:t>
      </w:r>
    </w:p>
    <w:p w:rsidRDefault="000F13C1" w:rsidP="000F13C1" w:rsidR="000F13C1">
      <w:pPr>
        <w:jc w:val="center"/>
      </w:pPr>
    </w:p>
    <w:p w:rsidRDefault="000F13C1" w:rsidP="000F13C1" w:rsidR="000F13C1">
      <w:pPr>
        <w:jc w:val="center"/>
      </w:pPr>
      <w:r>
        <w:t>z a k l j u č i o  j e</w:t>
      </w:r>
    </w:p>
    <w:p w:rsidRDefault="000F13C1" w:rsidP="000F13C1" w:rsidR="000F13C1">
      <w:pPr>
        <w:jc w:val="both"/>
      </w:pPr>
    </w:p>
    <w:p w:rsidRDefault="000F13C1" w:rsidP="00253CC6" w:rsidR="000F13C1">
      <w:pPr>
        <w:pStyle w:val="Odlomakpopisa"/>
        <w:numPr>
          <w:ilvl w:val="0"/>
          <w:numId w:val="2"/>
        </w:numPr>
        <w:ind w:firstLine="660" w:left="0"/>
        <w:jc w:val="both"/>
        <w:rPr>
          <w:lang w:eastAsia="en-US"/>
        </w:rPr>
      </w:pPr>
      <w:r>
        <w:t xml:space="preserve">Pozivaju se vjerovnici </w:t>
      </w:r>
      <w:r w:rsidR="004C7673">
        <w:t>ANORTI ADRIA d.o.o., Biograd na Moru</w:t>
      </w:r>
      <w:r w:rsidR="00BB68C0">
        <w:rPr>
          <w:lang w:eastAsia="en-US"/>
        </w:rPr>
        <w:t xml:space="preserve"> </w:t>
      </w:r>
      <w:r w:rsidR="006B79B6">
        <w:rPr>
          <w:lang w:eastAsia="en-US"/>
        </w:rPr>
        <w:t xml:space="preserve">u stečaju </w:t>
      </w:r>
      <w:r>
        <w:rPr>
          <w:lang w:eastAsia="en-US"/>
        </w:rPr>
        <w:t>na podnošenje pisanog očitovanja sudu o prijedlogu stečajnog upravitelja za obustavu postupka zbog nedostatnosti mase za namirenje troškova stečajnoga postupka u smislu čl. 293. Stečajnog zakona (Narodne novine 71/1</w:t>
      </w:r>
      <w:r w:rsidR="00E245D1">
        <w:rPr>
          <w:lang w:eastAsia="en-US"/>
        </w:rPr>
        <w:t>5</w:t>
      </w:r>
      <w:r w:rsidR="006A02F3">
        <w:rPr>
          <w:lang w:eastAsia="en-US"/>
        </w:rPr>
        <w:t xml:space="preserve"> i 104/17</w:t>
      </w:r>
      <w:r w:rsidR="00E245D1">
        <w:rPr>
          <w:lang w:eastAsia="en-US"/>
        </w:rPr>
        <w:t>), u roku od 8 dana od isteka osmog</w:t>
      </w:r>
      <w:r>
        <w:rPr>
          <w:lang w:eastAsia="en-US"/>
        </w:rPr>
        <w:t xml:space="preserve"> dana od objave ovog poziva na e-Oglasnoj ploči suda.</w:t>
      </w:r>
      <w:r w:rsidR="008F0CA9">
        <w:rPr>
          <w:lang w:eastAsia="en-US"/>
        </w:rPr>
        <w:t xml:space="preserve"> </w:t>
      </w:r>
      <w:r w:rsidR="00B868FE">
        <w:rPr>
          <w:lang w:eastAsia="en-US"/>
        </w:rPr>
        <w:t xml:space="preserve"> </w:t>
      </w:r>
      <w:r w:rsidR="00062F09">
        <w:rPr>
          <w:lang w:eastAsia="en-US"/>
        </w:rPr>
        <w:t xml:space="preserve"> </w:t>
      </w:r>
    </w:p>
    <w:p w:rsidRDefault="00253CC6" w:rsidP="00253CC6" w:rsidR="00253CC6">
      <w:pPr>
        <w:pStyle w:val="Odlomakpopisa"/>
        <w:ind w:left="1380"/>
        <w:jc w:val="both"/>
        <w:rPr>
          <w:lang w:eastAsia="en-US"/>
        </w:rPr>
      </w:pPr>
    </w:p>
    <w:p w:rsidRDefault="00253CC6" w:rsidP="00253CC6" w:rsidR="00253CC6" w:rsidRPr="007D37BA">
      <w:pPr>
        <w:ind w:firstLine="708"/>
        <w:jc w:val="both"/>
      </w:pPr>
      <w:r>
        <w:t>I</w:t>
      </w:r>
      <w:r w:rsidRPr="007D37BA">
        <w:t>I</w:t>
      </w:r>
      <w:r>
        <w:t>.</w:t>
      </w:r>
      <w:r w:rsidRPr="007D37BA">
        <w:t xml:space="preserve"> </w:t>
      </w:r>
      <w:r>
        <w:t xml:space="preserve">      </w:t>
      </w:r>
      <w:r w:rsidRPr="007D37BA">
        <w:t xml:space="preserve">Saziva se Skupština vjerovnika i to za dan : </w:t>
      </w:r>
    </w:p>
    <w:p w:rsidRDefault="00253CC6" w:rsidP="00253CC6" w:rsidR="00253CC6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4C7673" w:rsidP="00267C5C" w:rsidR="00253CC6">
      <w:pPr>
        <w:ind w:firstLine="708"/>
        <w:jc w:val="center"/>
      </w:pPr>
      <w:r>
        <w:t>4</w:t>
      </w:r>
      <w:r w:rsidR="006B79B6">
        <w:t>.</w:t>
      </w:r>
      <w:r w:rsidR="00267C5C">
        <w:t xml:space="preserve"> </w:t>
      </w:r>
      <w:r>
        <w:t>rujna</w:t>
      </w:r>
      <w:r w:rsidR="006A02F3">
        <w:t xml:space="preserve"> 2018</w:t>
      </w:r>
      <w:r w:rsidR="00253CC6" w:rsidRPr="007D37BA">
        <w:t xml:space="preserve">. godine u </w:t>
      </w:r>
      <w:r>
        <w:t>09,4</w:t>
      </w:r>
      <w:r w:rsidR="006A02F3">
        <w:t xml:space="preserve">0 </w:t>
      </w:r>
      <w:r w:rsidR="00253CC6" w:rsidRPr="007D37BA">
        <w:t xml:space="preserve">sati, koja će se održati u sudnici broj </w:t>
      </w:r>
      <w:r w:rsidR="00267C5C">
        <w:t>26/I, Trgovačkog suda u Zadru, Dr. Franje Tuđmana 35</w:t>
      </w:r>
    </w:p>
    <w:p w:rsidRDefault="00267C5C" w:rsidP="00267C5C" w:rsidR="00267C5C" w:rsidRPr="007D37BA">
      <w:pPr>
        <w:ind w:firstLine="708"/>
        <w:jc w:val="center"/>
      </w:pPr>
    </w:p>
    <w:p w:rsidRDefault="00253CC6" w:rsidP="00253CC6" w:rsidR="00253CC6" w:rsidRPr="007D37BA">
      <w:pPr>
        <w:ind w:firstLine="708"/>
        <w:jc w:val="both"/>
      </w:pPr>
      <w:r>
        <w:t xml:space="preserve">Sa sljedećim </w:t>
      </w:r>
      <w:r w:rsidRPr="007D37BA">
        <w:t>dnevnim redom:</w:t>
      </w:r>
    </w:p>
    <w:p w:rsidRDefault="00253CC6" w:rsidP="00253CC6" w:rsidR="00253CC6">
      <w:pPr>
        <w:jc w:val="both"/>
      </w:pPr>
    </w:p>
    <w:p w:rsidRDefault="00253CC6" w:rsidP="00253CC6" w:rsidR="00253CC6">
      <w:pPr>
        <w:pStyle w:val="Odlomakpopisa"/>
        <w:numPr>
          <w:ilvl w:val="0"/>
          <w:numId w:val="3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Default="00253CC6" w:rsidP="00253CC6" w:rsidR="00253CC6">
      <w:pPr>
        <w:pStyle w:val="Odlomakpopisa"/>
        <w:jc w:val="both"/>
      </w:pPr>
    </w:p>
    <w:p w:rsidRDefault="00253CC6" w:rsidP="00253CC6" w:rsidR="00253CC6" w:rsidRPr="007D37BA">
      <w:pPr>
        <w:ind w:left="720"/>
        <w:jc w:val="both"/>
      </w:pPr>
      <w:r>
        <w:t>II</w:t>
      </w:r>
      <w:r w:rsidRPr="007D37BA">
        <w:t>I</w:t>
      </w:r>
      <w:r>
        <w:t>.</w:t>
      </w:r>
      <w:r w:rsidRPr="007D37BA">
        <w:t xml:space="preserve"> Na ročište se pozivaju s</w:t>
      </w:r>
      <w:r>
        <w:t>vi vjerovnici stečajnog dužnika.</w:t>
      </w:r>
    </w:p>
    <w:p w:rsidRDefault="00253CC6" w:rsidP="00253CC6" w:rsidR="00253CC6" w:rsidRPr="007D37BA">
      <w:pPr>
        <w:jc w:val="both"/>
      </w:pPr>
    </w:p>
    <w:p w:rsidRDefault="00253CC6" w:rsidP="000F13C1" w:rsidR="00007C2F">
      <w:pPr>
        <w:jc w:val="both"/>
      </w:pPr>
      <w:r>
        <w:tab/>
        <w:t>IV.</w:t>
      </w:r>
      <w:r w:rsidRPr="007D37BA">
        <w:t xml:space="preserve"> Ovo  rješenje će se objaviti na </w:t>
      </w:r>
      <w:r>
        <w:t>e-</w:t>
      </w:r>
      <w:r w:rsidRPr="007D37BA">
        <w:t>oglasnoj ploči suda, a što svim vjerovnicima služi kao poziv na zakazano ročište.</w:t>
      </w:r>
    </w:p>
    <w:p w:rsidRDefault="000F13C1" w:rsidP="00007C2F" w:rsidR="000F13C1"/>
    <w:p w:rsidRDefault="000F13C1" w:rsidP="000F13C1" w:rsidR="000F13C1">
      <w:pPr>
        <w:jc w:val="center"/>
      </w:pPr>
      <w:r>
        <w:t xml:space="preserve">U Zadru, </w:t>
      </w:r>
      <w:r w:rsidR="00E673B2">
        <w:t>4</w:t>
      </w:r>
      <w:r w:rsidR="006B79B6">
        <w:t>.</w:t>
      </w:r>
      <w:r w:rsidR="007F17DA">
        <w:t xml:space="preserve"> </w:t>
      </w:r>
      <w:r w:rsidR="004C7673">
        <w:t>srpnja</w:t>
      </w:r>
      <w:r w:rsidR="007F17DA">
        <w:t xml:space="preserve"> </w:t>
      </w:r>
      <w:r w:rsidR="00B868FE">
        <w:t>201</w:t>
      </w:r>
      <w:r w:rsidR="006A02F3">
        <w:t>8</w:t>
      </w:r>
      <w:r>
        <w:t>.</w:t>
      </w:r>
    </w:p>
    <w:p w:rsidRDefault="000F13C1" w:rsidP="006A02F3" w:rsidR="000F13C1"/>
    <w:p w:rsidRDefault="000C2B12" w:rsidP="006A02F3" w:rsidR="000F13C1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6A02F3">
        <w:tab/>
      </w:r>
      <w:r w:rsidR="006A02F3">
        <w:tab/>
      </w:r>
      <w:r w:rsidR="006A02F3">
        <w:tab/>
      </w:r>
      <w:r w:rsidR="006A02F3">
        <w:tab/>
      </w:r>
      <w:r w:rsidR="006A02F3">
        <w:tab/>
      </w:r>
      <w:r w:rsidR="00B868FE">
        <w:t>Sutkinja</w:t>
      </w:r>
    </w:p>
    <w:p w:rsidRDefault="000C2B12" w:rsidP="000C2B12" w:rsidR="000F13C1">
      <w:r>
        <w:t xml:space="preserve">Ante </w:t>
      </w:r>
      <w:proofErr w:type="spellStart"/>
      <w:r>
        <w:t>Rubelj</w:t>
      </w:r>
      <w:proofErr w:type="spellEnd"/>
      <w:r>
        <w:tab/>
      </w:r>
      <w:r w:rsidR="000F13C1">
        <w:tab/>
      </w:r>
      <w:r w:rsidR="000F13C1">
        <w:tab/>
      </w:r>
      <w:r w:rsidR="000F13C1">
        <w:tab/>
      </w:r>
      <w:r w:rsidR="000F13C1">
        <w:tab/>
      </w:r>
      <w:r w:rsidR="000F13C1">
        <w:tab/>
      </w:r>
      <w:r w:rsidR="000F13C1">
        <w:tab/>
      </w:r>
      <w:r w:rsidR="000F13C1">
        <w:tab/>
      </w:r>
      <w:r w:rsidR="000F13C1">
        <w:tab/>
        <w:t xml:space="preserve">Ardena </w:t>
      </w:r>
      <w:proofErr w:type="spellStart"/>
      <w:r w:rsidR="000F13C1">
        <w:t>Bajlo</w:t>
      </w:r>
      <w:proofErr w:type="spellEnd"/>
      <w:r>
        <w:t>, v.r.</w:t>
      </w:r>
    </w:p>
    <w:p w:rsidRDefault="000F13C1" w:rsidP="000F13C1" w:rsidR="000F13C1">
      <w:pPr>
        <w:jc w:val="right"/>
      </w:pPr>
    </w:p>
    <w:p w:rsidRDefault="006A02F3" w:rsidP="000F13C1" w:rsidR="000F13C1">
      <w:r>
        <w:t>Pouka o pravnom lijeku:</w:t>
      </w:r>
    </w:p>
    <w:p w:rsidRDefault="000F13C1" w:rsidP="000F13C1" w:rsidR="000F13C1">
      <w:r>
        <w:t>Protiv ovog zaključka nije dopuštena žalba (čl. 19. st. 7. SZ-a)</w:t>
      </w:r>
    </w:p>
    <w:p w:rsidRDefault="006A02F3" w:rsidP="000F13C1" w:rsidR="006A02F3"/>
    <w:p w:rsidRDefault="002A6728" w:rsidP="000F13C1" w:rsidR="000F13C1">
      <w:r>
        <w:t>D</w:t>
      </w:r>
      <w:r w:rsidR="000F13C1">
        <w:t xml:space="preserve">ostaviti: </w:t>
      </w:r>
    </w:p>
    <w:p w:rsidRDefault="000F13C1" w:rsidP="000F13C1" w:rsidR="000F13C1"/>
    <w:p w:rsidRDefault="006A02F3" w:rsidP="000F13C1" w:rsidR="000F13C1">
      <w:pPr>
        <w:numPr>
          <w:ilvl w:val="0"/>
          <w:numId w:val="1"/>
        </w:numPr>
      </w:pPr>
      <w:r>
        <w:t>stečajnom upravitelju</w:t>
      </w:r>
    </w:p>
    <w:p w:rsidRDefault="006A02F3" w:rsidP="000F13C1" w:rsidR="008F0CA9">
      <w:pPr>
        <w:numPr>
          <w:ilvl w:val="0"/>
          <w:numId w:val="1"/>
        </w:numPr>
      </w:pPr>
      <w:r>
        <w:t>e- oglasna ploča</w:t>
      </w:r>
      <w:r w:rsidR="00E673B2">
        <w:t xml:space="preserve"> uz prijedlog ls. 411-413</w:t>
      </w:r>
    </w:p>
    <w:p w:rsidRDefault="000F13C1" w:rsidP="002A6728" w:rsidR="00DB052E">
      <w:pPr>
        <w:numPr>
          <w:ilvl w:val="0"/>
          <w:numId w:val="1"/>
        </w:numPr>
      </w:pPr>
      <w:r>
        <w:t>u spis</w:t>
      </w:r>
    </w:p>
    <w:sectPr w:rsidSect="006A02F3" w:rsidR="00DB052E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59000E"/>
    <w:multiLevelType w:val="hybridMultilevel"/>
    <w:tmpl w:val="F03CD9CE"/>
    <w:lvl w:tplc="CA8E29E0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3C1"/>
    <w:rsid w:val="00007C2F"/>
    <w:rsid w:val="00062F09"/>
    <w:rsid w:val="000731B7"/>
    <w:rsid w:val="000C2B12"/>
    <w:rsid w:val="000F13C1"/>
    <w:rsid w:val="00253CC6"/>
    <w:rsid w:val="00267C5C"/>
    <w:rsid w:val="00272469"/>
    <w:rsid w:val="002A6728"/>
    <w:rsid w:val="004C7673"/>
    <w:rsid w:val="00513291"/>
    <w:rsid w:val="005E51C6"/>
    <w:rsid w:val="0060191C"/>
    <w:rsid w:val="006A02F3"/>
    <w:rsid w:val="006B79B6"/>
    <w:rsid w:val="006C0D74"/>
    <w:rsid w:val="007F17DA"/>
    <w:rsid w:val="008F0CA9"/>
    <w:rsid w:val="00AA2FF2"/>
    <w:rsid w:val="00AC4AF0"/>
    <w:rsid w:val="00B868FE"/>
    <w:rsid w:val="00BB68C0"/>
    <w:rsid w:val="00BD0847"/>
    <w:rsid w:val="00DB052E"/>
    <w:rsid w:val="00E245D1"/>
    <w:rsid w:val="00E6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3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6A02F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cs="Tahoma" w:eastAsia="Times New Roman" w:hAnsi="Tahoma" w:ascii="Tahoma"/>
      <w:sz w:val="16"/>
      <w:szCs w:val="16"/>
      <w:lang w:eastAsia="hr-HR"/>
    </w:rPr>
  </w:style>
  <w:style w:customStyle="true" w:styleId="Naslov6Char" w:type="character">
    <w:name w:val="Naslov 6 Char"/>
    <w:basedOn w:val="Zadanifontodlomka"/>
    <w:link w:val="Naslov6"/>
    <w:rsid w:val="006A02F3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B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2B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2B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2B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2B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3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6A02F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53CC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53C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CC6"/>
    <w:rPr>
      <w:rFonts w:ascii="Tahoma" w:cs="Tahoma" w:eastAsia="Times New Roman" w:hAnsi="Tahoma"/>
      <w:sz w:val="16"/>
      <w:szCs w:val="16"/>
      <w:lang w:eastAsia="hr-HR"/>
    </w:rPr>
  </w:style>
  <w:style w:customStyle="1" w:styleId="Naslov6Char" w:type="character">
    <w:name w:val="Naslov 6 Char"/>
    <w:basedOn w:val="Zadanifontodlomka"/>
    <w:link w:val="Naslov6"/>
    <w:rsid w:val="006A02F3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C2B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2B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2B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2B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2B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755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1289</properties:Characters>
  <properties:Lines>54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2018-07-05T07:50:00Z</dcterms:created>
  <dc:creator>wsadmin</dc:creator>
  <cp:lastModifiedBy>Ante Rubelj</cp:lastModifiedBy>
  <cp:lastPrinted>2017-06-13T09:04:00Z</cp:lastPrinted>
  <dcterms:modified xmlns:xsi="http://www.w3.org/2001/XMLSchema-instance" xsi:type="dcterms:W3CDTF">2018-07-05T12:45:00Z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(St-577-16 zaključak po novom sz čl. 293.st.2. - za obustavu uz skupštinu vjeronika. -JEDINO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