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2940" w14:paraId="3c52940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975906">
        <w:rPr>
          <w:rFonts w:hAnsi="Times New Roman" w:ascii="Times New Roman"/>
          <w:bCs/>
        </w:rPr>
        <w:t>16</w:t>
      </w:r>
      <w:r w:rsidR="000A0FFB">
        <w:rPr>
          <w:rFonts w:hAnsi="Times New Roman" w:ascii="Times New Roman"/>
          <w:bCs/>
        </w:rPr>
        <w:t>. ožujka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BB74AC">
        <w:rPr>
          <w:rFonts w:hAnsi="Times New Roman" w:ascii="Times New Roman"/>
          <w:bCs/>
        </w:rPr>
        <w:t>7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41078D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0B3932">
        <w:rPr>
          <w:rFonts w:hAnsi="Times New Roman" w:ascii="Times New Roman"/>
          <w:b w:val="false"/>
        </w:rPr>
        <w:t xml:space="preserve">saslušanja zastupnika dužnika po zakonu </w:t>
      </w:r>
      <w:r w:rsidR="000B3932" w:rsidRPr="000B3932">
        <w:rPr>
          <w:rFonts w:hAnsi="Times New Roman" w:ascii="Times New Roman"/>
          <w:b w:val="false"/>
        </w:rPr>
        <w:t xml:space="preserve">u prethodnom postupku </w:t>
      </w:r>
      <w:r w:rsidR="000B3932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 na dužnikom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975906" w:rsidRPr="00975906">
        <w:rPr>
          <w:rFonts w:hAnsi="Times New Roman" w:ascii="Times New Roman"/>
        </w:rPr>
        <w:t>BANE UGOSTITELJSTVO</w:t>
      </w:r>
      <w:r w:rsidR="00975906">
        <w:rPr>
          <w:rFonts w:hAnsi="Times New Roman" w:ascii="Times New Roman"/>
        </w:rPr>
        <w:t xml:space="preserve"> j.d.o.o. Krasica</w:t>
      </w:r>
    </w:p>
    <w:p w:rsidRDefault="00975906" w:rsidP="00F41276" w:rsidR="00975906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0A0FFB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9B10BD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0A0FFB" w:rsidP="00F41276" w:rsidR="000A0F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su pristupili:</w:t>
      </w:r>
    </w:p>
    <w:p w:rsidRDefault="000A0FFB" w:rsidP="000A0FFB" w:rsidR="000A0FFB" w:rsidRPr="000A0FFB">
      <w:pPr>
        <w:jc w:val="both"/>
        <w:rPr>
          <w:rFonts w:hAnsi="Times New Roman" w:ascii="Times New Roman"/>
          <w:b w:val="false"/>
        </w:rPr>
      </w:pPr>
      <w:r w:rsidRPr="000A0FFB">
        <w:rPr>
          <w:rFonts w:hAnsi="Times New Roman" w:ascii="Times New Roman"/>
          <w:b w:val="false"/>
        </w:rPr>
        <w:t xml:space="preserve">Za predlagatelja: nitko, dostava poziva uredno iskazana   </w:t>
      </w:r>
    </w:p>
    <w:p w:rsidRDefault="000A0FFB" w:rsidP="000A0FFB" w:rsidR="000A0FFB" w:rsidRPr="000A0FFB">
      <w:pPr>
        <w:jc w:val="both"/>
        <w:rPr>
          <w:rFonts w:hAnsi="Times New Roman" w:ascii="Times New Roman"/>
          <w:b w:val="false"/>
        </w:rPr>
      </w:pPr>
      <w:r w:rsidRPr="000A0FFB">
        <w:rPr>
          <w:rFonts w:hAnsi="Times New Roman" w:ascii="Times New Roman"/>
          <w:b w:val="false"/>
        </w:rPr>
        <w:t xml:space="preserve">Za dužnika: </w:t>
      </w:r>
      <w:r w:rsidR="002D54A7" w:rsidRPr="000A0FFB">
        <w:rPr>
          <w:rFonts w:hAnsi="Times New Roman" w:ascii="Times New Roman"/>
          <w:b w:val="false"/>
        </w:rPr>
        <w:t>nitko, dostava poziva uredno iskazana</w:t>
      </w:r>
    </w:p>
    <w:p w:rsidRDefault="000A0FFB" w:rsidP="000A0FFB" w:rsidR="000A0FFB">
      <w:pPr>
        <w:jc w:val="both"/>
        <w:rPr>
          <w:rFonts w:hAnsi="Times New Roman" w:ascii="Times New Roman"/>
          <w:b w:val="false"/>
        </w:rPr>
      </w:pPr>
      <w:r w:rsidRPr="000A0FFB">
        <w:rPr>
          <w:rFonts w:hAnsi="Times New Roman" w:ascii="Times New Roman"/>
          <w:b w:val="false"/>
        </w:rPr>
        <w:t>Za FINU: nitko, dostava poziva uredno iskazana</w:t>
      </w:r>
    </w:p>
    <w:p w:rsidRDefault="000A0FFB" w:rsidP="000A0FFB" w:rsidR="000A0FFB" w:rsidRPr="00B53FFD">
      <w:pPr>
        <w:jc w:val="both"/>
        <w:rPr>
          <w:rFonts w:hAnsi="Times New Roman" w:ascii="Times New Roman"/>
          <w:b w:val="false"/>
        </w:rPr>
      </w:pPr>
    </w:p>
    <w:p w:rsidRDefault="002D54A7" w:rsidP="00B53FFD" w:rsidR="00B53F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dužnika u kojem je zastupnik po zakonu naveo da dužnik u vlasništvu nema nekretnina, pokretnina, drugih računa s novčanim sredstvima ili bilo kakvih potraživanja prema trećim osobama. </w:t>
      </w:r>
    </w:p>
    <w:p w:rsidRDefault="002D54A7" w:rsidP="00B53FFD" w:rsidR="002D5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Zastupnik dužnika po zakonu naveo je da dužnik nema ništa od imovine,</w:t>
      </w:r>
    </w:p>
    <w:p w:rsidRDefault="002D54A7" w:rsidP="00B53FFD" w:rsidR="002D5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2D54A7" w:rsidP="00B53FFD" w:rsidR="002D5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2D54A7" w:rsidP="00B53FFD" w:rsidR="002D54A7">
      <w:pPr>
        <w:jc w:val="both"/>
        <w:rPr>
          <w:rFonts w:hAnsi="Times New Roman" w:ascii="Times New Roman"/>
          <w:b w:val="false"/>
        </w:rPr>
      </w:pPr>
    </w:p>
    <w:p w:rsidRDefault="002D54A7" w:rsidP="002D54A7" w:rsidR="002D54A7" w:rsidRPr="002D54A7">
      <w:pPr>
        <w:jc w:val="center"/>
        <w:rPr>
          <w:rFonts w:hAnsi="Times New Roman" w:ascii="Times New Roman"/>
        </w:rPr>
      </w:pPr>
      <w:r w:rsidRPr="002D54A7">
        <w:rPr>
          <w:rFonts w:hAnsi="Times New Roman" w:ascii="Times New Roman"/>
        </w:rPr>
        <w:t>r j e š e n j e</w:t>
      </w:r>
    </w:p>
    <w:p w:rsidRDefault="002D54A7" w:rsidP="002D54A7" w:rsidR="002D54A7">
      <w:pPr>
        <w:ind w:left="360"/>
        <w:jc w:val="both"/>
        <w:rPr>
          <w:rFonts w:hAnsi="Times New Roman" w:ascii="Times New Roman"/>
          <w:b w:val="false"/>
        </w:rPr>
      </w:pPr>
    </w:p>
    <w:p w:rsidRDefault="002D54A7" w:rsidP="002D54A7" w:rsidR="002D54A7" w:rsidRPr="002D5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D54A7">
        <w:rPr>
          <w:rFonts w:hAnsi="Times New Roman" w:ascii="Times New Roman"/>
          <w:b w:val="false"/>
        </w:rPr>
        <w:t>Određuje se saslušanje zastupnika dužnika po zakonu DRAGANA BANIĆ iz Krasice, Krasica 280 za dan</w:t>
      </w:r>
    </w:p>
    <w:p w:rsidRDefault="002D54A7" w:rsidP="002D54A7" w:rsidR="002D54A7" w:rsidRPr="002D54A7">
      <w:pPr>
        <w:jc w:val="both"/>
        <w:rPr>
          <w:rFonts w:hAnsi="Times New Roman" w:ascii="Times New Roman"/>
          <w:b w:val="false"/>
        </w:rPr>
      </w:pPr>
    </w:p>
    <w:p w:rsidRDefault="002D54A7" w:rsidP="004946B1" w:rsidR="002D54A7" w:rsidRPr="002D54A7">
      <w:pPr>
        <w:jc w:val="center"/>
        <w:rPr>
          <w:rFonts w:hAnsi="Times New Roman" w:ascii="Times New Roman"/>
        </w:rPr>
      </w:pPr>
      <w:r w:rsidRPr="002D54A7">
        <w:rPr>
          <w:rFonts w:hAnsi="Times New Roman" w:ascii="Times New Roman"/>
        </w:rPr>
        <w:t>16. svibnja 2017. godine u 9.00 sati</w:t>
      </w:r>
    </w:p>
    <w:p w:rsidRDefault="002D54A7" w:rsidP="004946B1" w:rsidR="002D54A7" w:rsidRPr="002D54A7">
      <w:pPr>
        <w:jc w:val="center"/>
        <w:rPr>
          <w:rFonts w:hAnsi="Times New Roman" w:ascii="Times New Roman"/>
        </w:rPr>
      </w:pPr>
      <w:r w:rsidRPr="002D54A7">
        <w:rPr>
          <w:rFonts w:hAnsi="Times New Roman" w:ascii="Times New Roman"/>
        </w:rPr>
        <w:t>kod Trgovačkog suda u Rijeci</w:t>
      </w:r>
    </w:p>
    <w:p w:rsidRDefault="002D54A7" w:rsidP="004946B1" w:rsidR="002D54A7" w:rsidRPr="002D54A7">
      <w:pPr>
        <w:jc w:val="center"/>
        <w:rPr>
          <w:rFonts w:hAnsi="Times New Roman" w:ascii="Times New Roman"/>
        </w:rPr>
      </w:pPr>
      <w:r w:rsidRPr="002D54A7">
        <w:rPr>
          <w:rFonts w:hAnsi="Times New Roman" w:ascii="Times New Roman"/>
        </w:rPr>
        <w:t>Zadarska 1 i 3</w:t>
      </w:r>
    </w:p>
    <w:p w:rsidRDefault="002D54A7" w:rsidP="002D54A7" w:rsidR="002D54A7" w:rsidRPr="002D54A7">
      <w:pPr>
        <w:jc w:val="center"/>
        <w:rPr>
          <w:rFonts w:hAnsi="Times New Roman" w:ascii="Times New Roman"/>
        </w:rPr>
      </w:pPr>
      <w:r w:rsidRPr="002D54A7">
        <w:rPr>
          <w:rFonts w:hAnsi="Times New Roman" w:ascii="Times New Roman"/>
        </w:rPr>
        <w:t>sudnica 2, I. kat</w:t>
      </w:r>
    </w:p>
    <w:p w:rsidRDefault="002D54A7" w:rsidP="002D54A7" w:rsidR="002D54A7">
      <w:pPr>
        <w:jc w:val="center"/>
        <w:rPr>
          <w:rFonts w:hAnsi="Times New Roman" w:ascii="Times New Roman"/>
          <w:b w:val="false"/>
        </w:rPr>
      </w:pPr>
    </w:p>
    <w:p w:rsidRDefault="002D54A7" w:rsidP="002D54A7" w:rsidR="002D54A7" w:rsidRPr="002D5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prijepisom zapisnika pozivaju predlagatelj, FINA Rijeka i zastupnik dužnika po zakonu. </w:t>
      </w:r>
    </w:p>
    <w:p w:rsidRDefault="002D54A7" w:rsidP="004946B1" w:rsidR="002D54A7">
      <w:pPr>
        <w:jc w:val="center"/>
        <w:rPr>
          <w:rFonts w:hAnsi="Times New Roman" w:ascii="Times New Roman"/>
          <w:b w:val="false"/>
        </w:rPr>
      </w:pP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>Dovršeno u</w:t>
      </w:r>
      <w:r w:rsidR="000B5A9A">
        <w:rPr>
          <w:rFonts w:hAnsi="Times New Roman" w:ascii="Times New Roman"/>
          <w:b w:val="false"/>
        </w:rPr>
        <w:t xml:space="preserve"> 11,15</w:t>
      </w:r>
      <w:r w:rsidR="00BB0729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2D54A7" w:rsidP="004946B1" w:rsidR="002D54A7">
      <w:pPr>
        <w:jc w:val="center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D574D4" w:rsidP="0041078D" w:rsidR="00F4605A" w:rsidRPr="00BA15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</w:t>
      </w:r>
      <w:r w:rsidR="004946B1" w:rsidRPr="00C86EC1">
        <w:rPr>
          <w:rFonts w:hAnsi="Times New Roman" w:ascii="Times New Roman"/>
          <w:b w:val="false"/>
        </w:rPr>
        <w:t>Zapisničar</w:t>
      </w:r>
      <w:r>
        <w:rPr>
          <w:rFonts w:hAnsi="Times New Roman" w:ascii="Times New Roman"/>
          <w:b w:val="false"/>
        </w:rPr>
        <w:tab/>
        <w:t xml:space="preserve">      Zastupni</w:t>
      </w:r>
      <w:r w:rsidR="002D54A7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E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230062">
      <w:rPr>
        <w:rFonts w:hAnsi="Times New Roman" w:ascii="Times New Roman"/>
        <w:b w:val="false"/>
      </w:rPr>
      <w:t>-</w:t>
    </w:r>
    <w:r w:rsidR="00975906">
      <w:rPr>
        <w:rFonts w:hAnsi="Times New Roman" w:ascii="Times New Roman"/>
        <w:b w:val="false"/>
      </w:rPr>
      <w:t>956</w:t>
    </w:r>
    <w:r w:rsidR="00B53FFD" w:rsidRPr="00230062">
      <w:rPr>
        <w:rFonts w:hAnsi="Times New Roman" w:ascii="Times New Roman"/>
        <w:b w:val="false"/>
      </w:rPr>
      <w:t>/16-</w:t>
    </w:r>
    <w:r w:rsidR="00975906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DE77BD6"/>
    <w:multiLevelType w:val="hybridMultilevel"/>
    <w:tmpl w:val="C2025B16"/>
    <w:lvl w:tplc="6C42B66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5AA11EB"/>
    <w:multiLevelType w:val="hybridMultilevel"/>
    <w:tmpl w:val="FA4CD132"/>
    <w:lvl w:tplc="54721A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20E0AFC"/>
    <w:multiLevelType w:val="hybridMultilevel"/>
    <w:tmpl w:val="C1CAFC1C"/>
    <w:lvl w:tplc="150CCF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8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7"/>
  </w:num>
  <w:num w:numId="9">
    <w:abstractNumId w:val="25"/>
  </w:num>
  <w:num w:numId="10">
    <w:abstractNumId w:val="19"/>
  </w:num>
  <w:num w:numId="11">
    <w:abstractNumId w:val="33"/>
  </w:num>
  <w:num w:numId="12">
    <w:abstractNumId w:val="14"/>
  </w:num>
  <w:num w:numId="13">
    <w:abstractNumId w:val="32"/>
  </w:num>
  <w:num w:numId="14">
    <w:abstractNumId w:val="16"/>
  </w:num>
  <w:num w:numId="15">
    <w:abstractNumId w:val="5"/>
  </w:num>
  <w:num w:numId="16">
    <w:abstractNumId w:val="31"/>
  </w:num>
  <w:num w:numId="17">
    <w:abstractNumId w:val="8"/>
  </w:num>
  <w:num w:numId="18">
    <w:abstractNumId w:val="21"/>
  </w:num>
  <w:num w:numId="19">
    <w:abstractNumId w:val="7"/>
  </w:num>
  <w:num w:numId="20">
    <w:abstractNumId w:val="24"/>
  </w:num>
  <w:num w:numId="21">
    <w:abstractNumId w:val="26"/>
  </w:num>
  <w:num w:numId="22">
    <w:abstractNumId w:val="2"/>
  </w:num>
  <w:num w:numId="23">
    <w:abstractNumId w:val="11"/>
  </w:num>
  <w:num w:numId="24">
    <w:abstractNumId w:val="29"/>
  </w:num>
  <w:num w:numId="25">
    <w:abstractNumId w:val="30"/>
  </w:num>
  <w:num w:numId="26">
    <w:abstractNumId w:val="15"/>
  </w:num>
  <w:num w:numId="27">
    <w:abstractNumId w:val="9"/>
  </w:num>
  <w:num w:numId="28">
    <w:abstractNumId w:val="3"/>
  </w:num>
  <w:num w:numId="29">
    <w:abstractNumId w:val="13"/>
  </w:num>
  <w:num w:numId="30">
    <w:abstractNumId w:val="0"/>
  </w:num>
  <w:num w:numId="31">
    <w:abstractNumId w:val="35"/>
  </w:num>
  <w:num w:numId="32">
    <w:abstractNumId w:val="22"/>
  </w:num>
  <w:num w:numId="33">
    <w:abstractNumId w:val="17"/>
  </w:num>
  <w:num w:numId="34">
    <w:abstractNumId w:val="20"/>
  </w:num>
  <w:num w:numId="35">
    <w:abstractNumId w:val="18"/>
  </w:num>
  <w:num w:numId="36">
    <w:abstractNumId w:val="12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0FFB"/>
    <w:rsid w:val="000A7949"/>
    <w:rsid w:val="000B3932"/>
    <w:rsid w:val="000B5A9A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1AEC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12552"/>
    <w:rsid w:val="00225D68"/>
    <w:rsid w:val="00226E6F"/>
    <w:rsid w:val="00230062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D54A7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35CF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0CC0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946FD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5975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5906"/>
    <w:rsid w:val="00977E03"/>
    <w:rsid w:val="009803C1"/>
    <w:rsid w:val="00990A76"/>
    <w:rsid w:val="009A7231"/>
    <w:rsid w:val="009A7BDC"/>
    <w:rsid w:val="009A7BE2"/>
    <w:rsid w:val="009B10BD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54F1C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3FFD"/>
    <w:rsid w:val="00B54A4A"/>
    <w:rsid w:val="00B57B57"/>
    <w:rsid w:val="00B620FF"/>
    <w:rsid w:val="00B62A5A"/>
    <w:rsid w:val="00B862E0"/>
    <w:rsid w:val="00BA050A"/>
    <w:rsid w:val="00BA15FB"/>
    <w:rsid w:val="00BB0729"/>
    <w:rsid w:val="00BB4C3F"/>
    <w:rsid w:val="00BB74AC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44E4F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574D4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9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9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2017.</izvorni_sadrzaj>
    <derivirana_varijabla naziv="DomainObject.StvarniPocetakDatum_1">16. ožujka 2017.</derivirana_varijabla>
  </DomainObject.StvarniPocetakDatum>
  <DomainObject.StvarniZavrsetakDatum>
    <izvorni_sadrzaj>16. ožujka 2017.</izvorni_sadrzaj>
    <derivirana_varijabla naziv="DomainObject.StvarniZavrsetakDatum_1">16. ožujka 2017.</derivirana_varijabla>
  </DomainObject.StvarniZavrsetakDatum>
  <DomainObject.PlaniraniZavrsetakDatum>
    <izvorni_sadrzaj>16. ožujka 2017.</izvorni_sadrzaj>
    <derivirana_varijabla naziv="DomainObject.PlaniraniZavrsetakDatum_1">16. ožujka 2017.</derivirana_varijabla>
  </DomainObject.PlaniraniZavrsetakDatum>
  <DomainObject.PlaniraniPocetakDatum>
    <izvorni_sadrzaj>16. ožujka 2017.</izvorni_sadrzaj>
    <derivirana_varijabla naziv="DomainObject.PlaniraniPocetakDatum_1">16. ožujka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16. ožujka 2017.</izvorni_sadrzaj>
    <derivirana_varijabla naziv="DomainObject.Zapisnik.DatumKreiranja_1">16.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St-956/2016-7</izvorni_sadrzaj>
    <derivirana_varijabla naziv="DomainObject.Zapisnik.Oznaka_1">St-956/2016-7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BANE UGOSTITELJSTVO j.d.o.o.</izvorni_sadrzaj>
    <derivirana_varijabla naziv="DomainObject.Predmet.ProtustrankaFormated_1">  BANE UGOSTITELJSTVO j.d.o.o.</derivirana_varijabla>
  </DomainObject.Predmet.ProtustrankaFormated>
  <DomainObject.Predmet.ProtustrankaFormatedOIB>
    <izvorni_sadrzaj>  BANE UGOSTITELJSTVO j.d.o.o., OIB 08371405884</izvorni_sadrzaj>
    <derivirana_varijabla naziv="DomainObject.Predmet.ProtustrankaFormatedOIB_1">  BANE UGOSTITELJSTVO j.d.o.o., OIB 08371405884</derivirana_varijabla>
  </DomainObject.Predmet.ProtustrankaFormatedOIB>
  <DomainObject.Predmet.ProtustrankaFormatedWithAdress>
    <izvorni_sadrzaj> BANE UGOSTITELJSTVO j.d.o.o., Krasica 280, 51224 Krasica</izvorni_sadrzaj>
    <derivirana_varijabla naziv="DomainObject.Predmet.ProtustrankaFormatedWithAdress_1"> BANE UGOSTITELJSTVO j.d.o.o., Krasica 280, 51224 Krasica</derivirana_varijabla>
  </DomainObject.Predmet.ProtustrankaFormatedWithAdress>
  <DomainObject.Predmet.ProtustrankaFormatedWithAdressOIB>
    <izvorni_sadrzaj> BANE UGOSTITELJSTVO j.d.o.o., OIB 08371405884, Krasica 280, 51224 Krasica</izvorni_sadrzaj>
    <derivirana_varijabla naziv="DomainObject.Predmet.ProtustrankaFormatedWithAdressOIB_1"> BANE UGOSTITELJSTVO j.d.o.o., OIB 08371405884, Krasica 280, 51224 Krasica</derivirana_varijabla>
  </DomainObject.Predmet.ProtustrankaFormatedWithAdressOIB>
  <DomainObject.Predmet.ProtustrankaWithAdress>
    <izvorni_sadrzaj>BANE UGOSTITELJSTVO j.d.o.o. Krasica 280, 51224 Krasica</izvorni_sadrzaj>
    <derivirana_varijabla naziv="DomainObject.Predmet.ProtustrankaWithAdress_1">BANE UGOSTITELJSTVO j.d.o.o. Krasica 280, 51224 Krasica</derivirana_varijabla>
  </DomainObject.Predmet.ProtustrankaWithAdress>
  <DomainObject.Predmet.ProtustrankaWithAdressOIB>
    <izvorni_sadrzaj>BANE UGOSTITELJSTVO j.d.o.o., OIB 08371405884, Krasica 280, 51224 Krasica</izvorni_sadrzaj>
    <derivirana_varijabla naziv="DomainObject.Predmet.ProtustrankaWithAdressOIB_1">BANE UGOSTITELJSTVO j.d.o.o., OIB 08371405884, Krasica 280, 51224 Krasica</derivirana_varijabla>
  </DomainObject.Predmet.ProtustrankaWithAdressOIB>
  <DomainObject.Predmet.ProtustrankaNazivFormated>
    <izvorni_sadrzaj>BANE UGOSTITELJSTVO j.d.o.o.</izvorni_sadrzaj>
    <derivirana_varijabla naziv="DomainObject.Predmet.ProtustrankaNazivFormated_1">BANE UGOSTITELJSTVO j.d.o.o.</derivirana_varijabla>
  </DomainObject.Predmet.ProtustrankaNazivFormated>
  <DomainObject.Predmet.ProtustrankaNazivFormatedOIB>
    <izvorni_sadrzaj>BANE UGOSTITELJSTVO j.d.o.o., OIB 08371405884</izvorni_sadrzaj>
    <derivirana_varijabla naziv="DomainObject.Predmet.ProtustrankaNazivFormatedOIB_1">BANE UGOSTITELJSTVO j.d.o.o., OIB 08371405884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BANE UGOSTITELJSTVO j.d.o.o.</item>
    </izvorni_sadrzaj>
    <derivirana_varijabla naziv="DomainObject.Predmet.ProtuStrankaListFormated_1">
      <item>BANE UGOSTITELJSTVO j.d.o.o.</item>
    </derivirana_varijabla>
  </DomainObject.Predmet.ProtuStrankaListFormated>
  <DomainObject.Predmet.ProtuStrankaListFormatedOIB>
    <izvorni_sadrzaj>
      <item>BANE UGOSTITELJSTVO j.d.o.o., OIB 08371405884</item>
    </izvorni_sadrzaj>
    <derivirana_varijabla naziv="DomainObject.Predmet.ProtuStrankaListFormatedOIB_1">
      <item>BANE UGOSTITELJSTVO j.d.o.o., OIB 08371405884</item>
    </derivirana_varijabla>
  </DomainObject.Predmet.ProtuStrankaListFormatedOIB>
  <DomainObject.Predmet.ProtuStrankaListFormatedWithAdress>
    <izvorni_sadrzaj>
      <item>BANE UGOSTITELJSTVO j.d.o.o., Krasica 280, 51224 Krasica</item>
    </izvorni_sadrzaj>
    <derivirana_varijabla naziv="DomainObject.Predmet.ProtuStrankaListFormatedWithAdress_1">
      <item>BANE UGOSTITELJSTVO j.d.o.o., Krasica 280, 51224 Krasica</item>
    </derivirana_varijabla>
  </DomainObject.Predmet.ProtuStrankaListFormatedWithAdress>
  <DomainObject.Predmet.ProtuStrankaListFormatedWithAdressOIB>
    <izvorni_sadrzaj>
      <item>BANE UGOSTITELJSTVO j.d.o.o., OIB 08371405884, Krasica 280, 51224 Krasica</item>
    </izvorni_sadrzaj>
    <derivirana_varijabla naziv="DomainObject.Predmet.ProtuStrankaListFormatedWithAdressOIB_1">
      <item>BANE UGOSTITELJSTVO j.d.o.o., OIB 08371405884, Krasica 280, 51224 Krasica</item>
    </derivirana_varijabla>
  </DomainObject.Predmet.ProtuStrankaListFormatedWithAdressOIB>
  <DomainObject.Predmet.ProtuStrankaListNazivFormated>
    <izvorni_sadrzaj>
      <item>BANE UGOSTITELJSTVO j.d.o.o.</item>
    </izvorni_sadrzaj>
    <derivirana_varijabla naziv="DomainObject.Predmet.ProtuStrankaListNazivFormated_1">
      <item>BANE UGOSTITELJSTVO j.d.o.o.</item>
    </derivirana_varijabla>
  </DomainObject.Predmet.ProtuStrankaListNazivFormated>
  <DomainObject.Predmet.ProtuStrankaListNazivFormatedOIB>
    <izvorni_sadrzaj>
      <item>BANE UGOSTITELJSTVO j.d.o.o., OIB 08371405884</item>
    </izvorni_sadrzaj>
    <derivirana_varijabla naziv="DomainObject.Predmet.ProtuStrankaListNazivFormatedOIB_1">
      <item>BANE UGOSTITELJSTVO j.d.o.o., OIB 08371405884</item>
    </derivirana_varijabla>
  </DomainObject.Predmet.ProtuStrankaListNazivFormatedOIB>
  <DomainObject.Predmet.OstaliListFormated>
    <izvorni_sadrzaj>
      <item>Dragan Banić</item>
    </izvorni_sadrzaj>
    <derivirana_varijabla naziv="DomainObject.Predmet.OstaliListFormated_1">
      <item>Dragan Banić</item>
    </derivirana_varijabla>
  </DomainObject.Predmet.OstaliListFormated>
  <DomainObject.Predmet.OstaliListFormatedOIB>
    <izvorni_sadrzaj>
      <item>Dragan Banić, OIB 21889104883</item>
    </izvorni_sadrzaj>
    <derivirana_varijabla naziv="DomainObject.Predmet.OstaliListFormatedOIB_1">
      <item>Dragan Banić, OIB 21889104883</item>
    </derivirana_varijabla>
  </DomainObject.Predmet.OstaliListFormatedOIB>
  <DomainObject.Predmet.OstaliListFormatedWithAdress>
    <izvorni_sadrzaj>
      <item>Dragan Banić, Krasica 280, 51226 Krasica</item>
    </izvorni_sadrzaj>
    <derivirana_varijabla naziv="DomainObject.Predmet.OstaliListFormatedWithAdress_1">
      <item>Dragan Banić, Krasica 280, 51226 Krasica</item>
    </derivirana_varijabla>
  </DomainObject.Predmet.OstaliListFormatedWithAdress>
  <DomainObject.Predmet.OstaliListFormatedWithAdressOIB>
    <izvorni_sadrzaj>
      <item>Dragan Banić, OIB 21889104883, Krasica 280, 51226 Krasica</item>
    </izvorni_sadrzaj>
    <derivirana_varijabla naziv="DomainObject.Predmet.OstaliListFormatedWithAdressOIB_1">
      <item>Dragan Banić, OIB 21889104883, Krasica 280, 51226 Krasica</item>
    </derivirana_varijabla>
  </DomainObject.Predmet.OstaliListFormatedWithAdressOIB>
  <DomainObject.Predmet.OstaliListNazivFormated>
    <izvorni_sadrzaj>
      <item>Dragan Banić</item>
    </izvorni_sadrzaj>
    <derivirana_varijabla naziv="DomainObject.Predmet.OstaliListNazivFormated_1">
      <item>Dragan Banić</item>
    </derivirana_varijabla>
  </DomainObject.Predmet.OstaliListNazivFormated>
  <DomainObject.Predmet.OstaliListNazivFormatedOIB>
    <izvorni_sadrzaj>
      <item>Dragan Banić, OIB 21889104883</item>
    </izvorni_sadrzaj>
    <derivirana_varijabla naziv="DomainObject.Predmet.OstaliListNazivFormatedOIB_1">
      <item>Dragan Banić, OIB 21889104883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St-956/2016-7</izvorni_sadrzaj>
    <derivirana_varijabla naziv="DomainObject.PoslovniBrojDokumenta_1">St-956/2016-7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BANE UGOSTITELJSTVO j.d.o.o.</izvorni_sadrzaj>
    <derivirana_varijabla naziv="DomainObject.Predmet.ProtustrankaIDrugi_1">BANE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BANE UGOSTITELJSTVO j.d.o.o., OIB 08371405884, Krasica 280, 51224 Krasica</izvorni_sadrzaj>
    <derivirana_varijabla naziv="DomainObject.Predmet.ProtustrankaIDrugiAdressOIB_1">BANE UGOSTITELJSTVO j.d.o.o., OIB 08371405884, Krasica 280,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BANE UGOSTITELJSTVO j.d.o.o.</item>
      <item>Dragan Banić</item>
    </izvorni_sadrzaj>
    <derivirana_varijabla naziv="DomainObject.Predmet.SudioniciListNaziv_1">
      <item>FINA  Rijeka</item>
      <item>BANE UGOSTITELJSTVO j.d.o.o.</item>
      <item>Dragan Banić</item>
    </derivirana_varijabla>
  </DomainObject.Predmet.SudioniciListNaziv>
  <DomainObject.Predmet.SudioniciListAdressOIB>
    <izvorni_sadrzaj>
      <item>FINA  Rijeka, OIB 85821130368, Frana Kurelca 8,51000 Rijeka</item>
      <item>BANE UGOSTITELJSTVO j.d.o.o., OIB 08371405884, Krasica 280,51224 Krasica</item>
      <item>Dragan Banić, OIB 21889104883, Krasica 280,51226 Krasica</item>
    </izvorni_sadrzaj>
    <derivirana_varijabla naziv="DomainObject.Predmet.SudioniciListAdressOIB_1">
      <item>FINA  Rijeka, OIB 85821130368, Frana Kurelca 8,51000 Rijeka</item>
      <item>BANE UGOSTITELJSTVO j.d.o.o., OIB 08371405884, Krasica 280,51224 Krasica</item>
      <item>Dragan Banić, OIB 21889104883, Krasica 280,51226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08371405884</item>
      <item>, OIB 21889104883</item>
    </izvorni_sadrzaj>
    <derivirana_varijabla naziv="DomainObject.Predmet.SudioniciListNazivOIB_1">
      <item>, OIB 85821130368</item>
      <item>, OIB 08371405884</item>
      <item>, OIB 21889104883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16F8D-9A9C-4415-B6B3-63DDC9B88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1037</properties:Characters>
  <properties:Lines>46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2017-03-16T12:19:00Z</dcterms:created>
  <dc:creator>rcerneka</dc:creator>
  <cp:lastModifiedBy>Jasna Radulović</cp:lastModifiedBy>
  <cp:lastPrinted>2017-03-16T12:19:00Z</cp:lastPrinted>
  <dcterms:modified xmlns:xsi="http://www.w3.org/2001/XMLSchema-instance" xsi:type="dcterms:W3CDTF">2017-03-16T12:50:00Z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St-956/2016-7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