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fc2ad" w14:paraId="67fc2ad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2D2770" w:rsidP="002D2770" w:rsidR="002D2770">
      <w:pPr>
        <w:rPr>
          <w:b/>
          <w:sz w:val="20"/>
        </w:rPr>
      </w:pPr>
      <w:r w:rsidRPr="002D2770">
        <w:rPr>
          <w:b/>
          <w:sz w:val="20"/>
        </w:rPr>
        <w:t xml:space="preserve">     TRGOVAČKI SUD U SPLITU</w:t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 w:val="20"/>
        </w:rPr>
        <w:t xml:space="preserve">   STALNA SLUŽBA DUBROVNIK </w:t>
      </w:r>
    </w:p>
    <w:p w:rsidRDefault="002D2770" w:rsidP="002D2770" w:rsidR="002D2770" w:rsidRPr="002D2770">
      <w:pPr>
        <w:rPr>
          <w:b/>
          <w:szCs w:val="24"/>
        </w:rPr>
      </w:pPr>
      <w:r w:rsidRPr="002D2770">
        <w:rPr>
          <w:b/>
          <w:sz w:val="20"/>
        </w:rPr>
        <w:t xml:space="preserve">   Dubrovnik, Dr. Ante Starčevića 23</w:t>
      </w:r>
    </w:p>
    <w:p w:rsidRDefault="002D2770" w:rsidP="002D2770" w:rsidR="002D2770" w:rsidRPr="002D2770">
      <w:pPr>
        <w:jc w:val="right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Posl. br. 6-St.</w:t>
      </w:r>
      <w:r w:rsidR="0040501E">
        <w:rPr>
          <w:b/>
          <w:sz w:val="22"/>
          <w:szCs w:val="22"/>
        </w:rPr>
        <w:t>19</w:t>
      </w:r>
      <w:r w:rsidR="00D81EDE">
        <w:rPr>
          <w:b/>
          <w:sz w:val="22"/>
          <w:szCs w:val="22"/>
        </w:rPr>
        <w:t>1</w:t>
      </w:r>
      <w:r w:rsidRPr="002D2770">
        <w:rPr>
          <w:b/>
          <w:sz w:val="22"/>
          <w:szCs w:val="22"/>
        </w:rPr>
        <w:t>/201</w:t>
      </w:r>
      <w:r w:rsidR="00FB26CE">
        <w:rPr>
          <w:b/>
          <w:sz w:val="22"/>
          <w:szCs w:val="22"/>
        </w:rPr>
        <w:t>6</w:t>
      </w:r>
      <w:r w:rsidRPr="002D2770">
        <w:rPr>
          <w:b/>
          <w:sz w:val="22"/>
          <w:szCs w:val="22"/>
        </w:rPr>
        <w:t>-</w:t>
      </w:r>
      <w:r w:rsidR="00D81EDE">
        <w:rPr>
          <w:b/>
          <w:sz w:val="22"/>
          <w:szCs w:val="22"/>
        </w:rPr>
        <w:t>105</w:t>
      </w:r>
    </w:p>
    <w:p w:rsidRDefault="002D2770" w:rsidP="002D2770" w:rsidR="002D2770" w:rsidRPr="00426DBC">
      <w:pPr>
        <w:jc w:val="right"/>
        <w:rPr>
          <w:b/>
          <w:sz w:val="16"/>
          <w:szCs w:val="16"/>
        </w:rPr>
      </w:pPr>
    </w:p>
    <w:p w:rsidRDefault="00087EC7" w:rsidP="002D2770" w:rsidR="00087EC7" w:rsidRPr="002D2770">
      <w:pPr>
        <w:jc w:val="right"/>
        <w:rPr>
          <w:b/>
          <w:sz w:val="22"/>
          <w:szCs w:val="22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Splitu, Stalna služba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 xml:space="preserve">edincu, u stečajnom postupku </w:t>
      </w:r>
      <w:r w:rsidR="006B1121">
        <w:rPr>
          <w:sz w:val="22"/>
          <w:szCs w:val="22"/>
        </w:rPr>
        <w:t>nad</w:t>
      </w:r>
      <w:r w:rsidR="004D60D2" w:rsidRPr="004D60D2">
        <w:rPr>
          <w:sz w:val="22"/>
          <w:szCs w:val="22"/>
        </w:rPr>
        <w:t xml:space="preserve"> dužnikom </w:t>
      </w:r>
      <w:r w:rsidR="00D81EDE" w:rsidRPr="00D81EDE">
        <w:rPr>
          <w:sz w:val="22"/>
          <w:szCs w:val="22"/>
        </w:rPr>
        <w:t xml:space="preserve">AGRO NORA društvo s ograničenom odgovornošću za proizvodnju, trgovinu i usluge </w:t>
      </w:r>
      <w:r w:rsidR="00D81EDE" w:rsidRPr="00D81EDE">
        <w:rPr>
          <w:sz w:val="22"/>
          <w:szCs w:val="22"/>
          <w:lang w:val="en-AU"/>
        </w:rPr>
        <w:t>"u stečaju"</w:t>
      </w:r>
      <w:r w:rsidR="00D81EDE" w:rsidRPr="00D81EDE">
        <w:rPr>
          <w:sz w:val="22"/>
          <w:szCs w:val="22"/>
        </w:rPr>
        <w:t>, Kralja Zvonimira 49, Metković, MBS: 090013321, OIB: 49312708998, zastupano po stečajnom upravitelju Draganu Bijeliću iz Šibenika, izvan ročišta, dana 10. listopada 2017. godine</w:t>
      </w:r>
      <w:r w:rsidRPr="00DF0560">
        <w:rPr>
          <w:sz w:val="22"/>
          <w:szCs w:val="22"/>
        </w:rPr>
        <w:t xml:space="preserve"> 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B6272C" w:rsidP="00B6272C" w:rsidR="00B6272C" w:rsidRPr="00B6272C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="00A74231">
        <w:rPr>
          <w:b/>
          <w:sz w:val="22"/>
          <w:szCs w:val="22"/>
        </w:rPr>
        <w:t>14</w:t>
      </w:r>
      <w:r w:rsidR="0032070A" w:rsidRPr="0032070A">
        <w:rPr>
          <w:b/>
          <w:sz w:val="22"/>
          <w:szCs w:val="22"/>
        </w:rPr>
        <w:t xml:space="preserve">. </w:t>
      </w:r>
      <w:r w:rsidR="00A74231">
        <w:rPr>
          <w:b/>
          <w:sz w:val="22"/>
          <w:szCs w:val="22"/>
        </w:rPr>
        <w:t>prosinca</w:t>
      </w:r>
      <w:r w:rsidRPr="00B6272C">
        <w:rPr>
          <w:b/>
          <w:sz w:val="22"/>
          <w:szCs w:val="22"/>
        </w:rPr>
        <w:t xml:space="preserve"> 201</w:t>
      </w:r>
      <w:r w:rsidR="00274626">
        <w:rPr>
          <w:b/>
          <w:sz w:val="22"/>
          <w:szCs w:val="22"/>
        </w:rPr>
        <w:t>7</w:t>
      </w:r>
      <w:r w:rsidRPr="00B6272C">
        <w:rPr>
          <w:b/>
          <w:sz w:val="22"/>
          <w:szCs w:val="22"/>
        </w:rPr>
        <w:t xml:space="preserve">. godine u </w:t>
      </w:r>
      <w:r w:rsidR="00274626">
        <w:rPr>
          <w:b/>
          <w:sz w:val="22"/>
          <w:szCs w:val="22"/>
        </w:rPr>
        <w:t>1</w:t>
      </w:r>
      <w:r w:rsidR="00A74231">
        <w:rPr>
          <w:b/>
          <w:sz w:val="22"/>
          <w:szCs w:val="22"/>
        </w:rPr>
        <w:t>1</w:t>
      </w:r>
      <w:r w:rsidR="00274626">
        <w:rPr>
          <w:b/>
          <w:sz w:val="22"/>
          <w:szCs w:val="22"/>
        </w:rPr>
        <w:t>,</w:t>
      </w:r>
      <w:r w:rsidR="00A74231">
        <w:rPr>
          <w:b/>
          <w:sz w:val="22"/>
          <w:szCs w:val="22"/>
        </w:rPr>
        <w:t>30</w:t>
      </w:r>
      <w:r w:rsidRPr="00B6272C">
        <w:rPr>
          <w:b/>
          <w:sz w:val="22"/>
          <w:szCs w:val="22"/>
        </w:rPr>
        <w:t xml:space="preserve"> sati</w:t>
      </w:r>
      <w:r w:rsidRPr="00B6272C">
        <w:rPr>
          <w:sz w:val="22"/>
          <w:szCs w:val="22"/>
        </w:rPr>
        <w:t xml:space="preserve"> u prostorijama Trgovačkog suda u </w:t>
      </w:r>
      <w:r w:rsidR="00A74231">
        <w:rPr>
          <w:sz w:val="22"/>
          <w:szCs w:val="22"/>
        </w:rPr>
        <w:t>Dubrovniku</w:t>
      </w:r>
      <w:r w:rsidRPr="00B6272C">
        <w:rPr>
          <w:sz w:val="22"/>
          <w:szCs w:val="22"/>
        </w:rPr>
        <w:t xml:space="preserve">, </w:t>
      </w:r>
      <w:r w:rsidR="00FA3852" w:rsidRPr="00763F7D">
        <w:rPr>
          <w:sz w:val="22"/>
          <w:szCs w:val="22"/>
        </w:rPr>
        <w:t xml:space="preserve">na adresi </w:t>
      </w:r>
      <w:r w:rsidR="00A74231">
        <w:rPr>
          <w:sz w:val="22"/>
          <w:szCs w:val="22"/>
        </w:rPr>
        <w:t>Dr. Ante Starčevića 23</w:t>
      </w:r>
      <w:r w:rsidR="00FA3852">
        <w:rPr>
          <w:sz w:val="22"/>
          <w:szCs w:val="22"/>
        </w:rPr>
        <w:t>,</w:t>
      </w:r>
      <w:r w:rsidR="00FA3852" w:rsidRPr="00763F7D">
        <w:rPr>
          <w:sz w:val="22"/>
          <w:szCs w:val="22"/>
        </w:rPr>
        <w:t xml:space="preserve"> </w:t>
      </w:r>
      <w:r w:rsidR="00FA3852" w:rsidRPr="0032070A">
        <w:rPr>
          <w:sz w:val="22"/>
          <w:szCs w:val="22"/>
        </w:rPr>
        <w:t xml:space="preserve">sudnica br. </w:t>
      </w:r>
      <w:r w:rsidR="00A74231">
        <w:rPr>
          <w:sz w:val="22"/>
          <w:szCs w:val="22"/>
        </w:rPr>
        <w:t>2</w:t>
      </w:r>
      <w:r w:rsidRPr="0032070A">
        <w:rPr>
          <w:sz w:val="22"/>
          <w:szCs w:val="22"/>
        </w:rPr>
        <w:t>,</w:t>
      </w:r>
      <w:r w:rsidRPr="00B6272C">
        <w:rPr>
          <w:sz w:val="22"/>
          <w:szCs w:val="22"/>
        </w:rPr>
        <w:t xml:space="preserve"> sa slijedećim dnevnim redom: </w:t>
      </w:r>
    </w:p>
    <w:p w:rsidRDefault="00B43E04" w:rsidP="00B6272C" w:rsidR="00213F94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AC7224">
        <w:rPr>
          <w:sz w:val="22"/>
          <w:szCs w:val="22"/>
        </w:rPr>
        <w:t xml:space="preserve"> </w:t>
      </w:r>
      <w:r w:rsidR="00056CFD">
        <w:rPr>
          <w:sz w:val="22"/>
          <w:szCs w:val="22"/>
        </w:rPr>
        <w:t>o</w:t>
      </w:r>
      <w:r w:rsidR="005654F3">
        <w:rPr>
          <w:sz w:val="22"/>
          <w:szCs w:val="22"/>
        </w:rPr>
        <w:t>čitovanje skupštine o prijedlogu stečajnog upravitelja za obustavom i zaključenjem stečajnog postupka zbog toga što imovina nije dostat</w:t>
      </w:r>
      <w:r w:rsidR="00213F94">
        <w:rPr>
          <w:sz w:val="22"/>
          <w:szCs w:val="22"/>
        </w:rPr>
        <w:t>na za pokriće troškova postupka.</w:t>
      </w: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B6272C" w:rsidR="00C843F4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 xml:space="preserve">Stečajni </w:t>
      </w:r>
      <w:r w:rsidR="000C7AA8">
        <w:rPr>
          <w:sz w:val="22"/>
          <w:szCs w:val="22"/>
        </w:rPr>
        <w:t>upravitelj</w:t>
      </w:r>
      <w:r w:rsidR="000A6E1E">
        <w:rPr>
          <w:sz w:val="22"/>
          <w:szCs w:val="22"/>
        </w:rPr>
        <w:t xml:space="preserve"> je </w:t>
      </w:r>
      <w:r w:rsidR="004373A5">
        <w:rPr>
          <w:sz w:val="22"/>
          <w:szCs w:val="22"/>
        </w:rPr>
        <w:t xml:space="preserve">predložio </w:t>
      </w:r>
      <w:r w:rsidR="00EE7D67" w:rsidRPr="00EE7D67">
        <w:rPr>
          <w:sz w:val="22"/>
          <w:szCs w:val="22"/>
        </w:rPr>
        <w:t>obustaviti i zaključiti ovaj stečajni postupak</w:t>
      </w:r>
      <w:r w:rsidR="00EE7D67">
        <w:rPr>
          <w:sz w:val="22"/>
          <w:szCs w:val="22"/>
        </w:rPr>
        <w:t xml:space="preserve"> zbog toga</w:t>
      </w:r>
      <w:r w:rsidR="00EE7D67" w:rsidRPr="00EE7D67">
        <w:rPr>
          <w:sz w:val="22"/>
          <w:szCs w:val="22"/>
        </w:rPr>
        <w:t xml:space="preserve"> </w:t>
      </w:r>
      <w:r w:rsidR="00EE7D67">
        <w:rPr>
          <w:sz w:val="22"/>
          <w:szCs w:val="22"/>
        </w:rPr>
        <w:t xml:space="preserve">što </w:t>
      </w:r>
      <w:r w:rsidR="00EE7D67" w:rsidRPr="00EE7D67">
        <w:rPr>
          <w:sz w:val="22"/>
          <w:szCs w:val="22"/>
        </w:rPr>
        <w:t>dužnik nema dostatno imovine za pokriće troškova stečajnog postupka.</w:t>
      </w:r>
    </w:p>
    <w:p w:rsidRDefault="00EE000B" w:rsidP="00B6272C" w:rsidR="00EE000B" w:rsidRPr="00B6272C">
      <w:pPr>
        <w:jc w:val="both"/>
        <w:rPr>
          <w:sz w:val="16"/>
          <w:szCs w:val="16"/>
        </w:rPr>
      </w:pPr>
    </w:p>
    <w:p w:rsidRDefault="00B6272C" w:rsidP="00B6272C" w:rsidR="002B24CA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0C40A4">
        <w:rPr>
          <w:sz w:val="22"/>
          <w:szCs w:val="22"/>
        </w:rPr>
        <w:t>Prema čl. 293</w:t>
      </w:r>
      <w:r w:rsidRPr="00B6272C">
        <w:rPr>
          <w:sz w:val="22"/>
          <w:szCs w:val="22"/>
        </w:rPr>
        <w:t xml:space="preserve">. Stečajnog zakona (NN 71/2015) </w:t>
      </w:r>
      <w:r w:rsidR="000C40A4">
        <w:rPr>
          <w:sz w:val="22"/>
          <w:szCs w:val="22"/>
        </w:rPr>
        <w:t>ako se nakon otvaranja stečajnog postupka pokaže da stečajna masa nije dostatna ni za namirenje troškova stečajnog postupka, sud će rješenjem obustaviti iz zaključiti stečajni postupka, a prije toga će pozvati na očitovanje vjerovnike stečajne mase, stečajnog upravitelje i skupštinu vjerovnika. Skupština vjerovnika se ne može drug</w:t>
      </w:r>
      <w:r w:rsidR="002971B7">
        <w:rPr>
          <w:sz w:val="22"/>
          <w:szCs w:val="22"/>
        </w:rPr>
        <w:t>a</w:t>
      </w:r>
      <w:r w:rsidR="000C40A4">
        <w:rPr>
          <w:sz w:val="22"/>
          <w:szCs w:val="22"/>
        </w:rPr>
        <w:t>čije očitovati osim na svojoj sjednici</w:t>
      </w:r>
      <w:r w:rsidR="002B24CA">
        <w:rPr>
          <w:sz w:val="22"/>
          <w:szCs w:val="22"/>
        </w:rPr>
        <w:t>. Stečajni upravitelj svom prijedlogu navodi</w:t>
      </w:r>
      <w:r w:rsidR="000C40A4">
        <w:rPr>
          <w:sz w:val="22"/>
          <w:szCs w:val="22"/>
        </w:rPr>
        <w:t xml:space="preserve"> </w:t>
      </w:r>
      <w:r w:rsidR="000352BB">
        <w:rPr>
          <w:sz w:val="22"/>
          <w:szCs w:val="22"/>
        </w:rPr>
        <w:t>da je pokretnu postupak radi naplate nevraćene pozajmice od ranijeg zakonskog zastupnika, ali punomoć brisanjem društva prestaje, pa treba ovlastiti stečajnog upravitelja izdati novu punomoć.</w:t>
      </w:r>
    </w:p>
    <w:p w:rsidRDefault="00426DBC" w:rsidP="00B6272C" w:rsidR="00426DBC" w:rsidRPr="00426DBC">
      <w:pPr>
        <w:jc w:val="both"/>
        <w:rPr>
          <w:sz w:val="16"/>
          <w:szCs w:val="16"/>
        </w:rPr>
      </w:pPr>
    </w:p>
    <w:p w:rsidRDefault="00426DBC" w:rsidP="00426DBC" w:rsidR="000C40A4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Zbog navedenog</w:t>
      </w:r>
      <w:r w:rsidR="000C40A4">
        <w:rPr>
          <w:sz w:val="22"/>
          <w:szCs w:val="22"/>
        </w:rPr>
        <w:t>,</w:t>
      </w:r>
      <w:r>
        <w:rPr>
          <w:sz w:val="22"/>
          <w:szCs w:val="22"/>
        </w:rPr>
        <w:t xml:space="preserve"> na temelju spomenutog propisa,</w:t>
      </w:r>
      <w:r w:rsidR="000C40A4">
        <w:rPr>
          <w:sz w:val="22"/>
          <w:szCs w:val="22"/>
        </w:rPr>
        <w:t xml:space="preserve"> odlučeno kao u izreci.</w:t>
      </w:r>
    </w:p>
    <w:p w:rsidRDefault="00B6272C" w:rsidP="00B6272C" w:rsidR="00B6272C" w:rsidRPr="00B6272C">
      <w:pPr>
        <w:jc w:val="both"/>
        <w:rPr>
          <w:sz w:val="22"/>
          <w:szCs w:val="22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A74231">
        <w:rPr>
          <w:b/>
          <w:sz w:val="22"/>
          <w:szCs w:val="22"/>
        </w:rPr>
        <w:t>10</w:t>
      </w:r>
      <w:r w:rsidR="00B37775">
        <w:rPr>
          <w:b/>
          <w:sz w:val="22"/>
          <w:szCs w:val="22"/>
        </w:rPr>
        <w:t xml:space="preserve">. </w:t>
      </w:r>
      <w:r w:rsidR="00A74231">
        <w:rPr>
          <w:b/>
          <w:sz w:val="22"/>
          <w:szCs w:val="22"/>
        </w:rPr>
        <w:t>listopada</w:t>
      </w:r>
      <w:r w:rsidR="00B37775">
        <w:rPr>
          <w:b/>
          <w:sz w:val="22"/>
          <w:szCs w:val="22"/>
        </w:rPr>
        <w:t xml:space="preserve"> </w:t>
      </w:r>
      <w:r w:rsidRPr="00B6272C">
        <w:rPr>
          <w:b/>
          <w:sz w:val="22"/>
          <w:szCs w:val="22"/>
        </w:rPr>
        <w:t>201</w:t>
      </w:r>
      <w:r w:rsidR="002971B7">
        <w:rPr>
          <w:b/>
          <w:sz w:val="22"/>
          <w:szCs w:val="22"/>
        </w:rPr>
        <w:t>7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F76CE4">
      <w:pPr>
        <w:jc w:val="both"/>
        <w:rPr>
          <w:sz w:val="20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426DBC">
      <w:pPr>
        <w:jc w:val="both"/>
        <w:rPr>
          <w:b/>
          <w:sz w:val="16"/>
          <w:szCs w:val="16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087EC7" w:rsidP="00E70744" w:rsidR="00087EC7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2971B7" w:rsidP="002971B7" w:rsidR="002971B7" w:rsidRPr="002971B7">
      <w:pPr>
        <w:jc w:val="both"/>
        <w:rPr>
          <w:sz w:val="22"/>
          <w:szCs w:val="22"/>
        </w:rPr>
      </w:pPr>
      <w:r w:rsidRPr="002971B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E70744" w:rsidP="00E70744" w:rsidR="00E70744" w:rsidRPr="007F4F17">
      <w:pPr>
        <w:jc w:val="both"/>
        <w:rPr>
          <w:sz w:val="22"/>
          <w:szCs w:val="22"/>
        </w:rPr>
      </w:pPr>
      <w:r w:rsidRPr="007F4F17">
        <w:rPr>
          <w:b/>
          <w:sz w:val="22"/>
          <w:szCs w:val="22"/>
        </w:rPr>
        <w:t xml:space="preserve">DN-a: </w:t>
      </w:r>
      <w:r w:rsidRPr="007F4F17">
        <w:rPr>
          <w:b/>
          <w:sz w:val="22"/>
          <w:szCs w:val="22"/>
        </w:rPr>
        <w:tab/>
      </w:r>
      <w:r w:rsidRPr="007F4F17">
        <w:rPr>
          <w:sz w:val="22"/>
          <w:szCs w:val="22"/>
        </w:rPr>
        <w:t>(</w:t>
      </w:r>
      <w:r w:rsidR="008C0D3A">
        <w:rPr>
          <w:sz w:val="22"/>
          <w:szCs w:val="22"/>
        </w:rPr>
        <w:t>10</w:t>
      </w:r>
      <w:r w:rsidR="00B37775">
        <w:rPr>
          <w:sz w:val="22"/>
          <w:szCs w:val="22"/>
        </w:rPr>
        <w:t>.</w:t>
      </w:r>
      <w:r w:rsidR="008C0D3A">
        <w:rPr>
          <w:sz w:val="22"/>
          <w:szCs w:val="22"/>
        </w:rPr>
        <w:t>1</w:t>
      </w:r>
      <w:r w:rsidR="00B37775">
        <w:rPr>
          <w:sz w:val="22"/>
          <w:szCs w:val="22"/>
        </w:rPr>
        <w:t>0</w:t>
      </w:r>
      <w:r w:rsidRPr="007F4F17">
        <w:rPr>
          <w:sz w:val="22"/>
          <w:szCs w:val="22"/>
        </w:rPr>
        <w:t>.201</w:t>
      </w:r>
      <w:r w:rsidR="002971B7">
        <w:rPr>
          <w:sz w:val="22"/>
          <w:szCs w:val="22"/>
        </w:rPr>
        <w:t>7</w:t>
      </w:r>
      <w:r w:rsidRPr="007F4F17">
        <w:rPr>
          <w:sz w:val="22"/>
          <w:szCs w:val="22"/>
        </w:rPr>
        <w:t>.)</w:t>
      </w:r>
    </w:p>
    <w:p w:rsidRDefault="00E70744" w:rsidP="00B40911" w:rsidR="00A41366" w:rsidRPr="00B40911">
      <w:pPr>
        <w:jc w:val="both"/>
        <w:rPr>
          <w:sz w:val="20"/>
        </w:rPr>
      </w:pPr>
      <w:r w:rsidRPr="007F4F17">
        <w:rPr>
          <w:sz w:val="22"/>
          <w:szCs w:val="22"/>
        </w:rPr>
        <w:t xml:space="preserve">- </w:t>
      </w:r>
      <w:r w:rsidR="00FC6BF8" w:rsidRPr="007F4F17">
        <w:rPr>
          <w:sz w:val="22"/>
          <w:szCs w:val="22"/>
        </w:rPr>
        <w:t xml:space="preserve"> </w:t>
      </w:r>
      <w:r w:rsidR="005C01D1">
        <w:rPr>
          <w:sz w:val="22"/>
          <w:szCs w:val="22"/>
        </w:rPr>
        <w:t>e oglasna ploča.</w:t>
      </w:r>
      <w:r w:rsidR="00C41C3B">
        <w:rPr>
          <w:sz w:val="22"/>
          <w:szCs w:val="22"/>
        </w:rPr>
        <w:t xml:space="preserve"> </w:t>
      </w:r>
    </w:p>
    <w:sectPr w:rsidSect="00426DBC" w:rsidR="00A41366" w:rsidRPr="00B40911">
      <w:headerReference w:type="even" r:id="rId12"/>
      <w:headerReference w:type="default" r:id="rId13"/>
      <w:pgSz w:h="16838" w:w="11906"/>
      <w:pgMar w:gutter="0" w:footer="708" w:header="708" w:left="1417" w:bottom="568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6D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 w:rsidRPr="00087EC7">
    <w:pPr>
      <w:jc w:val="right"/>
      <w:rPr>
        <w:b/>
        <w:sz w:val="20"/>
      </w:rPr>
    </w:pPr>
    <w:r w:rsidRPr="00087EC7">
      <w:rPr>
        <w:b/>
        <w:sz w:val="20"/>
      </w:rPr>
      <w:t>Posl. br. 6-St.</w:t>
    </w:r>
    <w:r w:rsidR="00C843F4">
      <w:rPr>
        <w:b/>
        <w:sz w:val="20"/>
      </w:rPr>
      <w:t>634/2016-35</w:t>
    </w: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352BB"/>
    <w:rsid w:val="00042C45"/>
    <w:rsid w:val="00044365"/>
    <w:rsid w:val="000514F5"/>
    <w:rsid w:val="00056CFD"/>
    <w:rsid w:val="00066934"/>
    <w:rsid w:val="00087EC7"/>
    <w:rsid w:val="000A6E1E"/>
    <w:rsid w:val="000B0254"/>
    <w:rsid w:val="000C40A4"/>
    <w:rsid w:val="000C7AA8"/>
    <w:rsid w:val="0012794E"/>
    <w:rsid w:val="00137401"/>
    <w:rsid w:val="00184F37"/>
    <w:rsid w:val="001873E3"/>
    <w:rsid w:val="001D113C"/>
    <w:rsid w:val="001D7B8C"/>
    <w:rsid w:val="001E7C28"/>
    <w:rsid w:val="00213F94"/>
    <w:rsid w:val="00245E6C"/>
    <w:rsid w:val="00274626"/>
    <w:rsid w:val="00292375"/>
    <w:rsid w:val="002971B7"/>
    <w:rsid w:val="002A5AF8"/>
    <w:rsid w:val="002B24CA"/>
    <w:rsid w:val="002D03B4"/>
    <w:rsid w:val="002D2770"/>
    <w:rsid w:val="002D447E"/>
    <w:rsid w:val="002E07F9"/>
    <w:rsid w:val="00312094"/>
    <w:rsid w:val="0032070A"/>
    <w:rsid w:val="00322F6E"/>
    <w:rsid w:val="00334DD9"/>
    <w:rsid w:val="003C1F62"/>
    <w:rsid w:val="003D7D4A"/>
    <w:rsid w:val="003E1947"/>
    <w:rsid w:val="003E2D21"/>
    <w:rsid w:val="0040501E"/>
    <w:rsid w:val="00426DBC"/>
    <w:rsid w:val="004373A5"/>
    <w:rsid w:val="00491FA8"/>
    <w:rsid w:val="004B0B8F"/>
    <w:rsid w:val="004B43B6"/>
    <w:rsid w:val="004D60D2"/>
    <w:rsid w:val="00500324"/>
    <w:rsid w:val="00507B1A"/>
    <w:rsid w:val="00507FC2"/>
    <w:rsid w:val="00536285"/>
    <w:rsid w:val="00544BBE"/>
    <w:rsid w:val="00555A74"/>
    <w:rsid w:val="005654F3"/>
    <w:rsid w:val="00565D19"/>
    <w:rsid w:val="00576722"/>
    <w:rsid w:val="00582E12"/>
    <w:rsid w:val="00587B02"/>
    <w:rsid w:val="005B4702"/>
    <w:rsid w:val="005C01D1"/>
    <w:rsid w:val="005C5C07"/>
    <w:rsid w:val="005D6CEE"/>
    <w:rsid w:val="006426FA"/>
    <w:rsid w:val="00646755"/>
    <w:rsid w:val="006A079F"/>
    <w:rsid w:val="006B1121"/>
    <w:rsid w:val="006B7F83"/>
    <w:rsid w:val="007123F5"/>
    <w:rsid w:val="00725B8E"/>
    <w:rsid w:val="007B2617"/>
    <w:rsid w:val="007D7AEC"/>
    <w:rsid w:val="007F4F17"/>
    <w:rsid w:val="00825641"/>
    <w:rsid w:val="00825870"/>
    <w:rsid w:val="00850A22"/>
    <w:rsid w:val="00863ED0"/>
    <w:rsid w:val="00872DFF"/>
    <w:rsid w:val="008C0D3A"/>
    <w:rsid w:val="008F2D8A"/>
    <w:rsid w:val="00915A27"/>
    <w:rsid w:val="00924E50"/>
    <w:rsid w:val="0095458D"/>
    <w:rsid w:val="00967BA6"/>
    <w:rsid w:val="00975C5A"/>
    <w:rsid w:val="009A11D8"/>
    <w:rsid w:val="009D448C"/>
    <w:rsid w:val="009E7439"/>
    <w:rsid w:val="009F186B"/>
    <w:rsid w:val="009F4292"/>
    <w:rsid w:val="00A11777"/>
    <w:rsid w:val="00A1508B"/>
    <w:rsid w:val="00A3140F"/>
    <w:rsid w:val="00A41366"/>
    <w:rsid w:val="00A5454C"/>
    <w:rsid w:val="00A73C54"/>
    <w:rsid w:val="00A74231"/>
    <w:rsid w:val="00A842DB"/>
    <w:rsid w:val="00AC7224"/>
    <w:rsid w:val="00AD5C78"/>
    <w:rsid w:val="00AF0BC3"/>
    <w:rsid w:val="00B32DD3"/>
    <w:rsid w:val="00B37775"/>
    <w:rsid w:val="00B40911"/>
    <w:rsid w:val="00B41A5A"/>
    <w:rsid w:val="00B43E04"/>
    <w:rsid w:val="00B54DAF"/>
    <w:rsid w:val="00B6272C"/>
    <w:rsid w:val="00B76156"/>
    <w:rsid w:val="00B80AA4"/>
    <w:rsid w:val="00B952E6"/>
    <w:rsid w:val="00BE001B"/>
    <w:rsid w:val="00BF0A46"/>
    <w:rsid w:val="00BF4DA3"/>
    <w:rsid w:val="00C070F5"/>
    <w:rsid w:val="00C27E83"/>
    <w:rsid w:val="00C307A1"/>
    <w:rsid w:val="00C41C3B"/>
    <w:rsid w:val="00C41CAD"/>
    <w:rsid w:val="00C646C3"/>
    <w:rsid w:val="00C77467"/>
    <w:rsid w:val="00C843F4"/>
    <w:rsid w:val="00CA7597"/>
    <w:rsid w:val="00CC127D"/>
    <w:rsid w:val="00CD0003"/>
    <w:rsid w:val="00CE5A43"/>
    <w:rsid w:val="00D00F13"/>
    <w:rsid w:val="00D13094"/>
    <w:rsid w:val="00D23719"/>
    <w:rsid w:val="00D34C7D"/>
    <w:rsid w:val="00D57B21"/>
    <w:rsid w:val="00D81EDE"/>
    <w:rsid w:val="00DC661E"/>
    <w:rsid w:val="00DD5B98"/>
    <w:rsid w:val="00DF0560"/>
    <w:rsid w:val="00E03BDC"/>
    <w:rsid w:val="00E11513"/>
    <w:rsid w:val="00E342DB"/>
    <w:rsid w:val="00E55BFB"/>
    <w:rsid w:val="00E61664"/>
    <w:rsid w:val="00E70744"/>
    <w:rsid w:val="00EA2EA6"/>
    <w:rsid w:val="00EA3093"/>
    <w:rsid w:val="00EA571E"/>
    <w:rsid w:val="00EE000B"/>
    <w:rsid w:val="00EE5A0C"/>
    <w:rsid w:val="00EE7D67"/>
    <w:rsid w:val="00EE7E69"/>
    <w:rsid w:val="00EF6894"/>
    <w:rsid w:val="00F021D6"/>
    <w:rsid w:val="00F1091C"/>
    <w:rsid w:val="00F4782E"/>
    <w:rsid w:val="00F53424"/>
    <w:rsid w:val="00F603C8"/>
    <w:rsid w:val="00F76CE4"/>
    <w:rsid w:val="00F77A2B"/>
    <w:rsid w:val="00F9004F"/>
    <w:rsid w:val="00FA1FA0"/>
    <w:rsid w:val="00FA3852"/>
    <w:rsid w:val="00FB26CE"/>
    <w:rsid w:val="00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74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4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43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4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4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7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4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43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4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4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skrać.
steč. postupka - St-2311/15</izvorni_sadrzaj>
    <derivirana_varijabla naziv="DomainObject.Predmet.Opis_1">Nastavak postupka nakon obustave skrać.
steč. postupka - St-2311/15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NORA društvo s ograničenom odgovornošću za proizvodnju, trgovinu i usluge zastupanog po punomoćniku Dragan Bijelić, stečajni upravitelj</izvorni_sadrzaj>
    <derivirana_varijabla naziv="DomainObject.Predmet.ProtustrankaFormated_1">  AGRO NORA društvo s ograničenom odgovornošću za proizvodnju, trgovinu i usluge zastupanog po punomoćniku Dragan Bijelić, stečajni upravitelj</derivirana_varijabla>
  </DomainObject.Predmet.ProtustrankaFormated>
  <DomainObject.Predmet.ProtustrankaFormatedOIB>
    <izvorni_sadrzaj>  AGRO NORA društvo s ograničenom odgovornošću za proizvodnju, trgovinu i usluge, OIB 49312708998 zastupanog po punomoćniku Dragan Bijelić, stečajni upravitelj</izvorni_sadrzaj>
    <derivirana_varijabla naziv="DomainObject.Predmet.ProtustrankaFormatedOIB_1">  AGRO NORA društvo s ograničenom odgovornošću za proizvodnju, trgovinu i usluge, OIB 49312708998 zastupanog po punomoćniku Dragan Bijelić, stečajni upravitelj</derivirana_varijabla>
  </DomainObject.Predmet.ProtustrankaFormatedOIB>
  <DomainObject.Predmet.ProtustrankaFormatedWithAdress>
    <izvorni_sadrzaj> AGRO NORA društvo s ograničenom odgovornošću za proizvodnju, trgovinu i usluge, Kralja Zvonimira 49, 20350 Metković zastupanog po punomoćniku Dragan Bijelić, stečajni upravitelj</izvorni_sadrzaj>
    <derivirana_varijabla naziv="DomainObject.Predmet.ProtustrankaFormatedWithAdress_1"> AGRO NORA društvo s ograničenom odgovornošću za proizvodnju, trgovinu i usluge, Kralja Zvonimira 49, 20350 Metković zastupanog po punomoćniku Dragan Bijelić, stečajni upravitelj</derivirana_varijabla>
  </DomainObject.Predmet.ProtustrankaFormatedWithAdress>
  <DomainObject.Predmet.ProtustrankaFormatedWithAdressOIB>
    <izvorni_sadrzaj> AGRO NORA društvo s ograničenom odgovornošću za proizvodnju, trgovinu i usluge, OIB 49312708998, Kralja Zvonimira 49, 20350 Metković zastupanog po punomoćniku Dragan Bijelić, stečajni upravitelj</izvorni_sadrzaj>
    <derivirana_varijabla naziv="DomainObject.Predmet.ProtustrankaFormatedWithAdressOIB_1"> AGRO NORA društvo s ograničenom odgovornošću za proizvodnju, trgovinu i usluge, OIB 49312708998, Kralja Zvonimira 49, 20350 Metković zastupanog po punomoćniku Dragan Bijelić, stečajni upravitelj</derivirana_varijabla>
  </DomainObject.Predmet.ProtustrankaFormatedWithAdressOIB>
  <DomainObject.Predmet.ProtustrankaWithAdress>
    <izvorni_sadrzaj>AGRO NORA društvo s ograničenom odgovornošću za proizvodnju, trgovinu i usluge Kralja Zvonimira 49, 20350 Metković</izvorni_sadrzaj>
    <derivirana_varijabla naziv="DomainObject.Predmet.ProtustrankaWithAdress_1">AGRO NORA društvo s ograničenom odgovornošću za proizvodnju, trgovinu i usluge Kralja Zvonimira 49, 20350 Metković</derivirana_varijabla>
  </DomainObject.Predmet.ProtustrankaWithAdress>
  <DomainObject.Predmet.ProtustrankaWithAdressOIB>
    <izvorni_sadrzaj>AGRO NORA društvo s ograničenom odgovornošću za proizvodnju, trgovinu i usluge, OIB 49312708998, Kralja Zvonimira 49, 20350 Metković</izvorni_sadrzaj>
    <derivirana_varijabla naziv="DomainObject.Predmet.ProtustrankaWithAdressOIB_1">AGRO NORA društvo s ograničenom odgovornošću za proizvodnju, trgovinu i usluge, OIB 49312708998, Kralja Zvonimira 49, 20350 Metković</derivirana_varijabla>
  </DomainObject.Predmet.ProtustrankaWithAdressOIB>
  <DomainObject.Predmet.ProtustrankaNazivFormated>
    <izvorni_sadrzaj>AGRO NORA društvo s ograničenom odgovornošću za proizvodnju, trgovinu i usluge</izvorni_sadrzaj>
    <derivirana_varijabla naziv="DomainObject.Predmet.ProtustrankaNazivFormated_1">AGRO NORA društvo s ograničenom odgovornošću za proizvodnju, trgovinu i usluge</derivirana_varijabla>
  </DomainObject.Predmet.ProtustrankaNazivFormated>
  <DomainObject.Predmet.ProtustrankaNazivFormatedOIB>
    <izvorni_sadrzaj>AGRO NORA društvo s ograničenom odgovornošću za proizvodnju, trgovinu i usluge, OIB 49312708998</izvorni_sadrzaj>
    <derivirana_varijabla naziv="DomainObject.Predmet.ProtustrankaNazivFormatedOIB_1">AGRO NORA društvo s ograničenom odgovornošću za proizvodnju, trgovinu i usluge, OIB 49312708998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NORA društvo s ograničenom odgovornošću za proizvodnju, trgovinu i usluge zastupanog po punomoćniku Dragan Bijelić, stečajni upravitelj</item>
    </izvorni_sadrzaj>
    <derivirana_varijabla naziv="DomainObject.Predmet.ProtuStrankaListFormated_1">
      <item>AGRO NORA društvo s ograničenom odgovornošću za proizvodnju, trgovinu i usluge zastupanog po punomoćniku Dragan Bijelić, stečajni upravitelj</item>
    </derivirana_varijabla>
  </DomainObject.Predmet.ProtuStrankaListFormated>
  <DomainObject.Predmet.ProtuStrankaListFormatedOIB>
    <izvorni_sadrzaj>
      <item>AGRO NORA društvo s ograničenom odgovornošću za proizvodnju, trgovinu i usluge, OIB 49312708998 zastupanog po punomoćniku Dragan Bijelić, stečajni upravitelj</item>
    </izvorni_sadrzaj>
    <derivirana_varijabla naziv="DomainObject.Predmet.ProtuStrankaListFormatedOIB_1">
      <item>AGRO NORA društvo s ograničenom odgovornošću za proizvodnju, trgovinu i usluge, OIB 49312708998 zastupanog po punomoćniku Dragan Bijelić, stečajni upravitelj</item>
    </derivirana_varijabla>
  </DomainObject.Predmet.ProtuStrankaListFormatedOIB>
  <DomainObject.Predmet.ProtuStrankaListFormatedWithAdress>
    <izvorni_sadrzaj>
      <item>AGRO NORA društvo s ograničenom odgovornošću za proizvodnju, trgovinu i usluge, Kralja Zvonimira 49, 20350 Metković zastupanog po punomoćniku Dragan Bijelić, stečajni upravitelj</item>
    </izvorni_sadrzaj>
    <derivirana_varijabla naziv="DomainObject.Predmet.ProtuStrankaListFormatedWithAdress_1">
      <item>AGRO NORA društvo s ograničenom odgovornošću za proizvodnju, trgovinu i usluge, Kralja Zvonimira 49, 20350 Metković zastupanog po punomoćniku Dragan Bijelić, stečajni upravitelj</item>
    </derivirana_varijabla>
  </DomainObject.Predmet.ProtuStrankaListFormatedWithAdress>
  <DomainObject.Predmet.ProtuStrankaListFormatedWithAdressOIB>
    <izvorni_sadrzaj>
      <item>AGRO NORA društvo s ograničenom odgovornošću za proizvodnju, trgovinu i usluge, OIB 49312708998, Kralja Zvonimira 49, 20350 Metković zastupanog po punomoćniku Dragan Bijelić, stečajni upravitelj</item>
    </izvorni_sadrzaj>
    <derivirana_varijabla naziv="DomainObject.Predmet.ProtuStrankaListFormatedWithAdressOIB_1">
      <item>AGRO NORA društvo s ograničenom odgovornošću za proizvodnju, trgovinu i usluge, OIB 49312708998, Kralja Zvonimira 49, 20350 Metković zastupanog po punomoćniku Dragan Bijelić, stečajni upravitelj</item>
    </derivirana_varijabla>
  </DomainObject.Predmet.ProtuStrankaListFormatedWithAdressOIB>
  <DomainObject.Predmet.ProtuStrankaListNazivFormated>
    <izvorni_sadrzaj>
      <item>AGRO NORA društvo s ograničenom odgovornošću za proizvodnju, trgovinu i usluge</item>
    </izvorni_sadrzaj>
    <derivirana_varijabla naziv="DomainObject.Predmet.ProtuStrankaListNazivFormated_1">
      <item>AGRO NORA društvo s ograničenom odgovornošću za proizvodnju, trgovinu i usluge</item>
    </derivirana_varijabla>
  </DomainObject.Predmet.ProtuStrankaListNazivFormated>
  <DomainObject.Predmet.ProtuStrankaListNazivFormatedOIB>
    <izvorni_sadrzaj>
      <item>AGRO NORA društvo s ograničenom odgovornošću za proizvodnju, trgovinu i usluge, OIB 49312708998</item>
    </izvorni_sadrzaj>
    <derivirana_varijabla naziv="DomainObject.Predmet.ProtuStrankaListNazivFormatedOIB_1">
      <item>AGRO NORA društvo s ograničenom odgovornošću za proizvodnju, trgovinu i usluge, OIB 49312708998</item>
    </derivirana_varijabla>
  </DomainObject.Predmet.ProtuStrankaListNazivFormatedOIB>
  <DomainObject.Predmet.OstaliListFormated>
    <izvorni_sadrzaj>
      <item>Dragan Bijelić, stečajni upravitelj punomoćnik sudionika u postupku AGRO NORA društvo s ograničenom odgovornošću za proizvodnju, trgovinu i usluge</item>
    </izvorni_sadrzaj>
    <derivirana_varijabla naziv="DomainObject.Predmet.OstaliListFormated_1">
      <item>Dragan Bijelić, stečajni upravitelj punomoćnik sudionika u postupku AGRO NORA društvo s ograničenom odgovornošću za proizvodnju, trgovinu i usluge</item>
    </derivirana_varijabla>
  </DomainObject.Predmet.OstaliListFormated>
  <DomainObject.Predmet.OstaliListFormatedOIB>
    <izvorni_sadrzaj>
      <item>Dragan Bijelić, stečajni upravitelj, OIB 53755649931 punomoćnik sudionika u postupku AGRO NORA društvo s ograničenom odgovornošću za proizvodnju, trgovinu i usluge</item>
    </izvorni_sadrzaj>
    <derivirana_varijabla naziv="DomainObject.Predmet.OstaliListFormatedOIB_1">
      <item>Dragan Bijelić, stečajni upravitelj, OIB 53755649931 punomoćnik sudionika u postupku AGRO NORA društvo s ograničenom odgovornošću za proizvodnju, trgovinu i usluge</item>
    </derivirana_varijabla>
  </DomainObject.Predmet.OstaliListFormatedOIB>
  <DomainObject.Predmet.OstaliListFormatedWithAdress>
    <izvorni_sadrzaj>
      <item>Dragan Bijelić, stečajni upravitelj, Put Kroz Meterize 25, 22000 Šibenik punomoćnik sudionika u postupku AGRO NORA društvo s ograničenom odgovornošću za proizvodnju, trgovinu i usluge</item>
    </izvorni_sadrzaj>
    <derivirana_varijabla naziv="DomainObject.Predmet.OstaliListFormatedWithAdress_1">
      <item>Dragan Bijelić, stečajni upravitelj, Put Kroz Meterize 25, 22000 Šibenik punomoćnik sudionika u postupku AGRO NORA društvo s ograničenom odgovornošću za proizvodnju, trgovinu i usluge</item>
    </derivirana_varijabla>
  </DomainObject.Predmet.OstaliListFormatedWithAdress>
  <DomainObject.Predmet.OstaliListFormatedWithAdressOIB>
    <izvorni_sadrzaj>
      <item>Dragan Bijelić, stečajni upravitelj, OIB 53755649931, Put Kroz Meterize 25, 22000 Šibenik punomoćnik sudionika u postupku AGRO NORA društvo s ograničenom odgovornošću za proizvodnju, trgovinu i usluge</item>
    </izvorni_sadrzaj>
    <derivirana_varijabla naziv="DomainObject.Predmet.OstaliListFormatedWithAdressOIB_1">
      <item>Dragan Bijelić, stečajni upravitelj, OIB 53755649931, Put Kroz Meterize 25, 22000 Šibenik punomoćnik sudionika u postupku AGRO NORA društvo s ograničenom odgovornošću za proizvodnju, trgovinu i usluge</item>
    </derivirana_varijabla>
  </DomainObject.Predmet.OstaliListFormatedWithAdressOIB>
  <DomainObject.Predmet.OstaliListNazivFormated>
    <izvorni_sadrzaj>
      <item>Dragan Bijelić, stečajni upravitelj</item>
    </izvorni_sadrzaj>
    <derivirana_varijabla naziv="DomainObject.Predmet.OstaliListNazivFormated_1">
      <item>Dragan Bijelić, stečajni upravitelj</item>
    </derivirana_varijabla>
  </DomainObject.Predmet.OstaliListNazivFormated>
  <DomainObject.Predmet.OstaliListNazivFormatedOIB>
    <izvorni_sadrzaj>
      <item>Dragan Bijelić, stečajni upravitelj, OIB 53755649931</item>
    </izvorni_sadrzaj>
    <derivirana_varijabla naziv="DomainObject.Predmet.OstaliListNazivFormatedOIB_1">
      <item>Dragan Bijelić, stečajni upravitelj,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NORA društvo s ograničenom odgovornošću za proizvodnju, trgovinu i usluge</izvorni_sadrzaj>
    <derivirana_varijabla naziv="DomainObject.Predmet.ProtustrankaIDrugi_1">AGRO NORA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NORA društvo s ograničenom odgovornošću za proizvodnju, trgovinu i usluge, OIB 49312708998, Kralja Zvonimira 49, 20350 Metković</izvorni_sadrzaj>
    <derivirana_varijabla naziv="DomainObject.Predmet.ProtustrankaIDrugiAdressOIB_1">AGRO NORA društvo s ograničenom odgovornošću za proizvodnju, trgovinu i usluge, OIB 49312708998, Kralja Zvonimira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NORA društvo s ograničenom odgovornošću za proizvodnju, trgovinu i usluge</item>
      <item>FINA, RC Split, Podružnica Dubrovnik</item>
      <item>Dragan Bijelić, stečajni upravitelj</item>
    </izvorni_sadrzaj>
    <derivirana_varijabla naziv="DomainObject.Predmet.SudioniciListNaziv_1">
      <item>AGRO NORA društvo s ograničenom odgovornošću za proizvodnju, trgovinu i usluge</item>
      <item>FINA, RC Split, Podružnica Dubrovnik</item>
      <item>Dragan Bijelić, stečajni upravitelj</item>
    </derivirana_varijabla>
  </DomainObject.Predmet.SudioniciListNaziv>
  <DomainObject.Predmet.SudioniciListAdressOIB>
    <izvorni_sadrzaj>
      <item>AGRO NORA društvo s ograničenom odgovornošću za proizvodnju, trgovinu i usluge, OIB 49312708998, Kralja Zvonimira 49,20350 Metković</item>
      <item>FINA, RC Split, Podružnica Dubrovnik, OIB 85821130368, Vukovarska 2,20000 Dubrovnik</item>
      <item>Dragan Bijelić, stečajni upravitelj, OIB 53755649931, Put Kroz Meterize 25,22000 Šibenik</item>
    </izvorni_sadrzaj>
    <derivirana_varijabla naziv="DomainObject.Predmet.SudioniciListAdressOIB_1">
      <item>AGRO NORA društvo s ograničenom odgovornošću za proizvodnju, trgovinu i usluge, OIB 49312708998, Kralja Zvonimira 49,20350 Metković</item>
      <item>FINA, RC Split, Podružnica Dubrovnik, OIB 85821130368, Vukovarska 2,20000 Dubrovnik</item>
      <item>Dragan Bijelić, stečajni upravitelj, OIB 53755649931,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49312708998</item>
      <item>, OIB 85821130368</item>
      <item>, OIB 53755649931</item>
    </izvorni_sadrzaj>
    <derivirana_varijabla naziv="DomainObject.Predmet.SudioniciListNazivOIB_1">
      <item>, OIB 49312708998</item>
      <item>, OIB 85821130368</item>
      <item>, OIB 53755649931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35E74F-BB7E-498C-A156-6ADED534BD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375</properties:Words>
  <properties:Characters>2074</properties:Characters>
  <properties:Lines>60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2017-10-10T13:19:00Z</dcterms:created>
  <dc:creator>Ante Kačić</dc:creator>
  <cp:lastModifiedBy>Srđan Gavranić</cp:lastModifiedBy>
  <cp:lastPrinted>2016-10-28T10:31:00Z</cp:lastPrinted>
  <dcterms:modified xmlns:xsi="http://www.w3.org/2001/XMLSchema-instance" xsi:type="dcterms:W3CDTF">2017-10-10T13:24:00Z</dcterms:modified>
  <cp:revision>3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