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f9a19" w14:paraId="e8f9a1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3F7265">
        <w:t>4</w:t>
      </w:r>
      <w:r w:rsidR="0028741B">
        <w:t>539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28741B" w:rsidR="0028741B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8741B">
        <w:t xml:space="preserve">PORTUNATA d.o.o., Zagreb, Vlaška 78, MBS: 080723264, OIB: </w:t>
      </w:r>
    </w:p>
    <w:p w:rsidRDefault="0028741B" w:rsidP="0028741B" w:rsidR="003A5523">
      <w:pPr>
        <w:ind w:firstLine="708"/>
        <w:jc w:val="both"/>
      </w:pPr>
      <w:r>
        <w:t xml:space="preserve">  13725174628</w:t>
      </w:r>
    </w:p>
    <w:p w:rsidRDefault="00B15445" w:rsidP="00B15445" w:rsidR="00B15445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28741B">
        <w:t>12.284.648,46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28741B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16501"/>
    <w:rsid w:val="00325398"/>
    <w:rsid w:val="00355747"/>
    <w:rsid w:val="00373464"/>
    <w:rsid w:val="0038246E"/>
    <w:rsid w:val="00382736"/>
    <w:rsid w:val="003A5523"/>
    <w:rsid w:val="003D35F9"/>
    <w:rsid w:val="003E3A15"/>
    <w:rsid w:val="003F726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3F97"/>
    <w:rsid w:val="006E4B20"/>
    <w:rsid w:val="00725D13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3FDC"/>
    <w:rsid w:val="00BE5428"/>
    <w:rsid w:val="00C146A5"/>
    <w:rsid w:val="00C35494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4B7F"/>
    <w:rsid w:val="00E05BED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6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6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4539</izvorni_sadrzaj>
    <derivirana_varijabla naziv="DomainObject.Predmet.Broj_1">4539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St-4539/2015</izvorni_sadrzaj>
    <derivirana_varijabla naziv="DomainObject.Predmet.OznakaBroj_1">St-4539/2015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PORTUNATA d.o.o. zastupanog po punomoćniku Valerija Posavec</izvorni_sadrzaj>
    <derivirana_varijabla naziv="DomainObject.Predmet.ProtustrankaFormated_1">  PORTUNATA d.o.o. zastupanog po punomoćniku Valerija Posavec</derivirana_varijabla>
  </DomainObject.Predmet.ProtustrankaFormated>
  <DomainObject.Predmet.ProtustrankaFormatedOIB>
    <izvorni_sadrzaj>  PORTUNATA d.o.o., OIB 13725174628 zastupanog po punomoćniku Valerija Posavec</izvorni_sadrzaj>
    <derivirana_varijabla naziv="DomainObject.Predmet.ProtustrankaFormatedOIB_1">  PORTUNATA d.o.o., OIB 13725174628 zastupanog po punomoćniku Valerija Posavec</derivirana_varijabla>
  </DomainObject.Predmet.ProtustrankaFormatedOIB>
  <DomainObject.Predmet.ProtustrankaFormatedWithAdress>
    <izvorni_sadrzaj> PORTUNATA d.o.o., Vlaška 78, 10000 Zagreb zastupanog po punomoćniku Valerija Posavec</izvorni_sadrzaj>
    <derivirana_varijabla naziv="DomainObject.Predmet.ProtustrankaFormatedWithAdress_1"> PORTUNATA d.o.o., Vlaška 78, 10000 Zagreb zastupanog po punomoćniku Valerija Posavec</derivirana_varijabla>
  </DomainObject.Predmet.ProtustrankaFormatedWithAdress>
  <DomainObject.Predmet.ProtustrankaFormatedWithAdressOIB>
    <izvorni_sadrzaj> PORTUNATA d.o.o., OIB 13725174628, Vlaška 78, 10000 Zagreb zastupanog po punomoćniku Valerija Posavec</izvorni_sadrzaj>
    <derivirana_varijabla naziv="DomainObject.Predmet.ProtustrankaFormatedWithAdressOIB_1"> PORTUNATA d.o.o., OIB 13725174628, Vlaška 78, 10000 Zagreb zastupanog po punomoćniku Valerija Posavec</derivirana_varijabla>
  </DomainObject.Predmet.ProtustrankaFormatedWithAdressOIB>
  <DomainObject.Predmet.ProtustrankaWithAdress>
    <izvorni_sadrzaj>PORTUNATA d.o.o. Vlaška 78, 10000 Zagreb</izvorni_sadrzaj>
    <derivirana_varijabla naziv="DomainObject.Predmet.ProtustrankaWithAdress_1">PORTUNATA d.o.o. Vlaška 78, 10000 Zagreb</derivirana_varijabla>
  </DomainObject.Predmet.ProtustrankaWithAdress>
  <DomainObject.Predmet.ProtustrankaWithAdressOIB>
    <izvorni_sadrzaj>PORTUNATA d.o.o., OIB 13725174628, Vlaška 78, 10000 Zagreb</izvorni_sadrzaj>
    <derivirana_varijabla naziv="DomainObject.Predmet.ProtustrankaWithAdressOIB_1">PORTUNATA d.o.o., OIB 13725174628, Vlaška 78, 10000 Zagreb</derivirana_varijabla>
  </DomainObject.Predmet.ProtustrankaWithAdressOIB>
  <DomainObject.Predmet.ProtustrankaNazivFormated>
    <izvorni_sadrzaj>PORTUNATA d.o.o.</izvorni_sadrzaj>
    <derivirana_varijabla naziv="DomainObject.Predmet.ProtustrankaNazivFormated_1">PORTUNATA d.o.o.</derivirana_varijabla>
  </DomainObject.Predmet.ProtustrankaNazivFormated>
  <DomainObject.Predmet.ProtustrankaNazivFormatedOIB>
    <izvorni_sadrzaj>PORTUNATA d.o.o., OIB 13725174628</izvorni_sadrzaj>
    <derivirana_varijabla naziv="DomainObject.Predmet.ProtustrankaNazivFormatedOIB_1">PORTUNATA d.o.o., OIB 13725174628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PORTUNATA d.o.o. zastupanog po punomoćniku Valerija Posavec</item>
    </izvorni_sadrzaj>
    <derivirana_varijabla naziv="DomainObject.Predmet.ProtuStrankaListFormated_1">
      <item>PORTUNATA d.o.o. zastupanog po punomoćniku Valerija Posavec</item>
    </derivirana_varijabla>
  </DomainObject.Predmet.ProtuStrankaListFormated>
  <DomainObject.Predmet.ProtuStrankaListFormatedOIB>
    <izvorni_sadrzaj>
      <item>PORTUNATA d.o.o., OIB 13725174628 zastupanog po punomoćniku Valerija Posavec</item>
    </izvorni_sadrzaj>
    <derivirana_varijabla naziv="DomainObject.Predmet.ProtuStrankaListFormatedOIB_1">
      <item>PORTUNATA d.o.o., OIB 13725174628 zastupanog po punomoćniku Valerija Posavec</item>
    </derivirana_varijabla>
  </DomainObject.Predmet.ProtuStrankaListFormatedOIB>
  <DomainObject.Predmet.ProtuStrankaListFormatedWithAdress>
    <izvorni_sadrzaj>
      <item>PORTUNATA d.o.o., Vlaška 78, 10000 Zagreb zastupanog po punomoćniku Valerija Posavec</item>
    </izvorni_sadrzaj>
    <derivirana_varijabla naziv="DomainObject.Predmet.ProtuStrankaListFormatedWithAdress_1">
      <item>PORTUNATA d.o.o., Vlaška 78, 10000 Zagreb zastupanog po punomoćniku Valerija Posavec</item>
    </derivirana_varijabla>
  </DomainObject.Predmet.ProtuStrankaListFormatedWithAdress>
  <DomainObject.Predmet.ProtuStrankaListFormatedWithAdressOIB>
    <izvorni_sadrzaj>
      <item>PORTUNATA d.o.o., OIB 13725174628, Vlaška 78, 10000 Zagreb zastupanog po punomoćniku Valerija Posavec</item>
    </izvorni_sadrzaj>
    <derivirana_varijabla naziv="DomainObject.Predmet.ProtuStrankaListFormatedWithAdressOIB_1">
      <item>PORTUNATA d.o.o., OIB 13725174628, Vlaška 78, 10000 Zagreb zastupanog po punomoćniku Valerija Posavec</item>
    </derivirana_varijabla>
  </DomainObject.Predmet.ProtuStrankaListFormatedWithAdressOIB>
  <DomainObject.Predmet.ProtuStrankaListNazivFormated>
    <izvorni_sadrzaj>
      <item>PORTUNATA d.o.o.</item>
    </izvorni_sadrzaj>
    <derivirana_varijabla naziv="DomainObject.Predmet.ProtuStrankaListNazivFormated_1">
      <item>PORTUNATA d.o.o.</item>
    </derivirana_varijabla>
  </DomainObject.Predmet.ProtuStrankaListNazivFormated>
  <DomainObject.Predmet.ProtuStrankaListNazivFormatedOIB>
    <izvorni_sadrzaj>
      <item>PORTUNATA d.o.o., OIB 13725174628</item>
    </izvorni_sadrzaj>
    <derivirana_varijabla naziv="DomainObject.Predmet.ProtuStrankaListNazivFormatedOIB_1">
      <item>PORTUNATA d.o.o., OIB 13725174628</item>
    </derivirana_varijabla>
  </DomainObject.Predmet.ProtuStrankaListNazivFormatedOIB>
  <DomainObject.Predmet.OstaliListFormated>
    <izvorni_sadrzaj>
      <item>Valerija Posavec punomoćnik sudionika u postupku PORTUNATA d.o.o.</item>
    </izvorni_sadrzaj>
    <derivirana_varijabla naziv="DomainObject.Predmet.OstaliListFormated_1">
      <item>Valerija Posavec punomoćnik sudionika u postupku PORTUNATA d.o.o.</item>
    </derivirana_varijabla>
  </DomainObject.Predmet.OstaliListFormated>
  <DomainObject.Predmet.OstaliListFormatedOIB>
    <izvorni_sadrzaj>
      <item>Valerija Posavec, OIB 66184057070 punomoćnik sudionika u postupku PORTUNATA d.o.o.</item>
    </izvorni_sadrzaj>
    <derivirana_varijabla naziv="DomainObject.Predmet.OstaliListFormatedOIB_1">
      <item>Valerija Posavec, OIB 66184057070 punomoćnik sudionika u postupku PORTUNATA d.o.o.</item>
    </derivirana_varijabla>
  </DomainObject.Predmet.OstaliListFormatedOIB>
  <DomainObject.Predmet.OstaliListFormatedWithAdress>
    <izvorni_sadrzaj>
      <item>Valerija Posavec, Ulica Janka Polića Kamova 9, 10000 Zagreb punomoćnik sudionika u postupku PORTUNATA d.o.o.</item>
    </izvorni_sadrzaj>
    <derivirana_varijabla naziv="DomainObject.Predmet.OstaliListFormatedWithAdress_1">
      <item>Valerija Posavec, Ulica Janka Polića Kamova 9, 10000 Zagreb punomoćnik sudionika u postupku PORTUNATA d.o.o.</item>
    </derivirana_varijabla>
  </DomainObject.Predmet.OstaliListFormatedWithAdress>
  <DomainObject.Predmet.OstaliListFormatedWithAdressOIB>
    <izvorni_sadrzaj>
      <item>Valerija Posavec, OIB 66184057070, Ulica Janka Polića Kamova 9, 10000 Zagreb punomoćnik sudionika u postupku PORTUNATA d.o.o.</item>
    </izvorni_sadrzaj>
    <derivirana_varijabla naziv="DomainObject.Predmet.OstaliListFormatedWithAdressOIB_1">
      <item>Valerija Posavec, OIB 66184057070, Ulica Janka Polića Kamova 9, 10000 Zagreb punomoćnik sudionika u postupku PORTUNATA d.o.o.</item>
    </derivirana_varijabla>
  </DomainObject.Predmet.OstaliListFormatedWithAdressOIB>
  <DomainObject.Predmet.OstaliListNazivFormated>
    <izvorni_sadrzaj>
      <item>Valerija Posavec</item>
    </izvorni_sadrzaj>
    <derivirana_varijabla naziv="DomainObject.Predmet.OstaliListNazivFormated_1">
      <item>Valerija Posavec</item>
    </derivirana_varijabla>
  </DomainObject.Predmet.OstaliListNazivFormated>
  <DomainObject.Predmet.OstaliListNazivFormatedOIB>
    <izvorni_sadrzaj>
      <item>Valerija Posavec, OIB 66184057070</item>
    </izvorni_sadrzaj>
    <derivirana_varijabla naziv="DomainObject.Predmet.OstaliListNazivFormatedOIB_1">
      <item>Valerija Posavec, OIB 66184057070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PORTUNATA d.o.o.</izvorni_sadrzaj>
    <derivirana_varijabla naziv="DomainObject.Predmet.ProtustrankaIDrugi_1">PORTUNATA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PORTUNATA d.o.o., OIB 13725174628, Vlaška 78, 10000 Zagreb</izvorni_sadrzaj>
    <derivirana_varijabla naziv="DomainObject.Predmet.ProtustrankaIDrugiAdressOIB_1">PORTUNATA d.o.o., OIB 13725174628, Vlaška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PORTUNATA d.o.o.</item>
      <item>Valerija Posavec</item>
    </izvorni_sadrzaj>
    <derivirana_varijabla naziv="DomainObject.Predmet.SudioniciListNaziv_1">
      <item>FINA Regionalni centar Zagreb</item>
      <item>PORTUNATA d.o.o.</item>
      <item>Valerija Posavec</item>
    </derivirana_varijabla>
  </DomainObject.Predmet.SudioniciListNaziv>
  <DomainObject.Predmet.SudioniciListAdressOIB>
    <izvorni_sadrzaj>
      <item>FINA Regionalni centar Zagreb, OIB 85821130368, Trg svibanjskih žrtava 1995. 1,10000 Zagreb</item>
      <item>PORTUNATA d.o.o., OIB 13725174628, Vlaška 78,10000 Zagreb</item>
      <item>Valerija Posavec, OIB 66184057070, Ulica Janka Polića Kamova 9,10000 Zagreb</item>
    </izvorni_sadrzaj>
    <derivirana_varijabla naziv="DomainObject.Predmet.SudioniciListAdressOIB_1">
      <item>FINA Regionalni centar Zagreb, OIB 85821130368, Trg svibanjskih žrtava 1995. 1,10000 Zagreb</item>
      <item>PORTUNATA d.o.o., OIB 13725174628, Vlaška 78,10000 Zagreb</item>
      <item>Valerija Posavec, OIB 66184057070, Ulica Janka Polića Kamova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13725174628</item>
      <item>, OIB 66184057070</item>
    </izvorni_sadrzaj>
    <derivirana_varijabla naziv="DomainObject.Predmet.SudioniciListNazivOIB_1">
      <item>, OIB 85821130368</item>
      <item>, OIB 13725174628</item>
      <item>, OIB 66184057070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1298</properties:Characters>
  <properties:Lines>45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2016-01-21T08:30:00Z</dcterms:created>
  <dc:creator>ilukac</dc:creator>
  <cp:lastModifiedBy>Ksenija Nol</cp:lastModifiedBy>
  <cp:lastPrinted>2016-01-21T08:22:00Z</cp:lastPrinted>
  <dcterms:modified xmlns:xsi="http://www.w3.org/2001/XMLSchema-instance" xsi:type="dcterms:W3CDTF">2016-01-21T09:50:00Z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