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6ec0" w14:paraId="36e6ec0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B566AE">
        <w:t>5</w:t>
      </w:r>
      <w:r w:rsidR="00660127">
        <w:t>8</w:t>
      </w:r>
      <w:r w:rsidR="00B97EC2">
        <w:t>8</w:t>
      </w:r>
      <w:r w:rsidR="003C5692">
        <w:t>/1</w:t>
      </w:r>
      <w:r w:rsidR="004B4DC6">
        <w:t>8</w:t>
      </w:r>
      <w:r w:rsidR="003C5692">
        <w:t>-</w:t>
      </w:r>
      <w:r w:rsidR="0065635E">
        <w:t>1</w:t>
      </w:r>
      <w:r w:rsidR="00B97EC2">
        <w:t>1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65635E" w:rsidR="0065635E">
      <w:pPr>
        <w:jc w:val="both"/>
      </w:pPr>
      <w:r>
        <w:tab/>
      </w:r>
      <w:r w:rsidR="00B97EC2" w:rsidRPr="0027083D">
        <w:t xml:space="preserve">Trgovački sud u Osijeku, po sucu mr. sc. Tihomiru Kovačeviću, kao stečajnom sucu, povodom prijedloga FINANCIJSKE AGENCIJE ZAGREB, Regionalni centar Zagreb, </w:t>
      </w:r>
      <w:r w:rsidR="00B97EC2">
        <w:t>Podružnica Karlovac, Ul. Pavla Vitezovića 1</w:t>
      </w:r>
      <w:r w:rsidR="00B97EC2" w:rsidRPr="0027083D">
        <w:t xml:space="preserve">, OIB 85821130368 za otvaranje stečajnog postupka nad dužnikom </w:t>
      </w:r>
      <w:r w:rsidR="00B97EC2">
        <w:t>FIKRET FAZLIĆ j.d.o.o. za građevinu i usluge, Karlovac, Kralja Zvonimira 14</w:t>
      </w:r>
      <w:r w:rsidR="00B97EC2" w:rsidRPr="0027083D">
        <w:t>, MBS 0</w:t>
      </w:r>
      <w:r w:rsidR="00B97EC2">
        <w:t>60331655</w:t>
      </w:r>
      <w:r w:rsidR="00B97EC2" w:rsidRPr="0027083D">
        <w:t xml:space="preserve">, OIB: </w:t>
      </w:r>
      <w:r w:rsidR="00B97EC2">
        <w:t>05166238584</w:t>
      </w:r>
      <w:r w:rsidR="00B566AE" w:rsidRPr="00CA13BF">
        <w:t>,</w:t>
      </w:r>
      <w:r w:rsidR="00B566AE" w:rsidRPr="0041082E">
        <w:t xml:space="preserve"> dana </w:t>
      </w:r>
      <w:r w:rsidR="00B97EC2">
        <w:t>12</w:t>
      </w:r>
      <w:r w:rsidR="00B566AE" w:rsidRPr="00CC1B85">
        <w:t xml:space="preserve">. </w:t>
      </w:r>
      <w:r w:rsidR="00B566AE">
        <w:t>rujn</w:t>
      </w:r>
      <w:r w:rsidR="00B566AE" w:rsidRPr="00CC1B85">
        <w:t>a 2018</w:t>
      </w:r>
      <w:r w:rsidR="00B566AE" w:rsidRPr="0041082E">
        <w:t>.</w:t>
      </w: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B97EC2" w:rsidR="00B324DF">
      <w:pPr>
        <w:pStyle w:val="Tijeloteksta"/>
        <w:numPr>
          <w:ilvl w:val="0"/>
          <w:numId w:val="11"/>
        </w:numPr>
      </w:pPr>
      <w:r>
        <w:t>Privremeno</w:t>
      </w:r>
      <w:r w:rsidR="0058307F">
        <w:t>j</w:t>
      </w:r>
      <w:r>
        <w:t xml:space="preserve"> stečajno</w:t>
      </w:r>
      <w:r w:rsidR="0058307F">
        <w:t>j</w:t>
      </w:r>
      <w:r>
        <w:t xml:space="preserve"> upravitelj</w:t>
      </w:r>
      <w:r w:rsidR="0058307F">
        <w:t>ici</w:t>
      </w:r>
      <w:r>
        <w:t xml:space="preserve"> </w:t>
      </w:r>
      <w:r w:rsidR="00B566AE" w:rsidRPr="008B212D">
        <w:t>Sabina Lalić, Osijek, Gundulićeva 5, OIB 09145874795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B97EC2" w:rsidRPr="00B97EC2">
        <w:t>FIKRET FAZLIĆ j.d.o.o. za građevinu i usluge, Karlovac, Kralja Zvonimira 14, MBS 060331655, OIB: 05166238584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C15FDA">
        <w:t>HR</w:t>
      </w:r>
      <w:r w:rsidR="007C27C8">
        <w:t>5</w:t>
      </w:r>
      <w:r w:rsidR="00191D62">
        <w:t>3</w:t>
      </w:r>
      <w:r w:rsidR="00C15FDA">
        <w:t xml:space="preserve"> </w:t>
      </w:r>
      <w:r w:rsidR="00524135">
        <w:t xml:space="preserve">2500 0093 </w:t>
      </w:r>
      <w:r w:rsidR="007C27C8">
        <w:t>1066 2402 3</w:t>
      </w:r>
      <w:r w:rsidR="00C15FDA">
        <w:t xml:space="preserve"> kod </w:t>
      </w:r>
      <w:r w:rsidR="00524135">
        <w:t>ADDIKO BANK HRVATSKA d.d. Zagreb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0F2EAE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0F2EAE">
        <w:t xml:space="preserve">iz </w:t>
      </w:r>
      <w:r w:rsidR="00DD7C13">
        <w:t xml:space="preserve"> </w:t>
      </w:r>
      <w:r w:rsidR="000F2EAE" w:rsidRPr="000F2EAE">
        <w:t>Fond</w:t>
      </w:r>
      <w:r w:rsidR="000F2EAE">
        <w:t>a</w:t>
      </w:r>
      <w:r w:rsidR="000F2EAE" w:rsidRPr="000F2EAE">
        <w:t xml:space="preserve"> za namirenje troškova stečajnog postupka</w:t>
      </w:r>
      <w:r w:rsidR="000F2EAE">
        <w:t xml:space="preserve"> </w:t>
      </w:r>
      <w:r>
        <w:t>izvrši isplatu privremeno</w:t>
      </w:r>
      <w:r w:rsidR="00962949">
        <w:t>j</w:t>
      </w:r>
      <w:r>
        <w:t xml:space="preserve"> stečajno</w:t>
      </w:r>
      <w:r w:rsidR="00962949">
        <w:t>j</w:t>
      </w:r>
      <w:r>
        <w:t xml:space="preserve"> upravitelj</w:t>
      </w:r>
      <w:r w:rsidR="00962949">
        <w:t>ici</w:t>
      </w:r>
      <w:r>
        <w:t xml:space="preserve"> na nje</w:t>
      </w:r>
      <w:r w:rsidR="00962949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0F2EAE">
        <w:t>5</w:t>
      </w:r>
      <w:r w:rsidR="00CE7782">
        <w:t>8</w:t>
      </w:r>
      <w:r w:rsidR="002F0AAE">
        <w:t>8</w:t>
      </w:r>
      <w:r w:rsidR="00841A3C" w:rsidRPr="00841A3C">
        <w:t>/18-</w:t>
      </w:r>
      <w:r w:rsidR="0021253E">
        <w:t>3</w:t>
      </w:r>
      <w:r w:rsidR="00841A3C">
        <w:t xml:space="preserve"> </w:t>
      </w:r>
      <w:r>
        <w:t xml:space="preserve">od </w:t>
      </w:r>
      <w:r w:rsidR="0021253E">
        <w:t>2</w:t>
      </w:r>
      <w:r w:rsidR="0068010A">
        <w:t>3</w:t>
      </w:r>
      <w:r>
        <w:t>.</w:t>
      </w:r>
      <w:r w:rsidR="005173CE">
        <w:t>0</w:t>
      </w:r>
      <w:r w:rsidR="0068010A">
        <w:t>5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962949">
        <w:t>a</w:t>
      </w:r>
      <w:r>
        <w:t xml:space="preserve"> je </w:t>
      </w:r>
      <w:r w:rsidR="0021253E">
        <w:t>Sa</w:t>
      </w:r>
      <w:r w:rsidR="0068010A">
        <w:t>bin</w:t>
      </w:r>
      <w:r w:rsidR="0021253E">
        <w:t xml:space="preserve">a </w:t>
      </w:r>
      <w:r w:rsidR="0068010A">
        <w:t>Lalić</w:t>
      </w:r>
      <w:r w:rsidR="00962949">
        <w:t xml:space="preserve"> iz Osijeka</w:t>
      </w:r>
      <w:r>
        <w:t xml:space="preserve"> za privremen</w:t>
      </w:r>
      <w:r w:rsidR="00962949">
        <w:t>u</w:t>
      </w:r>
      <w:r>
        <w:t xml:space="preserve"> stečajn</w:t>
      </w:r>
      <w:r w:rsidR="00962949">
        <w:t>u</w:t>
      </w:r>
      <w:r>
        <w:t xml:space="preserve"> upravitelj</w:t>
      </w:r>
      <w:r w:rsidR="00962949">
        <w:t>icu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lastRenderedPageBreak/>
        <w:t>Privremen</w:t>
      </w:r>
      <w:r w:rsidR="00962949">
        <w:t>a</w:t>
      </w:r>
      <w:r>
        <w:t xml:space="preserve"> stečajn</w:t>
      </w:r>
      <w:r w:rsidR="00962949">
        <w:t>a</w:t>
      </w:r>
      <w:r>
        <w:t xml:space="preserve"> upravitelj</w:t>
      </w:r>
      <w:r w:rsidR="00962949">
        <w:t>ica</w:t>
      </w:r>
      <w:r>
        <w:t xml:space="preserve"> obavi</w:t>
      </w:r>
      <w:r w:rsidR="00962949">
        <w:t>la</w:t>
      </w:r>
      <w:r>
        <w:t xml:space="preserve"> je sve potrebne radnje, te je sastavi</w:t>
      </w:r>
      <w:r w:rsidR="00962949">
        <w:t>la</w:t>
      </w:r>
      <w:r>
        <w:t xml:space="preserve"> i dostavi</w:t>
      </w:r>
      <w:r w:rsidR="00962949">
        <w:t>la</w:t>
      </w:r>
      <w:r>
        <w:t xml:space="preserve"> svoje pisano izvješće i nazoči</w:t>
      </w:r>
      <w:r w:rsidR="00962949">
        <w:t>la</w:t>
      </w:r>
      <w:r>
        <w:t xml:space="preserve"> ročištu radi izjašnjenja o prijedlogu za otvaranje stečajnog postupka i ročištu radi rasprave o uvjetima za otvar</w:t>
      </w:r>
      <w:r w:rsidR="002F0AAE">
        <w:t>anje stečajnog postupka, a dana 11</w:t>
      </w:r>
      <w:r>
        <w:t>.</w:t>
      </w:r>
      <w:r w:rsidR="00640C35">
        <w:t>0</w:t>
      </w:r>
      <w:r w:rsidR="0068010A">
        <w:t>9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2F0AAE">
        <w:t>12</w:t>
      </w:r>
      <w:r w:rsidR="0068010A" w:rsidRPr="0068010A">
        <w:t xml:space="preserve">. rujna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817E12">
        <w:t>a</w:t>
      </w:r>
      <w:r>
        <w:t xml:space="preserve"> stečajn</w:t>
      </w:r>
      <w:r w:rsidR="00817E12">
        <w:t>a</w:t>
      </w:r>
      <w:r>
        <w:t xml:space="preserve"> upravitelj</w:t>
      </w:r>
      <w:r w:rsidR="00817E12">
        <w:t>ica</w:t>
      </w:r>
      <w:r w:rsidR="00023215">
        <w:t xml:space="preserve"> </w:t>
      </w:r>
      <w:r w:rsidR="0068010A">
        <w:t>Sabina Lalić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30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B97EC2" w:rsidRPr="00B97EC2">
      <w:t>588/18-11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3215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2EAE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1D62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253E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035A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AAE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4135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E"/>
    <w:rsid w:val="006567D7"/>
    <w:rsid w:val="006578A6"/>
    <w:rsid w:val="00660127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10A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27C8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6B07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3D44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17E0F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6AE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97EC2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E7782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0E5D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0A7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0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0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0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0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0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0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0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0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St-588/2018</izvorni_sadrzaj>
    <derivirana_varijabla naziv="DomainObject.Predmet.OznakaBroj_1">St-588/2018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FIKRET FAZLIĆ j.d.o.o.</izvorni_sadrzaj>
    <derivirana_varijabla naziv="DomainObject.Predmet.ProtustrankaFormated_1">  FIKRET FAZLIĆ j.d.o.o.</derivirana_varijabla>
  </DomainObject.Predmet.ProtustrankaFormated>
  <DomainObject.Predmet.ProtustrankaFormatedOIB>
    <izvorni_sadrzaj>  FIKRET FAZLIĆ j.d.o.o., OIB 05166238584</izvorni_sadrzaj>
    <derivirana_varijabla naziv="DomainObject.Predmet.ProtustrankaFormatedOIB_1">  FIKRET FAZLIĆ j.d.o.o., OIB 05166238584</derivirana_varijabla>
  </DomainObject.Predmet.ProtustrankaFormatedOIB>
  <DomainObject.Predmet.ProtustrankaFormatedWithAdress>
    <izvorni_sadrzaj> FIKRET FAZLIĆ j.d.o.o., Kralja Zvonimira 14, 47000 Karlovac</izvorni_sadrzaj>
    <derivirana_varijabla naziv="DomainObject.Predmet.ProtustrankaFormatedWithAdress_1"> FIKRET FAZLIĆ j.d.o.o., Kralja Zvonimira 14, 47000 Karlovac</derivirana_varijabla>
  </DomainObject.Predmet.ProtustrankaFormatedWithAdress>
  <DomainObject.Predmet.ProtustrankaFormatedWithAdressOIB>
    <izvorni_sadrzaj> FIKRET FAZLIĆ j.d.o.o., OIB 05166238584, Kralja Zvonimira 14, 47000 Karlovac</izvorni_sadrzaj>
    <derivirana_varijabla naziv="DomainObject.Predmet.ProtustrankaFormatedWithAdressOIB_1"> FIKRET FAZLIĆ j.d.o.o., OIB 05166238584, Kralja Zvonimira 14, 47000 Karlovac</derivirana_varijabla>
  </DomainObject.Predmet.ProtustrankaFormatedWithAdressOIB>
  <DomainObject.Predmet.ProtustrankaWithAdress>
    <izvorni_sadrzaj>FIKRET FAZLIĆ j.d.o.o. Kralja Zvonimira 14, 47000 Karlovac</izvorni_sadrzaj>
    <derivirana_varijabla naziv="DomainObject.Predmet.ProtustrankaWithAdress_1">FIKRET FAZLIĆ j.d.o.o. Kralja Zvonimira 14, 47000 Karlovac</derivirana_varijabla>
  </DomainObject.Predmet.ProtustrankaWithAdress>
  <DomainObject.Predmet.ProtustrankaWithAdressOIB>
    <izvorni_sadrzaj>FIKRET FAZLIĆ j.d.o.o., OIB 05166238584, Kralja Zvonimira 14, 47000 Karlovac</izvorni_sadrzaj>
    <derivirana_varijabla naziv="DomainObject.Predmet.ProtustrankaWithAdressOIB_1">FIKRET FAZLIĆ j.d.o.o., OIB 05166238584, Kralja Zvonimira 14, 47000 Karlovac</derivirana_varijabla>
  </DomainObject.Predmet.ProtustrankaWithAdressOIB>
  <DomainObject.Predmet.ProtustrankaNazivFormated>
    <izvorni_sadrzaj>FIKRET FAZLIĆ j.d.o.o.</izvorni_sadrzaj>
    <derivirana_varijabla naziv="DomainObject.Predmet.ProtustrankaNazivFormated_1">FIKRET FAZLIĆ j.d.o.o.</derivirana_varijabla>
  </DomainObject.Predmet.ProtustrankaNazivFormated>
  <DomainObject.Predmet.ProtustrankaNazivFormatedOIB>
    <izvorni_sadrzaj>FIKRET FAZLIĆ j.d.o.o., OIB 05166238584</izvorni_sadrzaj>
    <derivirana_varijabla naziv="DomainObject.Predmet.ProtustrankaNazivFormatedOIB_1">FIKRET FAZLIĆ j.d.o.o., OIB 05166238584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FIKRET FAZLIĆ j.d.o.o.</item>
    </izvorni_sadrzaj>
    <derivirana_varijabla naziv="DomainObject.Predmet.ProtuStrankaListFormated_1">
      <item>FIKRET FAZLIĆ j.d.o.o.</item>
    </derivirana_varijabla>
  </DomainObject.Predmet.ProtuStrankaListFormated>
  <DomainObject.Predmet.ProtuStrankaListFormatedOIB>
    <izvorni_sadrzaj>
      <item>FIKRET FAZLIĆ j.d.o.o., OIB 05166238584</item>
    </izvorni_sadrzaj>
    <derivirana_varijabla naziv="DomainObject.Predmet.ProtuStrankaListFormatedOIB_1">
      <item>FIKRET FAZLIĆ j.d.o.o., OIB 05166238584</item>
    </derivirana_varijabla>
  </DomainObject.Predmet.ProtuStrankaListFormatedOIB>
  <DomainObject.Predmet.ProtuStrankaListFormatedWithAdress>
    <izvorni_sadrzaj>
      <item>FIKRET FAZLIĆ j.d.o.o., Kralja Zvonimira 14, 47000 Karlovac</item>
    </izvorni_sadrzaj>
    <derivirana_varijabla naziv="DomainObject.Predmet.ProtuStrankaListFormatedWithAdress_1">
      <item>FIKRET FAZLIĆ j.d.o.o., Kralja Zvonimira 14, 47000 Karlovac</item>
    </derivirana_varijabla>
  </DomainObject.Predmet.ProtuStrankaListFormatedWithAdress>
  <DomainObject.Predmet.ProtuStrankaListFormatedWithAdressOIB>
    <izvorni_sadrzaj>
      <item>FIKRET FAZLIĆ j.d.o.o., OIB 05166238584, Kralja Zvonimira 14, 47000 Karlovac</item>
    </izvorni_sadrzaj>
    <derivirana_varijabla naziv="DomainObject.Predmet.ProtuStrankaListFormatedWithAdressOIB_1">
      <item>FIKRET FAZLIĆ j.d.o.o., OIB 05166238584, Kralja Zvonimira 14, 47000 Karlovac</item>
    </derivirana_varijabla>
  </DomainObject.Predmet.ProtuStrankaListFormatedWithAdressOIB>
  <DomainObject.Predmet.ProtuStrankaListNazivFormated>
    <izvorni_sadrzaj>
      <item>FIKRET FAZLIĆ j.d.o.o.</item>
    </izvorni_sadrzaj>
    <derivirana_varijabla naziv="DomainObject.Predmet.ProtuStrankaListNazivFormated_1">
      <item>FIKRET FAZLIĆ j.d.o.o.</item>
    </derivirana_varijabla>
  </DomainObject.Predmet.ProtuStrankaListNazivFormated>
  <DomainObject.Predmet.ProtuStrankaListNazivFormatedOIB>
    <izvorni_sadrzaj>
      <item>FIKRET FAZLIĆ j.d.o.o., OIB 05166238584</item>
    </izvorni_sadrzaj>
    <derivirana_varijabla naziv="DomainObject.Predmet.ProtuStrankaListNazivFormatedOIB_1">
      <item>FIKRET FAZLIĆ j.d.o.o., OIB 05166238584</item>
    </derivirana_varijabla>
  </DomainObject.Predmet.ProtuStrankaListNazivFormatedOIB>
  <DomainObject.Predmet.OstaliListFormated>
    <izvorni_sadrzaj>
      <item>Fikret Fazlić</item>
    </izvorni_sadrzaj>
    <derivirana_varijabla naziv="DomainObject.Predmet.OstaliListFormated_1">
      <item>Fikret Fazlić</item>
    </derivirana_varijabla>
  </DomainObject.Predmet.OstaliListFormated>
  <DomainObject.Predmet.OstaliListFormatedOIB>
    <izvorni_sadrzaj>
      <item>Fikret Fazlić, OIB 89146528993</item>
    </izvorni_sadrzaj>
    <derivirana_varijabla naziv="DomainObject.Predmet.OstaliListFormatedOIB_1">
      <item>Fikret Fazlić, OIB 89146528993</item>
    </derivirana_varijabla>
  </DomainObject.Predmet.OstaliListFormatedOIB>
  <DomainObject.Predmet.OstaliListFormatedWithAdress>
    <izvorni_sadrzaj>
      <item>Fikret Fazlić, Kralja Zvonimira 14, 47000 Karlovac</item>
    </izvorni_sadrzaj>
    <derivirana_varijabla naziv="DomainObject.Predmet.OstaliListFormatedWithAdress_1">
      <item>Fikret Fazlić, Kralja Zvonimira 14, 47000 Karlovac</item>
    </derivirana_varijabla>
  </DomainObject.Predmet.OstaliListFormatedWithAdress>
  <DomainObject.Predmet.OstaliListFormatedWithAdressOIB>
    <izvorni_sadrzaj>
      <item>Fikret Fazlić, OIB 89146528993, Kralja Zvonimira 14, 47000 Karlovac</item>
    </izvorni_sadrzaj>
    <derivirana_varijabla naziv="DomainObject.Predmet.OstaliListFormatedWithAdressOIB_1">
      <item>Fikret Fazlić, OIB 89146528993, Kralja Zvonimira 14, 47000 Karlovac</item>
    </derivirana_varijabla>
  </DomainObject.Predmet.OstaliListFormatedWithAdressOIB>
  <DomainObject.Predmet.OstaliListNazivFormated>
    <izvorni_sadrzaj>
      <item>Fikret Fazlić</item>
    </izvorni_sadrzaj>
    <derivirana_varijabla naziv="DomainObject.Predmet.OstaliListNazivFormated_1">
      <item>Fikret Fazlić</item>
    </derivirana_varijabla>
  </DomainObject.Predmet.OstaliListNazivFormated>
  <DomainObject.Predmet.OstaliListNazivFormatedOIB>
    <izvorni_sadrzaj>
      <item>Fikret Fazlić, OIB 89146528993</item>
    </izvorni_sadrzaj>
    <derivirana_varijabla naziv="DomainObject.Predmet.OstaliListNazivFormatedOIB_1">
      <item>Fikret Fazlić, OIB 89146528993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FIKRET FAZLIĆ j.d.o.o.</izvorni_sadrzaj>
    <derivirana_varijabla naziv="DomainObject.Predmet.ProtustrankaIDrugi_1">FIKRET FAZLIĆ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FIKRET FAZLIĆ j.d.o.o., OIB 05166238584, Kralja Zvonimira 14, 47000 Karlovac</izvorni_sadrzaj>
    <derivirana_varijabla naziv="DomainObject.Predmet.ProtustrankaIDrugiAdressOIB_1">FIKRET FAZLIĆ j.d.o.o., OIB 05166238584, Kralja Zvonimira 14,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FIKRET FAZLIĆ j.d.o.o.</item>
      <item>FINA regionalni centar Zagreb, podružnica Karlovac</item>
      <item>Fikret Fazlić</item>
    </izvorni_sadrzaj>
    <derivirana_varijabla naziv="DomainObject.Predmet.SudioniciListNaziv_1">
      <item>FIKRET FAZLIĆ j.d.o.o.</item>
      <item>FINA regionalni centar Zagreb, podružnica Karlovac</item>
      <item>Fikret Fazlić</item>
    </derivirana_varijabla>
  </DomainObject.Predmet.SudioniciListNaziv>
  <DomainObject.Predmet.SudioniciListAdressOIB>
    <izvorni_sadrzaj>
      <item>FIKRET FAZLIĆ j.d.o.o., OIB 05166238584, Kralja Zvonimira 14,47000 Karlovac</item>
      <item>FINA regionalni centar Zagreb, podružnica Karlovac, OIB 85821130368, Vitezovićeva 1,47000 Karlovac</item>
      <item>Fikret Fazlić, OIB 89146528993, Kralja Zvonimira 14,47000 Karlovac</item>
    </izvorni_sadrzaj>
    <derivirana_varijabla naziv="DomainObject.Predmet.SudioniciListAdressOIB_1">
      <item>FIKRET FAZLIĆ j.d.o.o., OIB 05166238584, Kralja Zvonimira 14,47000 Karlovac</item>
      <item>FINA regionalni centar Zagreb, podružnica Karlovac, OIB 85821130368, Vitezovićeva 1,47000 Karlovac</item>
      <item>Fikret Fazlić, OIB 89146528993, Kralja Zvonimira 14,47000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05166238584</item>
      <item>, OIB 85821130368</item>
      <item>, OIB 89146528993</item>
    </izvorni_sadrzaj>
    <derivirana_varijabla naziv="DomainObject.Predmet.SudioniciListNazivOIB_1">
      <item>, OIB 05166238584</item>
      <item>, OIB 85821130368</item>
      <item>, OIB 89146528993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66C56E-4F5B-415C-9CC3-56367C42D6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2442</properties:Characters>
  <properties:Lines>72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2018-07-04T10:19:00Z</cp:lastPrinted>
  <dcterms:modified xmlns:xsi="http://www.w3.org/2001/XMLSchema-instance" xsi:type="dcterms:W3CDTF">2018-09-12T09:51:00Z</dcterms:modified>
  <cp:revision>19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