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51e2" w14:paraId="f9151e2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017A92">
        <w:rPr>
          <w:rFonts w:hAnsi="Times New Roman" w:ascii="Times New Roman"/>
          <w:b/>
          <w:sz w:val="24"/>
          <w:szCs w:val="24"/>
        </w:rPr>
        <w:t>59/2016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017A92">
        <w:rPr>
          <w:rFonts w:hAnsi="Times New Roman" w:ascii="Times New Roman"/>
          <w:sz w:val="24"/>
          <w:szCs w:val="24"/>
        </w:rPr>
        <w:t xml:space="preserve">UDRUGA ZA ODRŽIVI RAZVOJ I KULTURNU PROMOCIJU ŠIBENSKOG DOCA- DOLAC BUDI U ĐIRU iz Šibenika, Ulica prvoboraca 14, OIB: 11343380125,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DD3594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7D06ED">
        <w:rPr>
          <w:rFonts w:hAnsi="Times New Roman" w:ascii="Times New Roman"/>
          <w:sz w:val="24"/>
          <w:szCs w:val="24"/>
        </w:rPr>
        <w:t>UDRUGA ZA ODRŽIVI RAZVOJ I KULTURNU PROMOCIJU ŠIBENSKOG DOCA- DOLAC BUDI U ĐIRU iz Šibenika, Ulica prvoboraca 14, OIB: 11343380125</w:t>
      </w:r>
      <w:r w:rsidR="00DB4B1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iznosi </w:t>
      </w:r>
      <w:r w:rsidR="007D06ED">
        <w:rPr>
          <w:rFonts w:hAnsi="Times New Roman" w:ascii="Times New Roman"/>
          <w:sz w:val="24"/>
          <w:szCs w:val="24"/>
        </w:rPr>
        <w:t xml:space="preserve">28.256,04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7D06ED">
        <w:rPr>
          <w:rFonts w:hAnsi="Times New Roman" w:ascii="Times New Roman"/>
          <w:sz w:val="24"/>
          <w:szCs w:val="24"/>
        </w:rPr>
        <w:t>Đorđe Katalinić</w:t>
      </w:r>
      <w:r w:rsidR="00DB4B1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7D06ED">
        <w:rPr>
          <w:rFonts w:hAnsi="Times New Roman" w:ascii="Times New Roman"/>
          <w:sz w:val="24"/>
          <w:szCs w:val="24"/>
        </w:rPr>
        <w:t>59</w:t>
      </w:r>
      <w:r w:rsidR="00DB4B16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DB4B16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eljače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BC2E04" w:rsidR="007D06ED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2A3747">
        <w:rPr>
          <w:rFonts w:hAnsi="Times New Roman" w:ascii="Times New Roman"/>
          <w:sz w:val="24"/>
          <w:szCs w:val="24"/>
        </w:rPr>
        <w:t xml:space="preserve">Đorđe Katalinić, </w:t>
      </w:r>
      <w:r>
        <w:rPr>
          <w:rFonts w:hAnsi="Times New Roman" w:ascii="Times New Roman"/>
          <w:sz w:val="24"/>
          <w:szCs w:val="24"/>
        </w:rPr>
        <w:t xml:space="preserve"> </w:t>
      </w:r>
      <w:r w:rsidR="007D06ED">
        <w:rPr>
          <w:rFonts w:hAnsi="Times New Roman" w:ascii="Times New Roman"/>
          <w:sz w:val="24"/>
          <w:szCs w:val="24"/>
        </w:rPr>
        <w:t>UDRUGA ZA ODRŽIVI RAZVOJ I KULTURNU PROMOCIJU ŠIBENSKOG DOCA- DOLAC BUDI U ĐIRU iz Šibenika, Ulica prvoboraca 14</w:t>
      </w:r>
    </w:p>
    <w:p w:rsidRDefault="00BC2E04" w:rsidP="00BC2E04" w:rsidR="00BC2E0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Računovodstvu suda 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051" w:rsidP="00DD3594" w:rsidR="00AF2051">
      <w:pPr>
        <w:spacing w:lineRule="auto" w:line="240" w:after="0"/>
      </w:pPr>
      <w:r>
        <w:separator/>
      </w:r>
    </w:p>
  </w:endnote>
  <w:endnote w:id="0" w:type="continuationSeparator">
    <w:p w:rsidRDefault="00AF2051" w:rsidP="00DD3594" w:rsidR="00AF20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051" w:rsidP="00DD3594" w:rsidR="00AF2051">
      <w:pPr>
        <w:spacing w:lineRule="auto" w:line="240" w:after="0"/>
      </w:pPr>
      <w:r>
        <w:separator/>
      </w:r>
    </w:p>
  </w:footnote>
  <w:footnote w:id="0" w:type="continuationSeparator">
    <w:p w:rsidRDefault="00AF2051" w:rsidP="00DD3594" w:rsidR="00AF20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>
      <w:tab/>
      <w:t>9St-59/16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17A92"/>
    <w:rsid w:val="002A3747"/>
    <w:rsid w:val="007D06ED"/>
    <w:rsid w:val="00AF2051"/>
    <w:rsid w:val="00BC2E04"/>
    <w:rsid w:val="00C34D5D"/>
    <w:rsid w:val="00C5699B"/>
    <w:rsid w:val="00D14D5A"/>
    <w:rsid w:val="00DB4B16"/>
    <w:rsid w:val="00DD3594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56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9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9B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9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9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56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9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9B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9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9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St-59/2016-4</izvorni_sadrzaj>
    <derivirana_varijabla naziv="DomainObject.Oznaka_1">St-59/2016-4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St-59/2016</izvorni_sadrzaj>
    <derivirana_varijabla naziv="DomainObject.Predmet.OznakaBroj_1">St-59/2016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ODRŽIVI RAZVOJ I KULTURNU PROMOCIJU ŠIBENSKOG DOCA - DOLAC BUDI U ĐIRU</izvorni_sadrzaj>
    <derivirana_varijabla naziv="DomainObject.Predmet.ProtustrankaFormated_1">  UDRUGA ZA ODRŽIVI RAZVOJ I KULTURNU PROMOCIJU ŠIBENSKOG DOCA - DOLAC BUDI U ĐIRU</derivirana_varijabla>
  </DomainObject.Predmet.ProtustrankaFormated>
  <DomainObject.Predmet.ProtustrankaFormatedOIB>
    <izvorni_sadrzaj>  UDRUGA ZA ODRŽIVI RAZVOJ I KULTURNU PROMOCIJU ŠIBENSKOG DOCA - DOLAC BUDI U ĐIRU, OIB 11343380125</izvorni_sadrzaj>
    <derivirana_varijabla naziv="DomainObject.Predmet.ProtustrankaFormatedOIB_1">  UDRUGA ZA ODRŽIVI RAZVOJ I KULTURNU PROMOCIJU ŠIBENSKOG DOCA - DOLAC BUDI U ĐIRU, OIB 11343380125</derivirana_varijabla>
  </DomainObject.Predmet.ProtustrankaFormatedOIB>
  <DomainObject.Predmet.ProtustrankaFormatedWithAdress>
    <izvorni_sadrzaj> UDRUGA ZA ODRŽIVI RAZVOJ I KULTURNU PROMOCIJU ŠIBENSKOG DOCA - DOLAC BUDI U ĐIRU, Ulica prvoboraca 14, 22000 Šibenik</izvorni_sadrzaj>
    <derivirana_varijabla naziv="DomainObject.Predmet.ProtustrankaFormatedWithAdress_1"> UDRUGA ZA ODRŽIVI RAZVOJ I KULTURNU PROMOCIJU ŠIBENSKOG DOCA - DOLAC BUDI U ĐIRU, Ulica prvoboraca 14, 22000 Šibenik</derivirana_varijabla>
  </DomainObject.Predmet.ProtustrankaFormatedWithAdress>
  <DomainObject.Predmet.ProtustrankaFormatedWithAdressOIB>
    <izvorni_sadrzaj> UDRUGA ZA ODRŽIVI RAZVOJ I KULTURNU PROMOCIJU ŠIBENSKOG DOCA - DOLAC BUDI U ĐIRU, OIB 11343380125, Ulica prvoboraca 14, 22000 Šibenik</izvorni_sadrzaj>
    <derivirana_varijabla naziv="DomainObject.Predmet.ProtustrankaFormatedWithAdressOIB_1"> UDRUGA ZA ODRŽIVI RAZVOJ I KULTURNU PROMOCIJU ŠIBENSKOG DOCA - DOLAC BUDI U ĐIRU, OIB 11343380125, Ulica prvoboraca 14, 22000 Šibenik</derivirana_varijabla>
  </DomainObject.Predmet.ProtustrankaFormatedWithAdressOIB>
  <DomainObject.Predmet.ProtustrankaWithAdress>
    <izvorni_sadrzaj>UDRUGA ZA ODRŽIVI RAZVOJ I KULTURNU PROMOCIJU ŠIBENSKOG DOCA - DOLAC BUDI U ĐIRU Ulica prvoboraca 14, 22000 Šibenik</izvorni_sadrzaj>
    <derivirana_varijabla naziv="DomainObject.Predmet.ProtustrankaWithAdress_1">UDRUGA ZA ODRŽIVI RAZVOJ I KULTURNU PROMOCIJU ŠIBENSKOG DOCA - DOLAC BUDI U ĐIRU Ulica prvoboraca 14, 22000 Šibenik</derivirana_varijabla>
  </DomainObject.Predmet.ProtustrankaWithAdress>
  <DomainObject.Predmet.ProtustrankaWithAdressOIB>
    <izvorni_sadrzaj>UDRUGA ZA ODRŽIVI RAZVOJ I KULTURNU PROMOCIJU ŠIBENSKOG DOCA - DOLAC BUDI U ĐIRU, OIB 11343380125, Ulica prvoboraca 14, 22000 Šibenik</izvorni_sadrzaj>
    <derivirana_varijabla naziv="DomainObject.Predmet.ProtustrankaWithAdressOIB_1">UDRUGA ZA ODRŽIVI RAZVOJ I KULTURNU PROMOCIJU ŠIBENSKOG DOCA - DOLAC BUDI U ĐIRU, OIB 11343380125, Ulica prvoboraca 14, 22000 Šibenik</derivirana_varijabla>
  </DomainObject.Predmet.ProtustrankaWithAdressOIB>
  <DomainObject.Predmet.ProtustrankaNazivFormated>
    <izvorni_sadrzaj>UDRUGA ZA ODRŽIVI RAZVOJ I KULTURNU PROMOCIJU ŠIBENSKOG DOCA - DOLAC BUDI U ĐIRU</izvorni_sadrzaj>
    <derivirana_varijabla naziv="DomainObject.Predmet.ProtustrankaNazivFormated_1">UDRUGA ZA ODRŽIVI RAZVOJ I KULTURNU PROMOCIJU ŠIBENSKOG DOCA - DOLAC BUDI U ĐIRU</derivirana_varijabla>
  </DomainObject.Predmet.ProtustrankaNazivFormated>
  <DomainObject.Predmet.ProtustrankaNazivFormatedOIB>
    <izvorni_sadrzaj>UDRUGA ZA ODRŽIVI RAZVOJ I KULTURNU PROMOCIJU ŠIBENSKOG DOCA - DOLAC BUDI U ĐIRU, OIB 11343380125</izvorni_sadrzaj>
    <derivirana_varijabla naziv="DomainObject.Predmet.ProtustrankaNazivFormatedOIB_1">UDRUGA ZA ODRŽIVI RAZVOJ I KULTURNU PROMOCIJU ŠIBENSKOG DOCA - DOLAC BUDI U ĐIRU, OIB 11343380125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ODRŽIVI RAZVOJ I KULTURNU PROMOCIJU ŠIBENSKOG DOCA - DOLAC BUDI U ĐIRU</item>
    </izvorni_sadrzaj>
    <derivirana_varijabla naziv="DomainObject.Predmet.ProtuStrankaListFormated_1">
      <item>UDRUGA ZA ODRŽIVI RAZVOJ I KULTURNU PROMOCIJU ŠIBENSKOG DOCA - DOLAC BUDI U ĐIRU</item>
    </derivirana_varijabla>
  </DomainObject.Predmet.ProtuStrankaListFormated>
  <DomainObject.Predmet.ProtuStrankaListFormatedOIB>
    <izvorni_sadrzaj>
      <item>UDRUGA ZA ODRŽIVI RAZVOJ I KULTURNU PROMOCIJU ŠIBENSKOG DOCA - DOLAC BUDI U ĐIRU, OIB 11343380125</item>
    </izvorni_sadrzaj>
    <derivirana_varijabla naziv="DomainObject.Predmet.ProtuStrankaListFormatedOIB_1">
      <item>UDRUGA ZA ODRŽIVI RAZVOJ I KULTURNU PROMOCIJU ŠIBENSKOG DOCA - DOLAC BUDI U ĐIRU, OIB 11343380125</item>
    </derivirana_varijabla>
  </DomainObject.Predmet.ProtuStrankaListFormatedOIB>
  <DomainObject.Predmet.ProtuStrankaListFormatedWithAdress>
    <izvorni_sadrzaj>
      <item>UDRUGA ZA ODRŽIVI RAZVOJ I KULTURNU PROMOCIJU ŠIBENSKOG DOCA - DOLAC BUDI U ĐIRU, Ulica prvoboraca 14, 22000 Šibenik</item>
    </izvorni_sadrzaj>
    <derivirana_varijabla naziv="DomainObject.Predmet.ProtuStrankaListFormatedWithAdress_1">
      <item>UDRUGA ZA ODRŽIVI RAZVOJ I KULTURNU PROMOCIJU ŠIBENSKOG DOCA - DOLAC BUDI U ĐIRU, Ulica prvoboraca 14, 22000 Šibenik</item>
    </derivirana_varijabla>
  </DomainObject.Predmet.ProtuStrankaListFormatedWithAdress>
  <DomainObject.Predmet.ProtuStrankaListFormatedWithAdressOIB>
    <izvorni_sadrzaj>
      <item>UDRUGA ZA ODRŽIVI RAZVOJ I KULTURNU PROMOCIJU ŠIBENSKOG DOCA - DOLAC BUDI U ĐIRU, OIB 11343380125, Ulica prvoboraca 14, 22000 Šibenik</item>
    </izvorni_sadrzaj>
    <derivirana_varijabla naziv="DomainObject.Predmet.ProtuStrankaListFormatedWithAdressOIB_1">
      <item>UDRUGA ZA ODRŽIVI RAZVOJ I KULTURNU PROMOCIJU ŠIBENSKOG DOCA - DOLAC BUDI U ĐIRU, OIB 11343380125, Ulica prvoboraca 14, 22000 Šibenik</item>
    </derivirana_varijabla>
  </DomainObject.Predmet.ProtuStrankaListFormatedWithAdressOIB>
  <DomainObject.Predmet.ProtuStrankaListNazivFormated>
    <izvorni_sadrzaj>
      <item>UDRUGA ZA ODRŽIVI RAZVOJ I KULTURNU PROMOCIJU ŠIBENSKOG DOCA - DOLAC BUDI U ĐIRU</item>
    </izvorni_sadrzaj>
    <derivirana_varijabla naziv="DomainObject.Predmet.ProtuStrankaListNazivFormated_1">
      <item>UDRUGA ZA ODRŽIVI RAZVOJ I KULTURNU PROMOCIJU ŠIBENSKOG DOCA - DOLAC BUDI U ĐIRU</item>
    </derivirana_varijabla>
  </DomainObject.Predmet.ProtuStrankaListNazivFormated>
  <DomainObject.Predmet.ProtuStrankaListNazivFormatedOIB>
    <izvorni_sadrzaj>
      <item>UDRUGA ZA ODRŽIVI RAZVOJ I KULTURNU PROMOCIJU ŠIBENSKOG DOCA - DOLAC BUDI U ĐIRU, OIB 11343380125</item>
    </izvorni_sadrzaj>
    <derivirana_varijabla naziv="DomainObject.Predmet.ProtuStrankaListNazivFormatedOIB_1">
      <item>UDRUGA ZA ODRŽIVI RAZVOJ I KULTURNU PROMOCIJU ŠIBENSKOG DOCA - DOLAC BUDI U ĐIRU, OIB 11343380125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St-59/2016-4</izvorni_sadrzaj>
    <derivirana_varijabla naziv="DomainObject.PoslovniBrojDokumenta_1">St-59/2016-4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ODRŽIVI RAZVOJ I KULTURNU PROMOCIJU ŠIBENSKOG DOCA - DOLAC BUDI U ĐIRU</izvorni_sadrzaj>
    <derivirana_varijabla naziv="DomainObject.Predmet.ProtustrankaIDrugi_1">UDRUGA ZA ODRŽIVI RAZVOJ I KULTURNU PROMOCIJU ŠIBENSKOG DOCA - DOLAC BUDI U ĐIRU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ODRŽIVI RAZVOJ I KULTURNU PROMOCIJU ŠIBENSKOG DOCA - DOLAC BUDI U ĐIRU, OIB 11343380125, Ulica prvoboraca 14, 22000 Šibenik</izvorni_sadrzaj>
    <derivirana_varijabla naziv="DomainObject.Predmet.ProtustrankaIDrugiAdressOIB_1">UDRUGA ZA ODRŽIVI RAZVOJ I KULTURNU PROMOCIJU ŠIBENSKOG DOCA - DOLAC BUDI U ĐIRU, OIB 11343380125, Ulica prvoboraca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ODRŽIVI RAZVOJ I KULTURNU PROMOCIJU ŠIBENSKOG DOCA - DOLAC BUDI U ĐIRU</item>
    </izvorni_sadrzaj>
    <derivirana_varijabla naziv="DomainObject.Predmet.SudioniciListNaziv_1">
      <item>FINA - Podružnica Šibenik</item>
      <item>UDRUGA ZA ODRŽIVI RAZVOJ I KULTURNU PROMOCIJU ŠIBENSKOG DOCA - DOLAC BUDI U ĐIRU</item>
    </derivirana_varijabla>
  </DomainObject.Predmet.SudioniciListNaziv>
  <DomainObject.Predmet.SudioniciListAdressOIB>
    <izvorni_sadrzaj>
      <item>FINA - Podružnica Šibenik, OIB 85821130368, Perivoj L. Marune 1,22000 Šibenik</item>
      <item>UDRUGA ZA ODRŽIVI RAZVOJ I KULTURNU PROMOCIJU ŠIBENSKOG DOCA - DOLAC BUDI U ĐIRU, OIB 11343380125, Ulica prvoboraca 14,22000 Šibenik</item>
    </izvorni_sadrzaj>
    <derivirana_varijabla naziv="DomainObject.Predmet.SudioniciListAdressOIB_1">
      <item>FINA - Podružnica Šibenik, OIB 85821130368, Perivoj L. Marune 1,22000 Šibenik</item>
      <item>UDRUGA ZA ODRŽIVI RAZVOJ I KULTURNU PROMOCIJU ŠIBENSKOG DOCA - DOLAC BUDI U ĐIRU, OIB 11343380125, Ulica prvoboraca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11343380125</item>
    </izvorni_sadrzaj>
    <derivirana_varijabla naziv="DomainObject.Predmet.SudioniciListNazivOIB_1">
      <item>, OIB 85821130368</item>
      <item>, OIB 11343380125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2357</properties:Characters>
  <properties:Lines>76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2016-02-15T09:35:00Z</dcterms:created>
  <dc:creator>Marina Gulin</dc:creator>
  <cp:lastModifiedBy>Marina Gulin</cp:lastModifiedBy>
  <dcterms:modified xmlns:xsi="http://www.w3.org/2001/XMLSchema-instance" xsi:type="dcterms:W3CDTF">2016-02-15T11:49:00Z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