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b595" w14:paraId="41cb595" w:rsidRDefault="0097040B" w:rsidP="00B91341" w:rsidR="00B91341" w:rsidRPr="00E41EDF">
      <w:pPr>
        <w:pStyle w:val="Tijeloteksta"/>
        <w:jc w:val="both"/>
        <w:outlineLvl w:val="0"/>
        <w15:collapsed w:val="false"/>
        <w:rPr>
          <w:rFonts w:cs="Times New Roman" w:hAnsi="Times New Roman" w:ascii="Times New Roman"/>
          <w:b/>
          <w:sz w:val="24"/>
        </w:rPr>
      </w:pPr>
      <w:bookmarkStart w:name="_GoBack" w:id="0"/>
      <w:bookmarkEnd w:id="0"/>
      <w:r w:rsidRPr="00E41EDF">
        <w:rPr>
          <w:rFonts w:cs="Times New Roman" w:hAnsi="Times New Roman" w:ascii="Times New Roman"/>
          <w:sz w:val="24"/>
        </w:rPr>
        <w:t xml:space="preserve">   </w:t>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244310" w:rsidR="00E41EDF" w:rsidRPr="00E41EDF">
        <w:tc>
          <w:tcPr>
            <w:tcW w:type="dxa" w:w="3060"/>
          </w:tcPr>
          <w:p w:rsidRDefault="00E41EDF" w:rsidP="00244310" w:rsidR="00E41EDF" w:rsidRPr="00E41EDF">
            <w:pPr>
              <w:pStyle w:val="Naslov2"/>
              <w:rPr>
                <w:b w:val="false"/>
                <w:bCs w:val="false"/>
                <w:i/>
                <w:sz w:val="24"/>
              </w:rPr>
            </w:pPr>
            <w:r w:rsidRPr="00E41EDF">
              <w:rPr>
                <w:i/>
                <w:noProof/>
                <w:sz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41EDF" w:rsidP="00244310" w:rsidR="00E41EDF" w:rsidRPr="00E41EDF">
            <w:pPr>
              <w:pStyle w:val="Naslov2"/>
              <w:rPr>
                <w:b w:val="false"/>
                <w:bCs w:val="false"/>
                <w:i/>
                <w:sz w:val="24"/>
              </w:rPr>
            </w:pPr>
            <w:r w:rsidRPr="00E41EDF">
              <w:rPr>
                <w:b w:val="false"/>
                <w:bCs w:val="false"/>
                <w:sz w:val="24"/>
              </w:rPr>
              <w:t>REPUBLIKA HRVATSKA</w:t>
            </w:r>
          </w:p>
          <w:p w:rsidRDefault="00E41EDF" w:rsidP="00244310" w:rsidR="00E41EDF" w:rsidRPr="00E41EDF">
            <w:pPr>
              <w:rPr>
                <w:sz w:val="24"/>
                <w:szCs w:val="24"/>
              </w:rPr>
            </w:pPr>
            <w:r w:rsidRPr="00E41EDF">
              <w:rPr>
                <w:sz w:val="24"/>
                <w:szCs w:val="24"/>
              </w:rPr>
              <w:t>Trgovački sud u Zagrebu</w:t>
            </w:r>
          </w:p>
          <w:p w:rsidRDefault="00E41EDF" w:rsidP="00244310" w:rsidR="00E41EDF" w:rsidRPr="00E41EDF">
            <w:pPr>
              <w:rPr>
                <w:sz w:val="24"/>
                <w:szCs w:val="24"/>
              </w:rPr>
            </w:pPr>
            <w:r w:rsidRPr="00E41EDF">
              <w:rPr>
                <w:sz w:val="24"/>
                <w:szCs w:val="24"/>
              </w:rPr>
              <w:t>Zagreb, Amruševa 2/II</w:t>
            </w:r>
          </w:p>
        </w:tc>
      </w:tr>
    </w:tbl>
    <w:p w:rsidRDefault="00E41EDF" w:rsidP="00E41EDF" w:rsidR="00E41EDF" w:rsidRPr="00E41EDF">
      <w:pPr>
        <w:jc w:val="right"/>
        <w:rPr>
          <w:sz w:val="24"/>
          <w:szCs w:val="24"/>
        </w:rPr>
      </w:pPr>
      <w:r w:rsidRPr="00E41EDF">
        <w:rPr>
          <w:sz w:val="24"/>
          <w:szCs w:val="24"/>
          <w:lang w:val="pt-BR"/>
        </w:rPr>
        <w:br w:clear="all" w:type="textWrapping"/>
        <w:t xml:space="preserve">                                    </w:t>
      </w:r>
    </w:p>
    <w:p w:rsidRDefault="00E41EDF" w:rsidP="00E41EDF" w:rsidR="00E41EDF" w:rsidRPr="00E41EDF">
      <w:pPr>
        <w:jc w:val="center"/>
        <w:rPr>
          <w:sz w:val="24"/>
          <w:szCs w:val="24"/>
        </w:rPr>
      </w:pPr>
      <w:r w:rsidRPr="00E41EDF">
        <w:rPr>
          <w:sz w:val="24"/>
          <w:szCs w:val="24"/>
        </w:rPr>
        <w:t>R E P U B L I K A  H R V A T S K A</w:t>
      </w:r>
    </w:p>
    <w:p w:rsidRDefault="00E41EDF" w:rsidP="00E41EDF" w:rsidR="00E41EDF" w:rsidRPr="00E41EDF">
      <w:pPr>
        <w:rPr>
          <w:sz w:val="24"/>
          <w:szCs w:val="24"/>
        </w:rPr>
      </w:pPr>
      <w:r w:rsidRPr="00E41EDF">
        <w:rPr>
          <w:b/>
          <w:sz w:val="24"/>
          <w:szCs w:val="24"/>
        </w:rPr>
        <w:tab/>
      </w:r>
      <w:r w:rsidRPr="00E41EDF">
        <w:rPr>
          <w:b/>
          <w:sz w:val="24"/>
          <w:szCs w:val="24"/>
        </w:rPr>
        <w:tab/>
      </w:r>
      <w:r w:rsidRPr="00E41EDF">
        <w:rPr>
          <w:b/>
          <w:sz w:val="24"/>
          <w:szCs w:val="24"/>
        </w:rPr>
        <w:tab/>
      </w:r>
      <w:r w:rsidRPr="00E41EDF">
        <w:rPr>
          <w:b/>
          <w:sz w:val="24"/>
          <w:szCs w:val="24"/>
        </w:rPr>
        <w:tab/>
      </w:r>
      <w:r w:rsidRPr="00E41EDF">
        <w:rPr>
          <w:b/>
          <w:sz w:val="24"/>
          <w:szCs w:val="24"/>
        </w:rPr>
        <w:tab/>
      </w:r>
      <w:r w:rsidRPr="00E41EDF">
        <w:rPr>
          <w:b/>
          <w:sz w:val="24"/>
          <w:szCs w:val="24"/>
        </w:rPr>
        <w:tab/>
      </w:r>
      <w:r w:rsidRPr="00E41EDF">
        <w:rPr>
          <w:b/>
          <w:sz w:val="24"/>
          <w:szCs w:val="24"/>
        </w:rPr>
        <w:tab/>
      </w:r>
      <w:r w:rsidRPr="00E41EDF">
        <w:rPr>
          <w:b/>
          <w:sz w:val="24"/>
          <w:szCs w:val="24"/>
        </w:rPr>
        <w:tab/>
      </w:r>
      <w:r w:rsidRPr="00E41EDF">
        <w:rPr>
          <w:sz w:val="24"/>
          <w:szCs w:val="24"/>
        </w:rPr>
        <w:t xml:space="preserve">               </w:t>
      </w:r>
    </w:p>
    <w:p w:rsidRDefault="00E41EDF" w:rsidP="00E41EDF" w:rsidR="00E41EDF" w:rsidRPr="00E41EDF">
      <w:pPr>
        <w:ind w:left="2880"/>
        <w:jc w:val="right"/>
        <w:rPr>
          <w:sz w:val="24"/>
          <w:szCs w:val="24"/>
        </w:rPr>
      </w:pPr>
      <w:r w:rsidRPr="00E41EDF">
        <w:rPr>
          <w:b/>
          <w:sz w:val="24"/>
          <w:szCs w:val="24"/>
        </w:rPr>
        <w:t xml:space="preserve">   </w:t>
      </w:r>
      <w:r w:rsidRPr="00E41EDF">
        <w:rPr>
          <w:sz w:val="24"/>
          <w:szCs w:val="24"/>
        </w:rPr>
        <w:t xml:space="preserve">R J E Š E NJ E </w:t>
      </w:r>
      <w:r w:rsidRPr="00E41EDF">
        <w:rPr>
          <w:sz w:val="24"/>
          <w:szCs w:val="24"/>
        </w:rPr>
        <w:tab/>
      </w:r>
      <w:r w:rsidRPr="00E41EDF">
        <w:rPr>
          <w:sz w:val="24"/>
          <w:szCs w:val="24"/>
        </w:rPr>
        <w:tab/>
      </w:r>
      <w:r w:rsidRPr="00E41EDF">
        <w:rPr>
          <w:sz w:val="24"/>
          <w:szCs w:val="24"/>
        </w:rPr>
        <w:tab/>
      </w:r>
      <w:r w:rsidRPr="00E41EDF">
        <w:rPr>
          <w:sz w:val="24"/>
          <w:szCs w:val="24"/>
        </w:rPr>
        <w:tab/>
      </w:r>
      <w:r w:rsidRPr="00E41EDF">
        <w:rPr>
          <w:sz w:val="24"/>
          <w:szCs w:val="24"/>
        </w:rPr>
        <w:tab/>
      </w:r>
    </w:p>
    <w:p w:rsidRDefault="00E41EDF" w:rsidP="00E41EDF" w:rsidR="00E41EDF" w:rsidRPr="00E41EDF">
      <w:pPr>
        <w:jc w:val="both"/>
        <w:rPr>
          <w:b/>
          <w:sz w:val="24"/>
          <w:szCs w:val="24"/>
        </w:rPr>
      </w:pPr>
      <w:r w:rsidRPr="00E41EDF">
        <w:rPr>
          <w:b/>
          <w:sz w:val="24"/>
          <w:szCs w:val="24"/>
        </w:rPr>
        <w:tab/>
      </w:r>
    </w:p>
    <w:p w:rsidRDefault="00E41EDF" w:rsidP="00E41EDF" w:rsidR="00E41EDF" w:rsidRPr="00E41EDF">
      <w:pPr>
        <w:jc w:val="both"/>
        <w:rPr>
          <w:sz w:val="24"/>
          <w:szCs w:val="24"/>
        </w:rPr>
      </w:pPr>
      <w:r w:rsidRPr="00E41EDF">
        <w:rPr>
          <w:sz w:val="24"/>
          <w:szCs w:val="24"/>
        </w:rPr>
        <w:t>Trgovački sud u Zagrebu, po sucu Nikoli Ribariću, u stečajnom nad dužnikom TEHNOKONTROLA d.o.o. u stečaju, Sesvete, Kašinska 9, OIB: 62668926122, MBS: 080085071, dana 19. listopada 2016. godine,</w:t>
      </w:r>
    </w:p>
    <w:p w:rsidRDefault="001C4181" w:rsidP="00B91341" w:rsidR="001C4181" w:rsidRPr="00E41EDF">
      <w:pPr>
        <w:pStyle w:val="Tijeloteksta"/>
        <w:jc w:val="both"/>
        <w:outlineLvl w:val="0"/>
        <w:rPr>
          <w:rFonts w:cs="Times New Roman" w:hAnsi="Times New Roman" w:ascii="Times New Roman"/>
          <w:b/>
          <w:sz w:val="24"/>
        </w:rPr>
      </w:pPr>
    </w:p>
    <w:p w:rsidRDefault="002179C2" w:rsidP="001C4181" w:rsidR="002179C2" w:rsidRPr="00E41EDF">
      <w:pPr>
        <w:jc w:val="center"/>
        <w:rPr>
          <w:sz w:val="24"/>
          <w:szCs w:val="24"/>
        </w:rPr>
      </w:pPr>
      <w:r w:rsidRPr="00E41EDF">
        <w:rPr>
          <w:sz w:val="24"/>
          <w:szCs w:val="24"/>
        </w:rPr>
        <w:t>r i j e š i o    j e</w:t>
      </w:r>
    </w:p>
    <w:p w:rsidRDefault="0097040B" w:rsidP="002179C2" w:rsidR="0097040B" w:rsidRPr="00E41EDF">
      <w:pPr>
        <w:jc w:val="center"/>
        <w:rPr>
          <w:sz w:val="24"/>
          <w:szCs w:val="24"/>
        </w:rPr>
      </w:pPr>
    </w:p>
    <w:p w:rsidRDefault="001C4181" w:rsidP="00304A65" w:rsidR="008E6585" w:rsidRPr="00E41EDF">
      <w:pPr>
        <w:jc w:val="both"/>
        <w:rPr>
          <w:sz w:val="24"/>
          <w:szCs w:val="24"/>
        </w:rPr>
      </w:pPr>
      <w:r w:rsidRPr="00E41EDF">
        <w:rPr>
          <w:sz w:val="24"/>
          <w:szCs w:val="24"/>
        </w:rPr>
        <w:t xml:space="preserve">Odbija se zahtjev za razrješenje </w:t>
      </w:r>
      <w:r w:rsidR="00A80C2B" w:rsidRPr="00E41EDF">
        <w:rPr>
          <w:sz w:val="24"/>
          <w:szCs w:val="24"/>
        </w:rPr>
        <w:t xml:space="preserve">privremenog </w:t>
      </w:r>
      <w:r w:rsidRPr="00E41EDF">
        <w:rPr>
          <w:sz w:val="24"/>
          <w:szCs w:val="24"/>
        </w:rPr>
        <w:t xml:space="preserve">stečajnog upravitelja </w:t>
      </w:r>
      <w:r w:rsidR="00304A65" w:rsidRPr="00E41EDF">
        <w:rPr>
          <w:sz w:val="24"/>
          <w:szCs w:val="24"/>
        </w:rPr>
        <w:t>VELIMIRA SLAMAR, Varaždin, M. Krleže 1/1, OIB: 69715502514, od</w:t>
      </w:r>
      <w:r w:rsidRPr="00E41EDF">
        <w:rPr>
          <w:sz w:val="24"/>
          <w:szCs w:val="24"/>
        </w:rPr>
        <w:t xml:space="preserve"> </w:t>
      </w:r>
      <w:r w:rsidR="00304A65" w:rsidRPr="00E41EDF">
        <w:rPr>
          <w:sz w:val="24"/>
          <w:szCs w:val="24"/>
        </w:rPr>
        <w:t>1</w:t>
      </w:r>
      <w:r w:rsidR="00E41EDF" w:rsidRPr="00E41EDF">
        <w:rPr>
          <w:sz w:val="24"/>
          <w:szCs w:val="24"/>
        </w:rPr>
        <w:t>8</w:t>
      </w:r>
      <w:r w:rsidRPr="00E41EDF">
        <w:rPr>
          <w:sz w:val="24"/>
          <w:szCs w:val="24"/>
        </w:rPr>
        <w:t>.</w:t>
      </w:r>
      <w:r w:rsidR="00B91341" w:rsidRPr="00E41EDF">
        <w:rPr>
          <w:sz w:val="24"/>
          <w:szCs w:val="24"/>
        </w:rPr>
        <w:t xml:space="preserve"> li</w:t>
      </w:r>
      <w:r w:rsidR="00A80C2B" w:rsidRPr="00E41EDF">
        <w:rPr>
          <w:sz w:val="24"/>
          <w:szCs w:val="24"/>
        </w:rPr>
        <w:t>stopada</w:t>
      </w:r>
      <w:r w:rsidRPr="00E41EDF">
        <w:rPr>
          <w:sz w:val="24"/>
          <w:szCs w:val="24"/>
        </w:rPr>
        <w:t xml:space="preserve"> 2016.</w:t>
      </w:r>
      <w:r w:rsidR="008E6585" w:rsidRPr="00E41EDF">
        <w:rPr>
          <w:sz w:val="24"/>
          <w:szCs w:val="24"/>
        </w:rPr>
        <w:t xml:space="preserve"> </w:t>
      </w:r>
    </w:p>
    <w:p w:rsidRDefault="00963321" w:rsidR="00963321" w:rsidRPr="00E41EDF">
      <w:pPr>
        <w:jc w:val="center"/>
        <w:rPr>
          <w:sz w:val="24"/>
          <w:szCs w:val="24"/>
        </w:rPr>
      </w:pPr>
    </w:p>
    <w:p w:rsidRDefault="00E2474F" w:rsidR="00E2474F" w:rsidRPr="00E41EDF">
      <w:pPr>
        <w:jc w:val="center"/>
        <w:rPr>
          <w:sz w:val="24"/>
          <w:szCs w:val="24"/>
        </w:rPr>
      </w:pPr>
    </w:p>
    <w:p w:rsidRDefault="008E6585" w:rsidR="008E6585" w:rsidRPr="00E41EDF">
      <w:pPr>
        <w:jc w:val="center"/>
        <w:rPr>
          <w:sz w:val="24"/>
          <w:szCs w:val="24"/>
        </w:rPr>
      </w:pPr>
      <w:r w:rsidRPr="00E41EDF">
        <w:rPr>
          <w:sz w:val="24"/>
          <w:szCs w:val="24"/>
        </w:rPr>
        <w:t>Obrazloženje</w:t>
      </w:r>
    </w:p>
    <w:p w:rsidRDefault="00E2474F" w:rsidR="00E2474F" w:rsidRPr="00E41EDF">
      <w:pPr>
        <w:jc w:val="center"/>
        <w:rPr>
          <w:sz w:val="24"/>
          <w:szCs w:val="24"/>
        </w:rPr>
      </w:pPr>
    </w:p>
    <w:p w:rsidRDefault="00D47737" w:rsidP="00B91341" w:rsidR="00B91341" w:rsidRPr="00E41EDF">
      <w:pPr>
        <w:pStyle w:val="BodyText21"/>
        <w:ind w:firstLine="720" w:left="0"/>
        <w:rPr>
          <w:rFonts w:hAnsi="Times New Roman" w:ascii="Times New Roman"/>
          <w:szCs w:val="24"/>
        </w:rPr>
      </w:pPr>
      <w:r w:rsidRPr="00E41EDF">
        <w:rPr>
          <w:rFonts w:hAnsi="Times New Roman" w:ascii="Times New Roman"/>
          <w:szCs w:val="24"/>
        </w:rPr>
        <w:t>Rješenjem ovog suda</w:t>
      </w:r>
      <w:r w:rsidR="005A1069" w:rsidRPr="00E41EDF">
        <w:rPr>
          <w:rFonts w:hAnsi="Times New Roman" w:ascii="Times New Roman"/>
          <w:szCs w:val="24"/>
        </w:rPr>
        <w:t>,</w:t>
      </w:r>
      <w:r w:rsidR="00304A65" w:rsidRPr="00E41EDF">
        <w:rPr>
          <w:rFonts w:hAnsi="Times New Roman" w:ascii="Times New Roman"/>
          <w:szCs w:val="24"/>
        </w:rPr>
        <w:t xml:space="preserve"> broj gornji od </w:t>
      </w:r>
      <w:r w:rsidR="00E41EDF">
        <w:rPr>
          <w:rFonts w:hAnsi="Times New Roman" w:ascii="Times New Roman"/>
          <w:szCs w:val="24"/>
        </w:rPr>
        <w:t>12</w:t>
      </w:r>
      <w:r w:rsidRPr="00E41EDF">
        <w:rPr>
          <w:rFonts w:hAnsi="Times New Roman" w:ascii="Times New Roman"/>
          <w:szCs w:val="24"/>
        </w:rPr>
        <w:t>.</w:t>
      </w:r>
      <w:r w:rsidR="00E41EDF">
        <w:rPr>
          <w:rFonts w:hAnsi="Times New Roman" w:ascii="Times New Roman"/>
          <w:szCs w:val="24"/>
        </w:rPr>
        <w:t xml:space="preserve"> listopada</w:t>
      </w:r>
      <w:r w:rsidRPr="00E41EDF">
        <w:rPr>
          <w:rFonts w:hAnsi="Times New Roman" w:ascii="Times New Roman"/>
          <w:szCs w:val="24"/>
        </w:rPr>
        <w:t xml:space="preserve"> 2016.</w:t>
      </w:r>
      <w:r w:rsidR="005A1069" w:rsidRPr="00E41EDF">
        <w:rPr>
          <w:rFonts w:hAnsi="Times New Roman" w:ascii="Times New Roman"/>
          <w:szCs w:val="24"/>
        </w:rPr>
        <w:t>,</w:t>
      </w:r>
      <w:r w:rsidRPr="00E41EDF">
        <w:rPr>
          <w:rFonts w:hAnsi="Times New Roman" w:ascii="Times New Roman"/>
          <w:szCs w:val="24"/>
        </w:rPr>
        <w:t xml:space="preserve"> otvoren je stečajni postupak nad dužnikom</w:t>
      </w:r>
      <w:r w:rsidR="00B91341" w:rsidRPr="00E41EDF">
        <w:rPr>
          <w:rFonts w:hAnsi="Times New Roman" w:ascii="Times New Roman"/>
          <w:szCs w:val="24"/>
        </w:rPr>
        <w:t>,</w:t>
      </w:r>
      <w:r w:rsidRPr="00E41EDF">
        <w:rPr>
          <w:rFonts w:hAnsi="Times New Roman" w:ascii="Times New Roman"/>
          <w:szCs w:val="24"/>
        </w:rPr>
        <w:t xml:space="preserve"> </w:t>
      </w:r>
      <w:r w:rsidR="00D27160" w:rsidRPr="00E41EDF">
        <w:rPr>
          <w:rFonts w:hAnsi="Times New Roman" w:ascii="Times New Roman"/>
          <w:szCs w:val="24"/>
        </w:rPr>
        <w:t>a za</w:t>
      </w:r>
      <w:r w:rsidR="00A80C2B" w:rsidRPr="00E41EDF">
        <w:rPr>
          <w:rFonts w:hAnsi="Times New Roman" w:ascii="Times New Roman"/>
          <w:szCs w:val="24"/>
        </w:rPr>
        <w:t xml:space="preserve"> privremenog</w:t>
      </w:r>
      <w:r w:rsidR="00D27160" w:rsidRPr="00E41EDF">
        <w:rPr>
          <w:rFonts w:hAnsi="Times New Roman" w:ascii="Times New Roman"/>
          <w:szCs w:val="24"/>
        </w:rPr>
        <w:t xml:space="preserve"> stečajnog upravitelja dužnika imenovan </w:t>
      </w:r>
      <w:r w:rsidR="005A1069" w:rsidRPr="00E41EDF">
        <w:rPr>
          <w:rFonts w:hAnsi="Times New Roman" w:ascii="Times New Roman"/>
          <w:szCs w:val="24"/>
        </w:rPr>
        <w:t xml:space="preserve">je </w:t>
      </w:r>
      <w:r w:rsidR="00304A65" w:rsidRPr="00E41EDF">
        <w:rPr>
          <w:rFonts w:hAnsi="Times New Roman" w:ascii="Times New Roman"/>
          <w:szCs w:val="24"/>
        </w:rPr>
        <w:t>VELIMIR SLAMAR, Varaždin, M. Krleže 1/1, OIB: 69715502514</w:t>
      </w:r>
      <w:r w:rsidR="00B91341" w:rsidRPr="00E41EDF">
        <w:rPr>
          <w:rFonts w:hAnsi="Times New Roman" w:ascii="Times New Roman"/>
          <w:szCs w:val="24"/>
        </w:rPr>
        <w:t xml:space="preserve"> (točka II Rješenja).</w:t>
      </w:r>
    </w:p>
    <w:p w:rsidRDefault="00D27160" w:rsidP="00B91341" w:rsidR="00D27160" w:rsidRPr="00E41EDF">
      <w:pPr>
        <w:ind w:firstLine="555"/>
        <w:jc w:val="both"/>
        <w:rPr>
          <w:sz w:val="24"/>
          <w:szCs w:val="24"/>
        </w:rPr>
      </w:pPr>
      <w:r w:rsidRPr="00E41EDF">
        <w:rPr>
          <w:sz w:val="24"/>
          <w:szCs w:val="24"/>
        </w:rPr>
        <w:tab/>
      </w:r>
    </w:p>
    <w:p w:rsidRDefault="00D27160" w:rsidP="005645BF" w:rsidR="005645BF" w:rsidRPr="00E41EDF">
      <w:pPr>
        <w:tabs>
          <w:tab w:pos="0" w:val="left"/>
        </w:tabs>
        <w:jc w:val="both"/>
        <w:rPr>
          <w:sz w:val="24"/>
          <w:szCs w:val="24"/>
        </w:rPr>
      </w:pPr>
      <w:r w:rsidRPr="00E41EDF">
        <w:rPr>
          <w:sz w:val="24"/>
          <w:szCs w:val="24"/>
        </w:rPr>
        <w:tab/>
      </w:r>
      <w:r w:rsidR="00A80C2B" w:rsidRPr="00E41EDF">
        <w:rPr>
          <w:sz w:val="24"/>
          <w:szCs w:val="24"/>
        </w:rPr>
        <w:t>Privremeni s</w:t>
      </w:r>
      <w:r w:rsidRPr="00E41EDF">
        <w:rPr>
          <w:sz w:val="24"/>
          <w:szCs w:val="24"/>
        </w:rPr>
        <w:t xml:space="preserve">tečajni upravitelj </w:t>
      </w:r>
      <w:r w:rsidR="00304A65" w:rsidRPr="00E41EDF">
        <w:rPr>
          <w:sz w:val="24"/>
          <w:szCs w:val="24"/>
        </w:rPr>
        <w:t>Velimir Slamar</w:t>
      </w:r>
      <w:r w:rsidR="00A80C2B" w:rsidRPr="00E41EDF">
        <w:rPr>
          <w:sz w:val="24"/>
          <w:szCs w:val="24"/>
        </w:rPr>
        <w:t>,</w:t>
      </w:r>
      <w:r w:rsidR="008A4764" w:rsidRPr="00E41EDF">
        <w:rPr>
          <w:sz w:val="24"/>
          <w:szCs w:val="24"/>
        </w:rPr>
        <w:t xml:space="preserve"> </w:t>
      </w:r>
      <w:r w:rsidRPr="00E41EDF">
        <w:rPr>
          <w:sz w:val="24"/>
          <w:szCs w:val="24"/>
        </w:rPr>
        <w:t xml:space="preserve">izabran </w:t>
      </w:r>
      <w:r w:rsidR="00162568" w:rsidRPr="00E41EDF">
        <w:rPr>
          <w:sz w:val="24"/>
          <w:szCs w:val="24"/>
        </w:rPr>
        <w:t xml:space="preserve">je </w:t>
      </w:r>
      <w:r w:rsidRPr="00E41EDF">
        <w:rPr>
          <w:sz w:val="24"/>
          <w:szCs w:val="24"/>
        </w:rPr>
        <w:t xml:space="preserve">metodom slučajnog odabira s liste stečajnih upravitelja </w:t>
      </w:r>
      <w:r w:rsidR="008A4764" w:rsidRPr="00E41EDF">
        <w:rPr>
          <w:sz w:val="24"/>
          <w:szCs w:val="24"/>
        </w:rPr>
        <w:t xml:space="preserve"> </w:t>
      </w:r>
      <w:r w:rsidRPr="00E41EDF">
        <w:rPr>
          <w:sz w:val="24"/>
          <w:szCs w:val="24"/>
        </w:rPr>
        <w:t>kako to propisuje odredba članka 84. stavak 1. S</w:t>
      </w:r>
      <w:r w:rsidR="005645BF" w:rsidRPr="00E41EDF">
        <w:rPr>
          <w:sz w:val="24"/>
          <w:szCs w:val="24"/>
        </w:rPr>
        <w:t>tečajnog zakona (N.N. 71/15, dalje SZ).</w:t>
      </w:r>
    </w:p>
    <w:p w:rsidRDefault="005645BF" w:rsidP="005645BF" w:rsidR="005645BF" w:rsidRPr="00E41EDF">
      <w:pPr>
        <w:tabs>
          <w:tab w:pos="0" w:val="left"/>
        </w:tabs>
        <w:jc w:val="both"/>
        <w:rPr>
          <w:sz w:val="24"/>
          <w:szCs w:val="24"/>
        </w:rPr>
      </w:pPr>
    </w:p>
    <w:p w:rsidRDefault="00A80C2B" w:rsidP="005645BF" w:rsidR="005645BF" w:rsidRPr="00E41EDF">
      <w:pPr>
        <w:tabs>
          <w:tab w:pos="0" w:val="left"/>
        </w:tabs>
        <w:jc w:val="both"/>
        <w:rPr>
          <w:sz w:val="24"/>
          <w:szCs w:val="24"/>
        </w:rPr>
      </w:pPr>
      <w:r w:rsidRPr="00E41EDF">
        <w:rPr>
          <w:sz w:val="24"/>
          <w:szCs w:val="24"/>
        </w:rPr>
        <w:tab/>
        <w:t xml:space="preserve">Podneskom od </w:t>
      </w:r>
      <w:r w:rsidR="00E41EDF">
        <w:rPr>
          <w:sz w:val="24"/>
          <w:szCs w:val="24"/>
        </w:rPr>
        <w:t>18</w:t>
      </w:r>
      <w:r w:rsidR="00B91341" w:rsidRPr="00E41EDF">
        <w:rPr>
          <w:sz w:val="24"/>
          <w:szCs w:val="24"/>
        </w:rPr>
        <w:t>.</w:t>
      </w:r>
      <w:r w:rsidRPr="00E41EDF">
        <w:rPr>
          <w:sz w:val="24"/>
          <w:szCs w:val="24"/>
        </w:rPr>
        <w:t xml:space="preserve"> listopada</w:t>
      </w:r>
      <w:r w:rsidR="00B91341" w:rsidRPr="00E41EDF">
        <w:rPr>
          <w:sz w:val="24"/>
          <w:szCs w:val="24"/>
        </w:rPr>
        <w:t xml:space="preserve"> </w:t>
      </w:r>
      <w:r w:rsidR="005645BF" w:rsidRPr="00E41EDF">
        <w:rPr>
          <w:sz w:val="24"/>
          <w:szCs w:val="24"/>
        </w:rPr>
        <w:t xml:space="preserve">2016. </w:t>
      </w:r>
      <w:r w:rsidRPr="00E41EDF">
        <w:rPr>
          <w:sz w:val="24"/>
          <w:szCs w:val="24"/>
        </w:rPr>
        <w:t xml:space="preserve">privremeni </w:t>
      </w:r>
      <w:r w:rsidR="005645BF" w:rsidRPr="00E41EDF">
        <w:rPr>
          <w:sz w:val="24"/>
          <w:szCs w:val="24"/>
        </w:rPr>
        <w:t xml:space="preserve">stečajni </w:t>
      </w:r>
      <w:r w:rsidR="00304A65" w:rsidRPr="00E41EDF">
        <w:rPr>
          <w:sz w:val="24"/>
          <w:szCs w:val="24"/>
        </w:rPr>
        <w:t>upravitelj Velimir Slamar</w:t>
      </w:r>
      <w:r w:rsidRPr="00E41EDF">
        <w:rPr>
          <w:sz w:val="24"/>
          <w:szCs w:val="24"/>
        </w:rPr>
        <w:t xml:space="preserve">, </w:t>
      </w:r>
      <w:r w:rsidR="005645BF" w:rsidRPr="00E41EDF">
        <w:rPr>
          <w:sz w:val="24"/>
          <w:szCs w:val="24"/>
        </w:rPr>
        <w:t xml:space="preserve">stavlja zahtjev za razrješenje dužnosti, navodeći kako </w:t>
      </w:r>
      <w:r w:rsidR="00AF13FA" w:rsidRPr="00E41EDF">
        <w:rPr>
          <w:sz w:val="24"/>
          <w:szCs w:val="24"/>
        </w:rPr>
        <w:t>„</w:t>
      </w:r>
      <w:r w:rsidR="00304A65" w:rsidRPr="00E41EDF">
        <w:rPr>
          <w:sz w:val="24"/>
          <w:szCs w:val="24"/>
        </w:rPr>
        <w:t>...</w:t>
      </w:r>
      <w:r w:rsidR="00E41EDF">
        <w:rPr>
          <w:sz w:val="24"/>
          <w:szCs w:val="24"/>
        </w:rPr>
        <w:t>se ne može prihvatiti uloge stečajnog upravitelja.</w:t>
      </w:r>
      <w:r w:rsidR="009D1D02" w:rsidRPr="00E41EDF">
        <w:rPr>
          <w:sz w:val="24"/>
          <w:szCs w:val="24"/>
        </w:rPr>
        <w:t xml:space="preserve"> 24. kolovoza ove godine istekla polica obaveznog osiguranja stečajnih upravitelja. Osiguranje </w:t>
      </w:r>
      <w:r w:rsidR="00667FAF">
        <w:rPr>
          <w:sz w:val="24"/>
          <w:szCs w:val="24"/>
        </w:rPr>
        <w:t xml:space="preserve">nisam obnovio, a neosiguranje je razlog za brisanje s liste stečajnih upravitelja po službenoj dužnosti </w:t>
      </w:r>
      <w:r w:rsidR="009D1D02" w:rsidRPr="00E41EDF">
        <w:rPr>
          <w:sz w:val="24"/>
          <w:szCs w:val="24"/>
        </w:rPr>
        <w:t xml:space="preserve">u </w:t>
      </w:r>
      <w:r w:rsidR="00667FAF">
        <w:rPr>
          <w:sz w:val="24"/>
          <w:szCs w:val="24"/>
        </w:rPr>
        <w:t>smislu članka 81.st.4. Stečajnog zakona.“.</w:t>
      </w:r>
    </w:p>
    <w:p w:rsidRDefault="009D1D02" w:rsidP="005645BF" w:rsidR="009D1D02" w:rsidRPr="00E41EDF">
      <w:pPr>
        <w:tabs>
          <w:tab w:pos="0" w:val="left"/>
        </w:tabs>
        <w:jc w:val="both"/>
        <w:rPr>
          <w:sz w:val="24"/>
          <w:szCs w:val="24"/>
        </w:rPr>
      </w:pPr>
    </w:p>
    <w:p w:rsidRDefault="005645BF" w:rsidP="005645BF" w:rsidR="005645BF" w:rsidRPr="00E41EDF">
      <w:pPr>
        <w:tabs>
          <w:tab w:pos="0" w:val="left"/>
        </w:tabs>
        <w:jc w:val="both"/>
        <w:rPr>
          <w:sz w:val="24"/>
          <w:szCs w:val="24"/>
        </w:rPr>
      </w:pPr>
      <w:r w:rsidRPr="00E41EDF">
        <w:rPr>
          <w:sz w:val="24"/>
          <w:szCs w:val="24"/>
        </w:rPr>
        <w:tab/>
        <w:t xml:space="preserve">Uz </w:t>
      </w:r>
      <w:r w:rsidR="009D1D02" w:rsidRPr="00E41EDF">
        <w:rPr>
          <w:sz w:val="24"/>
          <w:szCs w:val="24"/>
        </w:rPr>
        <w:t>podnesak od 1</w:t>
      </w:r>
      <w:r w:rsidR="00667FAF">
        <w:rPr>
          <w:sz w:val="24"/>
          <w:szCs w:val="24"/>
        </w:rPr>
        <w:t>8</w:t>
      </w:r>
      <w:r w:rsidR="008A4764" w:rsidRPr="00E41EDF">
        <w:rPr>
          <w:sz w:val="24"/>
          <w:szCs w:val="24"/>
        </w:rPr>
        <w:t>.</w:t>
      </w:r>
      <w:r w:rsidR="00AF13FA" w:rsidRPr="00E41EDF">
        <w:rPr>
          <w:sz w:val="24"/>
          <w:szCs w:val="24"/>
        </w:rPr>
        <w:t xml:space="preserve"> listopada</w:t>
      </w:r>
      <w:r w:rsidR="008A4764" w:rsidRPr="00E41EDF">
        <w:rPr>
          <w:sz w:val="24"/>
          <w:szCs w:val="24"/>
        </w:rPr>
        <w:t xml:space="preserve"> 2016. </w:t>
      </w:r>
      <w:r w:rsidR="00AF13FA" w:rsidRPr="00E41EDF">
        <w:rPr>
          <w:sz w:val="24"/>
          <w:szCs w:val="24"/>
        </w:rPr>
        <w:t xml:space="preserve">privremeni </w:t>
      </w:r>
      <w:r w:rsidR="008A4764" w:rsidRPr="00E41EDF">
        <w:rPr>
          <w:sz w:val="24"/>
          <w:szCs w:val="24"/>
        </w:rPr>
        <w:t>stečajni upravitelj nije dostavio priloge</w:t>
      </w:r>
      <w:r w:rsidR="00A22DA1" w:rsidRPr="00E41EDF">
        <w:rPr>
          <w:sz w:val="24"/>
          <w:szCs w:val="24"/>
        </w:rPr>
        <w:t xml:space="preserve"> isprave iz kojih bi proizlazila osnovanost njegovog zahtjeva.</w:t>
      </w:r>
    </w:p>
    <w:p w:rsidRDefault="009D1D02" w:rsidP="005645BF" w:rsidR="009D1D02" w:rsidRPr="00E41EDF">
      <w:pPr>
        <w:tabs>
          <w:tab w:pos="0" w:val="left"/>
        </w:tabs>
        <w:jc w:val="both"/>
        <w:rPr>
          <w:sz w:val="24"/>
          <w:szCs w:val="24"/>
        </w:rPr>
      </w:pPr>
    </w:p>
    <w:p w:rsidRDefault="00667FAF" w:rsidP="005645BF" w:rsidR="009D1D02" w:rsidRPr="00E41EDF">
      <w:pPr>
        <w:tabs>
          <w:tab w:pos="0" w:val="left"/>
        </w:tabs>
        <w:jc w:val="both"/>
        <w:rPr>
          <w:sz w:val="24"/>
          <w:szCs w:val="24"/>
        </w:rPr>
      </w:pPr>
      <w:r>
        <w:rPr>
          <w:sz w:val="24"/>
          <w:szCs w:val="24"/>
        </w:rPr>
        <w:tab/>
        <w:t>Iako podnesak od 8</w:t>
      </w:r>
      <w:r w:rsidR="009D1D02" w:rsidRPr="00E41EDF">
        <w:rPr>
          <w:sz w:val="24"/>
          <w:szCs w:val="24"/>
        </w:rPr>
        <w:t xml:space="preserve">0. listopada 2016. godine </w:t>
      </w:r>
      <w:r w:rsidR="00463A12" w:rsidRPr="00E41EDF">
        <w:rPr>
          <w:sz w:val="24"/>
          <w:szCs w:val="24"/>
        </w:rPr>
        <w:t>ne predstavlja zahtjev za razrješenjam, iz sadržaja podneska proizlazi kako se upravo radi o zahtjevu za razrješen</w:t>
      </w:r>
      <w:r>
        <w:rPr>
          <w:sz w:val="24"/>
          <w:szCs w:val="24"/>
        </w:rPr>
        <w:t>jem. Stoga je sud podnesak od 18</w:t>
      </w:r>
      <w:r w:rsidR="00463A12" w:rsidRPr="00E41EDF">
        <w:rPr>
          <w:sz w:val="24"/>
          <w:szCs w:val="24"/>
        </w:rPr>
        <w:t>. listopada 2016. godine tretirao kao podnesak kojim privremeni stečajni upravitelj traži razrješenje.</w:t>
      </w:r>
    </w:p>
    <w:p w:rsidRDefault="008A4764" w:rsidP="005645BF" w:rsidR="008A4764" w:rsidRPr="00E41EDF">
      <w:pPr>
        <w:tabs>
          <w:tab w:pos="0" w:val="left"/>
        </w:tabs>
        <w:jc w:val="both"/>
        <w:rPr>
          <w:sz w:val="24"/>
          <w:szCs w:val="24"/>
        </w:rPr>
      </w:pPr>
    </w:p>
    <w:p w:rsidRDefault="006B600E" w:rsidP="006B600E" w:rsidR="00637970" w:rsidRPr="00E41EDF">
      <w:pPr>
        <w:ind w:firstLine="720"/>
        <w:jc w:val="both"/>
        <w:rPr>
          <w:sz w:val="24"/>
          <w:szCs w:val="24"/>
        </w:rPr>
      </w:pPr>
      <w:r w:rsidRPr="00E41EDF">
        <w:rPr>
          <w:sz w:val="24"/>
          <w:szCs w:val="24"/>
        </w:rPr>
        <w:lastRenderedPageBreak/>
        <w:t>Prema odredbi članka 91. stavak 5. SZ-a sud može razriješiti stečajnog upravitelja na osobni zahtjev.</w:t>
      </w:r>
      <w:r w:rsidR="00532394" w:rsidRPr="00E41EDF">
        <w:rPr>
          <w:sz w:val="24"/>
          <w:szCs w:val="24"/>
        </w:rPr>
        <w:t xml:space="preserve"> </w:t>
      </w:r>
      <w:r w:rsidR="00BA0EDE" w:rsidRPr="00E41EDF">
        <w:rPr>
          <w:sz w:val="24"/>
          <w:szCs w:val="24"/>
        </w:rPr>
        <w:t>G</w:t>
      </w:r>
      <w:r w:rsidR="00637970" w:rsidRPr="00E41EDF">
        <w:rPr>
          <w:sz w:val="24"/>
          <w:szCs w:val="24"/>
        </w:rPr>
        <w:t xml:space="preserve">ramatičkim tumačenjem </w:t>
      </w:r>
      <w:r w:rsidR="00BA0EDE" w:rsidRPr="00E41EDF">
        <w:rPr>
          <w:sz w:val="24"/>
          <w:szCs w:val="24"/>
        </w:rPr>
        <w:t xml:space="preserve">odredbe članka 91. stavak 5. SZ-a </w:t>
      </w:r>
      <w:r w:rsidR="00637970" w:rsidRPr="00E41EDF">
        <w:rPr>
          <w:sz w:val="24"/>
          <w:szCs w:val="24"/>
        </w:rPr>
        <w:t xml:space="preserve">lako je zaključiti kako </w:t>
      </w:r>
      <w:r w:rsidR="008A4764" w:rsidRPr="00E41EDF">
        <w:rPr>
          <w:sz w:val="24"/>
          <w:szCs w:val="24"/>
        </w:rPr>
        <w:t>sud može, ali</w:t>
      </w:r>
      <w:r w:rsidR="00E7071B" w:rsidRPr="00E41EDF">
        <w:rPr>
          <w:sz w:val="24"/>
          <w:szCs w:val="24"/>
        </w:rPr>
        <w:t xml:space="preserve"> i ne mora udovoljiti zahtjevu za razrješenje stečajnog upravitelja. </w:t>
      </w:r>
    </w:p>
    <w:p w:rsidRDefault="00B91341" w:rsidP="006B600E" w:rsidR="00B91341" w:rsidRPr="00E41EDF">
      <w:pPr>
        <w:ind w:firstLine="720"/>
        <w:jc w:val="both"/>
        <w:rPr>
          <w:sz w:val="24"/>
          <w:szCs w:val="24"/>
        </w:rPr>
      </w:pPr>
    </w:p>
    <w:p w:rsidRDefault="00BA0EDE" w:rsidP="006B600E" w:rsidR="0055038E" w:rsidRPr="00E41EDF">
      <w:pPr>
        <w:ind w:firstLine="720"/>
        <w:jc w:val="both"/>
        <w:rPr>
          <w:sz w:val="24"/>
          <w:szCs w:val="24"/>
        </w:rPr>
      </w:pPr>
      <w:r w:rsidRPr="00E41EDF">
        <w:rPr>
          <w:sz w:val="24"/>
          <w:szCs w:val="24"/>
        </w:rPr>
        <w:t>S</w:t>
      </w:r>
      <w:r w:rsidR="00637970" w:rsidRPr="00E41EDF">
        <w:rPr>
          <w:sz w:val="24"/>
          <w:szCs w:val="24"/>
        </w:rPr>
        <w:t xml:space="preserve">tav je </w:t>
      </w:r>
      <w:r w:rsidR="00B02585" w:rsidRPr="00E41EDF">
        <w:rPr>
          <w:sz w:val="24"/>
          <w:szCs w:val="24"/>
        </w:rPr>
        <w:t xml:space="preserve">ovog suda prvog stupnja kako se zahtjevu stečajnog upravitelja za razrješenje ne udovoljava automatski – čim </w:t>
      </w:r>
      <w:r w:rsidR="00221CE0" w:rsidRPr="00E41EDF">
        <w:rPr>
          <w:sz w:val="24"/>
          <w:szCs w:val="24"/>
        </w:rPr>
        <w:t>se takav zahtjev podnese</w:t>
      </w:r>
      <w:r w:rsidR="00B02585" w:rsidRPr="00E41EDF">
        <w:rPr>
          <w:sz w:val="24"/>
          <w:szCs w:val="24"/>
        </w:rPr>
        <w:t xml:space="preserve">, nego je sud prilikom donošenja odluke po </w:t>
      </w:r>
      <w:r w:rsidRPr="00E41EDF">
        <w:rPr>
          <w:sz w:val="24"/>
          <w:szCs w:val="24"/>
        </w:rPr>
        <w:t xml:space="preserve">tom </w:t>
      </w:r>
      <w:r w:rsidR="00B02585" w:rsidRPr="00E41EDF">
        <w:rPr>
          <w:sz w:val="24"/>
          <w:szCs w:val="24"/>
        </w:rPr>
        <w:t xml:space="preserve">zahtjevu dužan cijeniti okolnosti </w:t>
      </w:r>
      <w:r w:rsidR="00532394" w:rsidRPr="00E41EDF">
        <w:rPr>
          <w:sz w:val="24"/>
          <w:szCs w:val="24"/>
        </w:rPr>
        <w:t xml:space="preserve">svakog </w:t>
      </w:r>
      <w:r w:rsidR="00B02585" w:rsidRPr="00E41EDF">
        <w:rPr>
          <w:sz w:val="24"/>
          <w:szCs w:val="24"/>
        </w:rPr>
        <w:t xml:space="preserve">konkretnog slučaja. </w:t>
      </w:r>
    </w:p>
    <w:p w:rsidRDefault="00D878BF" w:rsidP="006B600E" w:rsidR="00D878BF" w:rsidRPr="00E41EDF">
      <w:pPr>
        <w:ind w:firstLine="720"/>
        <w:jc w:val="both"/>
        <w:rPr>
          <w:sz w:val="24"/>
          <w:szCs w:val="24"/>
        </w:rPr>
      </w:pPr>
    </w:p>
    <w:p w:rsidRDefault="00D878BF" w:rsidP="006B600E" w:rsidR="00D878BF" w:rsidRPr="00E41EDF">
      <w:pPr>
        <w:ind w:firstLine="720"/>
        <w:jc w:val="both"/>
        <w:rPr>
          <w:sz w:val="24"/>
          <w:szCs w:val="24"/>
        </w:rPr>
      </w:pPr>
      <w:r w:rsidRPr="00E41EDF">
        <w:rPr>
          <w:sz w:val="24"/>
          <w:szCs w:val="24"/>
        </w:rPr>
        <w:t xml:space="preserve">Sud je dakle, </w:t>
      </w:r>
      <w:r w:rsidR="00B02585" w:rsidRPr="00E41EDF">
        <w:rPr>
          <w:sz w:val="24"/>
          <w:szCs w:val="24"/>
        </w:rPr>
        <w:t xml:space="preserve">prilikom donošenja </w:t>
      </w:r>
      <w:r w:rsidR="0055038E" w:rsidRPr="00E41EDF">
        <w:rPr>
          <w:sz w:val="24"/>
          <w:szCs w:val="24"/>
        </w:rPr>
        <w:t xml:space="preserve">odluke </w:t>
      </w:r>
      <w:r w:rsidR="00E7071B" w:rsidRPr="00E41EDF">
        <w:rPr>
          <w:sz w:val="24"/>
          <w:szCs w:val="24"/>
        </w:rPr>
        <w:t xml:space="preserve">o razrješenju </w:t>
      </w:r>
      <w:r w:rsidR="0055038E" w:rsidRPr="00E41EDF">
        <w:rPr>
          <w:sz w:val="24"/>
          <w:szCs w:val="24"/>
        </w:rPr>
        <w:t>dužan savjesno i brižljivo c</w:t>
      </w:r>
      <w:r w:rsidR="0017666D" w:rsidRPr="00E41EDF">
        <w:rPr>
          <w:sz w:val="24"/>
          <w:szCs w:val="24"/>
        </w:rPr>
        <w:t>i</w:t>
      </w:r>
      <w:r w:rsidR="0055038E" w:rsidRPr="00E41EDF">
        <w:rPr>
          <w:sz w:val="24"/>
          <w:szCs w:val="24"/>
        </w:rPr>
        <w:t>jeniti navode stečajnog upravitelja, te dokaze kojima potkrjepljuje te navode</w:t>
      </w:r>
      <w:r w:rsidR="0017666D" w:rsidRPr="00E41EDF">
        <w:rPr>
          <w:sz w:val="24"/>
          <w:szCs w:val="24"/>
        </w:rPr>
        <w:t xml:space="preserve"> i </w:t>
      </w:r>
      <w:r w:rsidR="0055038E" w:rsidRPr="00E41EDF">
        <w:rPr>
          <w:sz w:val="24"/>
          <w:szCs w:val="24"/>
        </w:rPr>
        <w:t>tek nakon savjesne i bri</w:t>
      </w:r>
      <w:r w:rsidR="0017666D" w:rsidRPr="00E41EDF">
        <w:rPr>
          <w:sz w:val="24"/>
          <w:szCs w:val="24"/>
        </w:rPr>
        <w:t xml:space="preserve">žljive </w:t>
      </w:r>
      <w:r w:rsidR="0055038E" w:rsidRPr="00E41EDF">
        <w:rPr>
          <w:sz w:val="24"/>
          <w:szCs w:val="24"/>
        </w:rPr>
        <w:t xml:space="preserve">ocjene navoda i </w:t>
      </w:r>
      <w:r w:rsidR="0017666D" w:rsidRPr="00E41EDF">
        <w:rPr>
          <w:sz w:val="24"/>
          <w:szCs w:val="24"/>
        </w:rPr>
        <w:t>dokaz</w:t>
      </w:r>
      <w:r w:rsidR="00216D29" w:rsidRPr="00E41EDF">
        <w:rPr>
          <w:sz w:val="24"/>
          <w:szCs w:val="24"/>
        </w:rPr>
        <w:t>a</w:t>
      </w:r>
      <w:r w:rsidR="0017666D" w:rsidRPr="00E41EDF">
        <w:rPr>
          <w:sz w:val="24"/>
          <w:szCs w:val="24"/>
        </w:rPr>
        <w:t xml:space="preserve">,  ako smatra razloge </w:t>
      </w:r>
      <w:r w:rsidR="0078385E" w:rsidRPr="00E41EDF">
        <w:rPr>
          <w:sz w:val="24"/>
          <w:szCs w:val="24"/>
        </w:rPr>
        <w:t xml:space="preserve">za razrješenje </w:t>
      </w:r>
      <w:r w:rsidR="0017666D" w:rsidRPr="00E41EDF">
        <w:rPr>
          <w:sz w:val="24"/>
          <w:szCs w:val="24"/>
        </w:rPr>
        <w:t xml:space="preserve">opravdanim </w:t>
      </w:r>
      <w:r w:rsidRPr="00E41EDF">
        <w:rPr>
          <w:sz w:val="24"/>
          <w:szCs w:val="24"/>
        </w:rPr>
        <w:t xml:space="preserve"> </w:t>
      </w:r>
      <w:r w:rsidR="0017666D" w:rsidRPr="00E41EDF">
        <w:rPr>
          <w:sz w:val="24"/>
          <w:szCs w:val="24"/>
        </w:rPr>
        <w:t xml:space="preserve">udovoljiti </w:t>
      </w:r>
      <w:r w:rsidR="0076235B" w:rsidRPr="00E41EDF">
        <w:rPr>
          <w:sz w:val="24"/>
          <w:szCs w:val="24"/>
        </w:rPr>
        <w:t>će</w:t>
      </w:r>
      <w:r w:rsidR="0078385E" w:rsidRPr="00E41EDF">
        <w:rPr>
          <w:sz w:val="24"/>
          <w:szCs w:val="24"/>
        </w:rPr>
        <w:t xml:space="preserve"> </w:t>
      </w:r>
      <w:r w:rsidR="0017666D" w:rsidRPr="00E41EDF">
        <w:rPr>
          <w:sz w:val="24"/>
          <w:szCs w:val="24"/>
        </w:rPr>
        <w:t>zahtjevu.</w:t>
      </w:r>
    </w:p>
    <w:p w:rsidRDefault="0055038E" w:rsidP="006B600E" w:rsidR="0055038E" w:rsidRPr="00E41EDF">
      <w:pPr>
        <w:ind w:firstLine="720"/>
        <w:jc w:val="both"/>
        <w:rPr>
          <w:sz w:val="24"/>
          <w:szCs w:val="24"/>
        </w:rPr>
      </w:pPr>
      <w:r w:rsidRPr="00E41EDF">
        <w:rPr>
          <w:sz w:val="24"/>
          <w:szCs w:val="24"/>
        </w:rPr>
        <w:t xml:space="preserve">  </w:t>
      </w:r>
    </w:p>
    <w:p w:rsidRDefault="009B193B" w:rsidP="006B600E" w:rsidR="00C21B8B" w:rsidRPr="00E41EDF">
      <w:pPr>
        <w:ind w:firstLine="720"/>
        <w:jc w:val="both"/>
        <w:rPr>
          <w:sz w:val="24"/>
          <w:szCs w:val="24"/>
        </w:rPr>
      </w:pPr>
      <w:r w:rsidRPr="00E41EDF">
        <w:rPr>
          <w:sz w:val="24"/>
          <w:szCs w:val="24"/>
        </w:rPr>
        <w:t xml:space="preserve">Cilj </w:t>
      </w:r>
      <w:r w:rsidR="0007784D" w:rsidRPr="00E41EDF">
        <w:rPr>
          <w:sz w:val="24"/>
          <w:szCs w:val="24"/>
        </w:rPr>
        <w:t>z</w:t>
      </w:r>
      <w:r w:rsidR="00C21B8B" w:rsidRPr="00E41EDF">
        <w:rPr>
          <w:sz w:val="24"/>
          <w:szCs w:val="24"/>
        </w:rPr>
        <w:t xml:space="preserve">akonskog načina </w:t>
      </w:r>
      <w:r w:rsidRPr="00E41EDF">
        <w:rPr>
          <w:sz w:val="24"/>
          <w:szCs w:val="24"/>
        </w:rPr>
        <w:t xml:space="preserve">izbora stečajnih upravitelja metodom slučajnog odabira </w:t>
      </w:r>
      <w:r w:rsidR="00C21B8B" w:rsidRPr="00E41EDF">
        <w:rPr>
          <w:sz w:val="24"/>
          <w:szCs w:val="24"/>
        </w:rPr>
        <w:t xml:space="preserve">sa liste stečajnih upravitelja </w:t>
      </w:r>
      <w:r w:rsidR="00974DE4" w:rsidRPr="00E41EDF">
        <w:rPr>
          <w:sz w:val="24"/>
          <w:szCs w:val="24"/>
        </w:rPr>
        <w:t xml:space="preserve">za područje nadležnog suda </w:t>
      </w:r>
      <w:r w:rsidR="00C21B8B" w:rsidRPr="00E41EDF">
        <w:rPr>
          <w:sz w:val="24"/>
          <w:szCs w:val="24"/>
        </w:rPr>
        <w:t xml:space="preserve">(članak 84.stavak 1. SZ-a) </w:t>
      </w:r>
      <w:r w:rsidRPr="00E41EDF">
        <w:rPr>
          <w:sz w:val="24"/>
          <w:szCs w:val="24"/>
        </w:rPr>
        <w:t xml:space="preserve">bio </w:t>
      </w:r>
      <w:r w:rsidR="0007784D" w:rsidRPr="00E41EDF">
        <w:rPr>
          <w:sz w:val="24"/>
          <w:szCs w:val="24"/>
        </w:rPr>
        <w:t xml:space="preserve">je izbjeći </w:t>
      </w:r>
      <w:r w:rsidRPr="00E41EDF">
        <w:rPr>
          <w:sz w:val="24"/>
          <w:szCs w:val="24"/>
        </w:rPr>
        <w:t>bil</w:t>
      </w:r>
      <w:r w:rsidR="0007784D" w:rsidRPr="00E41EDF">
        <w:rPr>
          <w:sz w:val="24"/>
          <w:szCs w:val="24"/>
        </w:rPr>
        <w:t>o</w:t>
      </w:r>
      <w:r w:rsidRPr="00E41EDF">
        <w:rPr>
          <w:sz w:val="24"/>
          <w:szCs w:val="24"/>
        </w:rPr>
        <w:t xml:space="preserve"> kakv</w:t>
      </w:r>
      <w:r w:rsidR="0007784D" w:rsidRPr="00E41EDF">
        <w:rPr>
          <w:sz w:val="24"/>
          <w:szCs w:val="24"/>
        </w:rPr>
        <w:t>u</w:t>
      </w:r>
      <w:r w:rsidRPr="00E41EDF">
        <w:rPr>
          <w:sz w:val="24"/>
          <w:szCs w:val="24"/>
        </w:rPr>
        <w:t xml:space="preserve"> subjektivnost stečajnog suca kod imenovanja stečajnog upravitelja. </w:t>
      </w:r>
      <w:r w:rsidR="00D878BF" w:rsidRPr="00E41EDF">
        <w:rPr>
          <w:sz w:val="24"/>
          <w:szCs w:val="24"/>
        </w:rPr>
        <w:t>Stalna je z</w:t>
      </w:r>
      <w:r w:rsidR="0007784D" w:rsidRPr="00E41EDF">
        <w:rPr>
          <w:sz w:val="24"/>
          <w:szCs w:val="24"/>
        </w:rPr>
        <w:t>adaća  suda, u primjeni svake  norme</w:t>
      </w:r>
      <w:r w:rsidR="00D878BF" w:rsidRPr="00E41EDF">
        <w:rPr>
          <w:sz w:val="24"/>
          <w:szCs w:val="24"/>
        </w:rPr>
        <w:t>,</w:t>
      </w:r>
      <w:r w:rsidR="0007784D" w:rsidRPr="00E41EDF">
        <w:rPr>
          <w:sz w:val="24"/>
          <w:szCs w:val="24"/>
        </w:rPr>
        <w:t xml:space="preserve">  spriječiti bilo kakvu zloupo</w:t>
      </w:r>
      <w:r w:rsidR="00F5354F" w:rsidRPr="00E41EDF">
        <w:rPr>
          <w:sz w:val="24"/>
          <w:szCs w:val="24"/>
        </w:rPr>
        <w:t>rabu</w:t>
      </w:r>
      <w:r w:rsidR="0007784D" w:rsidRPr="00E41EDF">
        <w:rPr>
          <w:sz w:val="24"/>
          <w:szCs w:val="24"/>
        </w:rPr>
        <w:t xml:space="preserve"> prava (članak 3. stavak 3. ZPP-a, u vezi članka </w:t>
      </w:r>
      <w:r w:rsidR="00F5354F" w:rsidRPr="00E41EDF">
        <w:rPr>
          <w:sz w:val="24"/>
          <w:szCs w:val="24"/>
        </w:rPr>
        <w:t>10. SZ-a)</w:t>
      </w:r>
      <w:r w:rsidR="0058418C" w:rsidRPr="00E41EDF">
        <w:rPr>
          <w:sz w:val="24"/>
          <w:szCs w:val="24"/>
        </w:rPr>
        <w:t>.</w:t>
      </w:r>
      <w:r w:rsidR="0007784D" w:rsidRPr="00E41EDF">
        <w:rPr>
          <w:sz w:val="24"/>
          <w:szCs w:val="24"/>
        </w:rPr>
        <w:t xml:space="preserve"> </w:t>
      </w:r>
    </w:p>
    <w:p w:rsidRDefault="0058418C" w:rsidP="006B600E" w:rsidR="0058418C" w:rsidRPr="00E41EDF">
      <w:pPr>
        <w:ind w:firstLine="720"/>
        <w:jc w:val="both"/>
        <w:rPr>
          <w:sz w:val="24"/>
          <w:szCs w:val="24"/>
        </w:rPr>
      </w:pPr>
    </w:p>
    <w:p w:rsidRDefault="00F5354F" w:rsidP="006B600E" w:rsidR="00DB5AC4" w:rsidRPr="00E41EDF">
      <w:pPr>
        <w:ind w:firstLine="720"/>
        <w:jc w:val="both"/>
        <w:rPr>
          <w:sz w:val="24"/>
          <w:szCs w:val="24"/>
        </w:rPr>
      </w:pPr>
      <w:r w:rsidRPr="00E41EDF">
        <w:rPr>
          <w:sz w:val="24"/>
          <w:szCs w:val="24"/>
        </w:rPr>
        <w:t>Z</w:t>
      </w:r>
      <w:r w:rsidR="0092387F" w:rsidRPr="00E41EDF">
        <w:rPr>
          <w:sz w:val="24"/>
          <w:szCs w:val="24"/>
        </w:rPr>
        <w:t>akonsk</w:t>
      </w:r>
      <w:r w:rsidRPr="00E41EDF">
        <w:rPr>
          <w:sz w:val="24"/>
          <w:szCs w:val="24"/>
        </w:rPr>
        <w:t xml:space="preserve">o pravo i </w:t>
      </w:r>
      <w:r w:rsidR="00974DE4" w:rsidRPr="00E41EDF">
        <w:rPr>
          <w:sz w:val="24"/>
          <w:szCs w:val="24"/>
        </w:rPr>
        <w:t xml:space="preserve">mogućnost da se na listi nadležnog suda (sa koje se provodi </w:t>
      </w:r>
      <w:r w:rsidR="0092387F" w:rsidRPr="00E41EDF">
        <w:rPr>
          <w:sz w:val="24"/>
          <w:szCs w:val="24"/>
        </w:rPr>
        <w:t xml:space="preserve">slučajan </w:t>
      </w:r>
      <w:r w:rsidR="00974DE4" w:rsidRPr="00E41EDF">
        <w:rPr>
          <w:sz w:val="24"/>
          <w:szCs w:val="24"/>
        </w:rPr>
        <w:t>izbor</w:t>
      </w:r>
      <w:r w:rsidR="0092387F" w:rsidRPr="00E41EDF">
        <w:rPr>
          <w:sz w:val="24"/>
          <w:szCs w:val="24"/>
        </w:rPr>
        <w:t xml:space="preserve"> stečajn</w:t>
      </w:r>
      <w:r w:rsidR="00D878BF" w:rsidRPr="00E41EDF">
        <w:rPr>
          <w:sz w:val="24"/>
          <w:szCs w:val="24"/>
        </w:rPr>
        <w:t xml:space="preserve">ih </w:t>
      </w:r>
      <w:r w:rsidR="00CF42DF" w:rsidRPr="00E41EDF">
        <w:rPr>
          <w:sz w:val="24"/>
          <w:szCs w:val="24"/>
        </w:rPr>
        <w:t>i privremenih stečajnih</w:t>
      </w:r>
      <w:r w:rsidR="0092387F" w:rsidRPr="00E41EDF">
        <w:rPr>
          <w:sz w:val="24"/>
          <w:szCs w:val="24"/>
        </w:rPr>
        <w:t xml:space="preserve"> upravitelja</w:t>
      </w:r>
      <w:r w:rsidR="00974DE4" w:rsidRPr="00E41EDF">
        <w:rPr>
          <w:sz w:val="24"/>
          <w:szCs w:val="24"/>
        </w:rPr>
        <w:t>) prijave osobe koje nemaju centar svog poslovnog in</w:t>
      </w:r>
      <w:r w:rsidRPr="00E41EDF">
        <w:rPr>
          <w:sz w:val="24"/>
          <w:szCs w:val="24"/>
        </w:rPr>
        <w:t>teresa</w:t>
      </w:r>
      <w:r w:rsidR="00974DE4" w:rsidRPr="00E41EDF">
        <w:rPr>
          <w:sz w:val="24"/>
          <w:szCs w:val="24"/>
        </w:rPr>
        <w:t xml:space="preserve"> na području određenog suda ili osobe kojima </w:t>
      </w:r>
      <w:r w:rsidR="005621FE" w:rsidRPr="00E41EDF">
        <w:rPr>
          <w:sz w:val="24"/>
          <w:szCs w:val="24"/>
        </w:rPr>
        <w:t xml:space="preserve">poslovi stečajnog upravitelja </w:t>
      </w:r>
      <w:r w:rsidR="00DB5AC4" w:rsidRPr="00E41EDF">
        <w:rPr>
          <w:sz w:val="24"/>
          <w:szCs w:val="24"/>
        </w:rPr>
        <w:t>ni</w:t>
      </w:r>
      <w:r w:rsidR="005621FE" w:rsidRPr="00E41EDF">
        <w:rPr>
          <w:sz w:val="24"/>
          <w:szCs w:val="24"/>
        </w:rPr>
        <w:t>su</w:t>
      </w:r>
      <w:r w:rsidR="00DB5AC4" w:rsidRPr="00E41EDF">
        <w:rPr>
          <w:sz w:val="24"/>
          <w:szCs w:val="24"/>
        </w:rPr>
        <w:t xml:space="preserve"> </w:t>
      </w:r>
      <w:r w:rsidR="005621FE" w:rsidRPr="00E41EDF">
        <w:rPr>
          <w:sz w:val="24"/>
          <w:szCs w:val="24"/>
        </w:rPr>
        <w:t xml:space="preserve">(važan) </w:t>
      </w:r>
      <w:r w:rsidR="00DB5AC4" w:rsidRPr="00E41EDF">
        <w:rPr>
          <w:sz w:val="24"/>
          <w:szCs w:val="24"/>
        </w:rPr>
        <w:t>izvor prihoda</w:t>
      </w:r>
      <w:r w:rsidR="005621FE" w:rsidRPr="00E41EDF">
        <w:rPr>
          <w:sz w:val="24"/>
          <w:szCs w:val="24"/>
        </w:rPr>
        <w:t xml:space="preserve">, ili koje za sada nemaju motiva za obavljanje tih poslova </w:t>
      </w:r>
      <w:r w:rsidR="0092387F" w:rsidRPr="00E41EDF">
        <w:rPr>
          <w:sz w:val="24"/>
          <w:szCs w:val="24"/>
        </w:rPr>
        <w:t xml:space="preserve">(ili </w:t>
      </w:r>
      <w:r w:rsidRPr="00E41EDF">
        <w:rPr>
          <w:sz w:val="24"/>
          <w:szCs w:val="24"/>
        </w:rPr>
        <w:t>neki drugi razlo</w:t>
      </w:r>
      <w:r w:rsidR="005621FE" w:rsidRPr="00E41EDF">
        <w:rPr>
          <w:sz w:val="24"/>
          <w:szCs w:val="24"/>
        </w:rPr>
        <w:t>zi</w:t>
      </w:r>
      <w:r w:rsidR="0092387F" w:rsidRPr="00E41EDF">
        <w:rPr>
          <w:sz w:val="24"/>
          <w:szCs w:val="24"/>
        </w:rPr>
        <w:t xml:space="preserve">) </w:t>
      </w:r>
      <w:r w:rsidR="00C21B8B" w:rsidRPr="00E41EDF">
        <w:rPr>
          <w:sz w:val="24"/>
          <w:szCs w:val="24"/>
        </w:rPr>
        <w:t xml:space="preserve">u praksi </w:t>
      </w:r>
      <w:r w:rsidR="00A22DA1" w:rsidRPr="00E41EDF">
        <w:rPr>
          <w:sz w:val="24"/>
          <w:szCs w:val="24"/>
        </w:rPr>
        <w:t xml:space="preserve">primjene metode slučajnog odabira (članak 84. stavak 1. SZ-a) </w:t>
      </w:r>
      <w:r w:rsidRPr="00E41EDF">
        <w:rPr>
          <w:sz w:val="24"/>
          <w:szCs w:val="24"/>
        </w:rPr>
        <w:t xml:space="preserve">dovode </w:t>
      </w:r>
      <w:r w:rsidR="00C21B8B" w:rsidRPr="00E41EDF">
        <w:rPr>
          <w:sz w:val="24"/>
          <w:szCs w:val="24"/>
        </w:rPr>
        <w:t>do apsurdne situacije</w:t>
      </w:r>
      <w:r w:rsidR="00DB5AC4" w:rsidRPr="00E41EDF">
        <w:rPr>
          <w:sz w:val="24"/>
          <w:szCs w:val="24"/>
        </w:rPr>
        <w:t xml:space="preserve"> –</w:t>
      </w:r>
      <w:r w:rsidR="00C21B8B" w:rsidRPr="00E41EDF">
        <w:rPr>
          <w:sz w:val="24"/>
          <w:szCs w:val="24"/>
        </w:rPr>
        <w:t xml:space="preserve"> </w:t>
      </w:r>
      <w:r w:rsidR="00DB5AC4" w:rsidRPr="00E41EDF">
        <w:rPr>
          <w:sz w:val="24"/>
          <w:szCs w:val="24"/>
        </w:rPr>
        <w:t xml:space="preserve">stečajni upravitelji </w:t>
      </w:r>
      <w:r w:rsidR="0092387F" w:rsidRPr="00E41EDF">
        <w:rPr>
          <w:sz w:val="24"/>
          <w:szCs w:val="24"/>
        </w:rPr>
        <w:t xml:space="preserve">imenovani metodom slučajnog odabira </w:t>
      </w:r>
      <w:r w:rsidR="00DB5AC4" w:rsidRPr="00E41EDF">
        <w:rPr>
          <w:sz w:val="24"/>
          <w:szCs w:val="24"/>
        </w:rPr>
        <w:t>serijski stavljaju zahtjeve za svojim razrješenjem</w:t>
      </w:r>
      <w:r w:rsidR="00A22DA1" w:rsidRPr="00E41EDF">
        <w:rPr>
          <w:sz w:val="24"/>
          <w:szCs w:val="24"/>
        </w:rPr>
        <w:t>.</w:t>
      </w:r>
    </w:p>
    <w:p w:rsidRDefault="005621FE" w:rsidP="006B600E" w:rsidR="005621FE" w:rsidRPr="00E41EDF">
      <w:pPr>
        <w:ind w:firstLine="720"/>
        <w:jc w:val="both"/>
        <w:rPr>
          <w:sz w:val="24"/>
          <w:szCs w:val="24"/>
        </w:rPr>
      </w:pPr>
    </w:p>
    <w:p w:rsidRDefault="0092387F" w:rsidP="006B600E" w:rsidR="00106D51" w:rsidRPr="00E41EDF">
      <w:pPr>
        <w:ind w:firstLine="720"/>
        <w:jc w:val="both"/>
        <w:rPr>
          <w:sz w:val="24"/>
          <w:szCs w:val="24"/>
        </w:rPr>
      </w:pPr>
      <w:r w:rsidRPr="00E41EDF">
        <w:rPr>
          <w:sz w:val="24"/>
          <w:szCs w:val="24"/>
        </w:rPr>
        <w:t xml:space="preserve">Ne spekulirajući </w:t>
      </w:r>
      <w:r w:rsidR="00F251D8" w:rsidRPr="00E41EDF">
        <w:rPr>
          <w:sz w:val="24"/>
          <w:szCs w:val="24"/>
        </w:rPr>
        <w:t xml:space="preserve">u motive zahtjeva za izuzeće, stav je ovog suda prvog stupnja kako je stečajni upravitelj koji se prihvatio uvrstiti na listu </w:t>
      </w:r>
      <w:r w:rsidR="00AC750F" w:rsidRPr="00E41EDF">
        <w:rPr>
          <w:sz w:val="24"/>
          <w:szCs w:val="24"/>
        </w:rPr>
        <w:t xml:space="preserve">stečajnih upravitelja određenog suda </w:t>
      </w:r>
      <w:r w:rsidR="00F251D8" w:rsidRPr="00E41EDF">
        <w:rPr>
          <w:sz w:val="24"/>
          <w:szCs w:val="24"/>
        </w:rPr>
        <w:t>profesionalac, zainteresiran i motiviran za obavljanje poslova stečajnog upravitelja</w:t>
      </w:r>
      <w:r w:rsidR="00AC750F" w:rsidRPr="00E41EDF">
        <w:rPr>
          <w:sz w:val="24"/>
          <w:szCs w:val="24"/>
        </w:rPr>
        <w:t xml:space="preserve">. Pri tome je nemogućnost preuzimanja </w:t>
      </w:r>
      <w:r w:rsidR="0029219F" w:rsidRPr="00E41EDF">
        <w:rPr>
          <w:sz w:val="24"/>
          <w:szCs w:val="24"/>
        </w:rPr>
        <w:t xml:space="preserve">pojedinačnog </w:t>
      </w:r>
      <w:r w:rsidR="00AC750F" w:rsidRPr="00E41EDF">
        <w:rPr>
          <w:sz w:val="24"/>
          <w:szCs w:val="24"/>
        </w:rPr>
        <w:t xml:space="preserve"> predmeta </w:t>
      </w:r>
      <w:r w:rsidR="0029219F" w:rsidRPr="00E41EDF">
        <w:rPr>
          <w:sz w:val="24"/>
          <w:szCs w:val="24"/>
        </w:rPr>
        <w:t xml:space="preserve"> samo iznimka </w:t>
      </w:r>
      <w:r w:rsidR="00AC750F" w:rsidRPr="00E41EDF">
        <w:rPr>
          <w:sz w:val="24"/>
          <w:szCs w:val="24"/>
        </w:rPr>
        <w:t>skopčana sa opravdanim razlozima</w:t>
      </w:r>
      <w:r w:rsidR="005D43FA" w:rsidRPr="00E41EDF">
        <w:rPr>
          <w:sz w:val="24"/>
          <w:szCs w:val="24"/>
        </w:rPr>
        <w:t>, a ne pravilo</w:t>
      </w:r>
      <w:r w:rsidR="00AC750F" w:rsidRPr="00E41EDF">
        <w:rPr>
          <w:sz w:val="24"/>
          <w:szCs w:val="24"/>
        </w:rPr>
        <w:t xml:space="preserve">. </w:t>
      </w:r>
      <w:r w:rsidR="0076235B" w:rsidRPr="00E41EDF">
        <w:rPr>
          <w:sz w:val="24"/>
          <w:szCs w:val="24"/>
        </w:rPr>
        <w:t>A</w:t>
      </w:r>
      <w:r w:rsidR="0029219F" w:rsidRPr="00E41EDF">
        <w:rPr>
          <w:sz w:val="24"/>
          <w:szCs w:val="24"/>
        </w:rPr>
        <w:t>ko stečajni upravitelj ne može prihvatiti imenovanje bilo bi logično da stavi zahtjev za svo</w:t>
      </w:r>
      <w:r w:rsidR="009D1F48" w:rsidRPr="00E41EDF">
        <w:rPr>
          <w:sz w:val="24"/>
          <w:szCs w:val="24"/>
        </w:rPr>
        <w:t>j</w:t>
      </w:r>
      <w:r w:rsidR="0029219F" w:rsidRPr="00E41EDF">
        <w:rPr>
          <w:sz w:val="24"/>
          <w:szCs w:val="24"/>
        </w:rPr>
        <w:t>e brisanje sa liste stečajnih upravitelja.</w:t>
      </w:r>
    </w:p>
    <w:p w:rsidRDefault="0058418C" w:rsidP="006B600E" w:rsidR="0058418C" w:rsidRPr="00E41EDF">
      <w:pPr>
        <w:ind w:firstLine="720"/>
        <w:jc w:val="both"/>
        <w:rPr>
          <w:sz w:val="24"/>
          <w:szCs w:val="24"/>
        </w:rPr>
      </w:pPr>
    </w:p>
    <w:p w:rsidRDefault="00106D51" w:rsidP="006B600E" w:rsidR="00135FD2" w:rsidRPr="00E41EDF">
      <w:pPr>
        <w:ind w:firstLine="720"/>
        <w:jc w:val="both"/>
        <w:rPr>
          <w:sz w:val="24"/>
          <w:szCs w:val="24"/>
        </w:rPr>
      </w:pPr>
      <w:r w:rsidRPr="00E41EDF">
        <w:rPr>
          <w:sz w:val="24"/>
          <w:szCs w:val="24"/>
        </w:rPr>
        <w:t xml:space="preserve">U suprotnom, </w:t>
      </w:r>
      <w:r w:rsidR="009D1F48" w:rsidRPr="00E41EDF">
        <w:rPr>
          <w:sz w:val="24"/>
          <w:szCs w:val="24"/>
        </w:rPr>
        <w:t>ako s</w:t>
      </w:r>
      <w:r w:rsidRPr="00E41EDF">
        <w:rPr>
          <w:sz w:val="24"/>
          <w:szCs w:val="24"/>
        </w:rPr>
        <w:t>udovi automatski i bez ocjene razlo</w:t>
      </w:r>
      <w:r w:rsidR="000677C1" w:rsidRPr="00E41EDF">
        <w:rPr>
          <w:sz w:val="24"/>
          <w:szCs w:val="24"/>
        </w:rPr>
        <w:t>g</w:t>
      </w:r>
      <w:r w:rsidRPr="00E41EDF">
        <w:rPr>
          <w:sz w:val="24"/>
          <w:szCs w:val="24"/>
        </w:rPr>
        <w:t xml:space="preserve">a </w:t>
      </w:r>
      <w:r w:rsidR="009D1F48" w:rsidRPr="00E41EDF">
        <w:rPr>
          <w:sz w:val="24"/>
          <w:szCs w:val="24"/>
        </w:rPr>
        <w:t xml:space="preserve">budu </w:t>
      </w:r>
      <w:r w:rsidRPr="00E41EDF">
        <w:rPr>
          <w:sz w:val="24"/>
          <w:szCs w:val="24"/>
        </w:rPr>
        <w:t xml:space="preserve">udovoljavali zahtjevima stečajnih upravitelja za razrješenje </w:t>
      </w:r>
      <w:r w:rsidR="00B06DE9" w:rsidRPr="00E41EDF">
        <w:rPr>
          <w:sz w:val="24"/>
          <w:szCs w:val="24"/>
        </w:rPr>
        <w:t xml:space="preserve">mogli bi sudjelovati u </w:t>
      </w:r>
      <w:r w:rsidRPr="00E41EDF">
        <w:rPr>
          <w:sz w:val="24"/>
          <w:szCs w:val="24"/>
        </w:rPr>
        <w:t>zlouporabi prava</w:t>
      </w:r>
      <w:r w:rsidR="009D1F48" w:rsidRPr="00E41EDF">
        <w:rPr>
          <w:sz w:val="24"/>
          <w:szCs w:val="24"/>
        </w:rPr>
        <w:t>,</w:t>
      </w:r>
      <w:r w:rsidRPr="00E41EDF">
        <w:rPr>
          <w:sz w:val="24"/>
          <w:szCs w:val="24"/>
        </w:rPr>
        <w:t xml:space="preserve"> </w:t>
      </w:r>
      <w:r w:rsidR="00BA5BDC" w:rsidRPr="00E41EDF">
        <w:rPr>
          <w:sz w:val="24"/>
          <w:szCs w:val="24"/>
        </w:rPr>
        <w:t xml:space="preserve"> </w:t>
      </w:r>
      <w:r w:rsidR="00B06DE9" w:rsidRPr="00E41EDF">
        <w:rPr>
          <w:sz w:val="24"/>
          <w:szCs w:val="24"/>
        </w:rPr>
        <w:t xml:space="preserve">jer  posredno, podnošenjem zahtjeva za razrješenje </w:t>
      </w:r>
      <w:r w:rsidR="00BA5BDC" w:rsidRPr="00E41EDF">
        <w:rPr>
          <w:sz w:val="24"/>
          <w:szCs w:val="24"/>
        </w:rPr>
        <w:t xml:space="preserve">stečajni upravitelji </w:t>
      </w:r>
      <w:r w:rsidR="00135FD2" w:rsidRPr="00E41EDF">
        <w:rPr>
          <w:sz w:val="24"/>
          <w:szCs w:val="24"/>
        </w:rPr>
        <w:t>mog</w:t>
      </w:r>
      <w:r w:rsidR="00BA5BDC" w:rsidRPr="00E41EDF">
        <w:rPr>
          <w:sz w:val="24"/>
          <w:szCs w:val="24"/>
        </w:rPr>
        <w:t>u</w:t>
      </w:r>
      <w:r w:rsidR="00135FD2" w:rsidRPr="00E41EDF">
        <w:rPr>
          <w:sz w:val="24"/>
          <w:szCs w:val="24"/>
        </w:rPr>
        <w:t xml:space="preserve"> </w:t>
      </w:r>
      <w:r w:rsidR="00057966" w:rsidRPr="00E41EDF">
        <w:rPr>
          <w:sz w:val="24"/>
          <w:szCs w:val="24"/>
        </w:rPr>
        <w:t>birati predmete</w:t>
      </w:r>
      <w:r w:rsidR="00BA5BDC" w:rsidRPr="00E41EDF">
        <w:rPr>
          <w:sz w:val="24"/>
          <w:szCs w:val="24"/>
        </w:rPr>
        <w:t xml:space="preserve"> u kojima će biti imenovani, </w:t>
      </w:r>
      <w:r w:rsidR="00057966" w:rsidRPr="00E41EDF">
        <w:rPr>
          <w:sz w:val="24"/>
          <w:szCs w:val="24"/>
        </w:rPr>
        <w:t xml:space="preserve">  na način da  </w:t>
      </w:r>
      <w:r w:rsidR="000677C1" w:rsidRPr="00E41EDF">
        <w:rPr>
          <w:sz w:val="24"/>
          <w:szCs w:val="24"/>
        </w:rPr>
        <w:t>podno</w:t>
      </w:r>
      <w:r w:rsidR="00057966" w:rsidRPr="00E41EDF">
        <w:rPr>
          <w:sz w:val="24"/>
          <w:szCs w:val="24"/>
        </w:rPr>
        <w:t>se</w:t>
      </w:r>
      <w:r w:rsidR="000677C1" w:rsidRPr="00E41EDF">
        <w:rPr>
          <w:sz w:val="24"/>
          <w:szCs w:val="24"/>
        </w:rPr>
        <w:t xml:space="preserve"> </w:t>
      </w:r>
      <w:r w:rsidR="00057966" w:rsidRPr="00E41EDF">
        <w:rPr>
          <w:sz w:val="24"/>
          <w:szCs w:val="24"/>
        </w:rPr>
        <w:t>zahtjeve</w:t>
      </w:r>
      <w:r w:rsidR="00135FD2" w:rsidRPr="00E41EDF">
        <w:rPr>
          <w:sz w:val="24"/>
          <w:szCs w:val="24"/>
        </w:rPr>
        <w:t xml:space="preserve"> razrješenje </w:t>
      </w:r>
      <w:r w:rsidR="000677C1" w:rsidRPr="00E41EDF">
        <w:rPr>
          <w:sz w:val="24"/>
          <w:szCs w:val="24"/>
        </w:rPr>
        <w:t xml:space="preserve">sve dok ne budu imenovani u predmetu </w:t>
      </w:r>
      <w:r w:rsidR="00135FD2" w:rsidRPr="00E41EDF">
        <w:rPr>
          <w:sz w:val="24"/>
          <w:szCs w:val="24"/>
        </w:rPr>
        <w:t>koji im odgovara.</w:t>
      </w:r>
      <w:r w:rsidR="000677C1" w:rsidRPr="00E41EDF">
        <w:rPr>
          <w:sz w:val="24"/>
          <w:szCs w:val="24"/>
        </w:rPr>
        <w:t xml:space="preserve"> Pri tome bi stečajni upravitelji sa slabijom motivacijom za obavljanje poslova stečajnog upravitelja </w:t>
      </w:r>
      <w:r w:rsidR="00057966" w:rsidRPr="00E41EDF">
        <w:rPr>
          <w:sz w:val="24"/>
          <w:szCs w:val="24"/>
        </w:rPr>
        <w:t xml:space="preserve">dodatno </w:t>
      </w:r>
      <w:r w:rsidR="000677C1" w:rsidRPr="00E41EDF">
        <w:rPr>
          <w:sz w:val="24"/>
          <w:szCs w:val="24"/>
        </w:rPr>
        <w:t>bili u privilegiranom položaju, jer manjim brojem predmeta smanjuju svoje opterećenje</w:t>
      </w:r>
      <w:r w:rsidR="00BA0EDE" w:rsidRPr="00E41EDF">
        <w:rPr>
          <w:sz w:val="24"/>
          <w:szCs w:val="24"/>
        </w:rPr>
        <w:t>, a što za izravnu posljedicu ima veću mogućnost ponovnog imenovanja za stečajnog upravitelja.</w:t>
      </w:r>
      <w:r w:rsidR="000677C1" w:rsidRPr="00E41EDF">
        <w:rPr>
          <w:sz w:val="24"/>
          <w:szCs w:val="24"/>
        </w:rPr>
        <w:t xml:space="preserve">  </w:t>
      </w:r>
    </w:p>
    <w:p w:rsidRDefault="00132651" w:rsidP="006B600E" w:rsidR="00132651" w:rsidRPr="00E41EDF">
      <w:pPr>
        <w:ind w:firstLine="720"/>
        <w:jc w:val="both"/>
        <w:rPr>
          <w:sz w:val="24"/>
          <w:szCs w:val="24"/>
        </w:rPr>
      </w:pPr>
    </w:p>
    <w:p w:rsidRDefault="00132651" w:rsidP="00132651" w:rsidR="00132651" w:rsidRPr="00E41EDF">
      <w:pPr>
        <w:ind w:firstLine="720"/>
        <w:jc w:val="both"/>
        <w:rPr>
          <w:sz w:val="24"/>
          <w:szCs w:val="24"/>
        </w:rPr>
      </w:pPr>
      <w:r w:rsidRPr="00E41EDF">
        <w:rPr>
          <w:sz w:val="24"/>
          <w:szCs w:val="24"/>
        </w:rPr>
        <w:t xml:space="preserve">Prijavom i upisom na listu stečajnih upravitelja za područje nadležnosti upravo određenog trgovačkog suda, stečajni upravitelj je unaprijed dao suglasnost da bude </w:t>
      </w:r>
      <w:r w:rsidRPr="00E41EDF">
        <w:rPr>
          <w:sz w:val="24"/>
          <w:szCs w:val="24"/>
        </w:rPr>
        <w:lastRenderedPageBreak/>
        <w:t>imenovan za stečajnog upravitelja u predmetima suda na činu listu se prijavio i bio upisan.</w:t>
      </w:r>
    </w:p>
    <w:p w:rsidRDefault="00132651" w:rsidP="00132651" w:rsidR="00132651" w:rsidRPr="00E41EDF">
      <w:pPr>
        <w:ind w:firstLine="720"/>
        <w:jc w:val="both"/>
        <w:rPr>
          <w:sz w:val="24"/>
          <w:szCs w:val="24"/>
        </w:rPr>
      </w:pPr>
    </w:p>
    <w:p w:rsidRDefault="00132651" w:rsidP="00132651" w:rsidR="00132651" w:rsidRPr="00E41EDF">
      <w:pPr>
        <w:ind w:firstLine="720"/>
        <w:jc w:val="both"/>
        <w:rPr>
          <w:sz w:val="24"/>
          <w:szCs w:val="24"/>
        </w:rPr>
      </w:pPr>
      <w:r w:rsidRPr="00E41EDF">
        <w:rPr>
          <w:sz w:val="24"/>
          <w:szCs w:val="24"/>
        </w:rPr>
        <w:t>Stoga, trenutkom prijave i upisa stečajnog upravitelja na listu stečajnih upravitelja za područje nadležnosti određenog suda, stečajni upravitelj je prihvatio, i bio svjestan mogućnosti otežanog rada u smislu udaljenosti između prebivališta stečajnog upravitelja i sjedišta suda, stoga je irelevantno nalazi li se njegovo sjedište izvan područja nadležnosti tog trgovačkog suda.</w:t>
      </w:r>
    </w:p>
    <w:p w:rsidRDefault="00135FD2" w:rsidP="006B600E" w:rsidR="00135FD2" w:rsidRPr="00E41EDF">
      <w:pPr>
        <w:ind w:firstLine="720"/>
        <w:jc w:val="both"/>
        <w:rPr>
          <w:sz w:val="24"/>
          <w:szCs w:val="24"/>
        </w:rPr>
      </w:pPr>
    </w:p>
    <w:p w:rsidRDefault="00057966" w:rsidP="006B600E" w:rsidR="00463A12" w:rsidRPr="00E41EDF">
      <w:pPr>
        <w:ind w:firstLine="720"/>
        <w:jc w:val="both"/>
        <w:rPr>
          <w:sz w:val="24"/>
          <w:szCs w:val="24"/>
        </w:rPr>
      </w:pPr>
      <w:r w:rsidRPr="00E41EDF">
        <w:rPr>
          <w:sz w:val="24"/>
          <w:szCs w:val="24"/>
        </w:rPr>
        <w:t xml:space="preserve">U konkretnom slučaju, </w:t>
      </w:r>
      <w:r w:rsidR="00746E6B" w:rsidRPr="00E41EDF">
        <w:rPr>
          <w:sz w:val="24"/>
          <w:szCs w:val="24"/>
        </w:rPr>
        <w:t>navodi koji se spominju</w:t>
      </w:r>
      <w:r w:rsidR="00463A12" w:rsidRPr="00E41EDF">
        <w:rPr>
          <w:sz w:val="24"/>
          <w:szCs w:val="24"/>
        </w:rPr>
        <w:t xml:space="preserve"> u zahtjevu za razrješenjem od 10</w:t>
      </w:r>
      <w:r w:rsidR="00746E6B" w:rsidRPr="00E41EDF">
        <w:rPr>
          <w:sz w:val="24"/>
          <w:szCs w:val="24"/>
        </w:rPr>
        <w:t xml:space="preserve">. listopada 2016. godine, a za koje nisu dostavljeni dokazi, </w:t>
      </w:r>
      <w:r w:rsidR="003705B6" w:rsidRPr="00E41EDF">
        <w:rPr>
          <w:sz w:val="24"/>
          <w:szCs w:val="24"/>
        </w:rPr>
        <w:t xml:space="preserve">mogli </w:t>
      </w:r>
      <w:r w:rsidR="0078385E" w:rsidRPr="00E41EDF">
        <w:rPr>
          <w:sz w:val="24"/>
          <w:szCs w:val="24"/>
        </w:rPr>
        <w:t>bi ima</w:t>
      </w:r>
      <w:r w:rsidR="003705B6" w:rsidRPr="00E41EDF">
        <w:rPr>
          <w:sz w:val="24"/>
          <w:szCs w:val="24"/>
        </w:rPr>
        <w:t>ti</w:t>
      </w:r>
      <w:r w:rsidR="0078385E" w:rsidRPr="00E41EDF">
        <w:rPr>
          <w:sz w:val="24"/>
          <w:szCs w:val="24"/>
        </w:rPr>
        <w:t xml:space="preserve"> za posljedicu </w:t>
      </w:r>
      <w:r w:rsidR="00463A12" w:rsidRPr="00E41EDF">
        <w:rPr>
          <w:sz w:val="24"/>
          <w:szCs w:val="24"/>
        </w:rPr>
        <w:t>brisanje stečajnog upravitelja sa liste stečajnih upravitelja u smislu odredbe članka 81. SZ-a.</w:t>
      </w:r>
    </w:p>
    <w:p w:rsidRDefault="000C5D46" w:rsidP="006B600E" w:rsidR="000C5D46" w:rsidRPr="00E41EDF">
      <w:pPr>
        <w:ind w:firstLine="720"/>
        <w:jc w:val="both"/>
        <w:rPr>
          <w:sz w:val="24"/>
          <w:szCs w:val="24"/>
        </w:rPr>
      </w:pPr>
    </w:p>
    <w:p w:rsidRDefault="000C5D46" w:rsidP="006B600E" w:rsidR="000C5D46" w:rsidRPr="00E41EDF">
      <w:pPr>
        <w:ind w:firstLine="720"/>
        <w:jc w:val="both"/>
        <w:rPr>
          <w:sz w:val="24"/>
          <w:szCs w:val="24"/>
        </w:rPr>
      </w:pPr>
      <w:r w:rsidRPr="00E41EDF">
        <w:rPr>
          <w:sz w:val="24"/>
          <w:szCs w:val="24"/>
        </w:rPr>
        <w:t>Rješenja o upisu i brisanju s liste stečajnih upravitelja donosi ministar nadležan za poslove pravosuđa, u smislu odredbe članka 83. SZ-a.</w:t>
      </w:r>
    </w:p>
    <w:p w:rsidRDefault="000C5D46" w:rsidP="006B600E" w:rsidR="000C5D46" w:rsidRPr="00E41EDF">
      <w:pPr>
        <w:ind w:firstLine="720"/>
        <w:jc w:val="both"/>
        <w:rPr>
          <w:sz w:val="24"/>
          <w:szCs w:val="24"/>
        </w:rPr>
      </w:pPr>
    </w:p>
    <w:p w:rsidRDefault="000C5D46" w:rsidP="006B600E" w:rsidR="000C5D46" w:rsidRPr="00E41EDF">
      <w:pPr>
        <w:ind w:firstLine="720"/>
        <w:jc w:val="both"/>
        <w:rPr>
          <w:sz w:val="24"/>
          <w:szCs w:val="24"/>
        </w:rPr>
      </w:pPr>
      <w:r w:rsidRPr="00E41EDF">
        <w:rPr>
          <w:sz w:val="24"/>
          <w:szCs w:val="24"/>
        </w:rPr>
        <w:t xml:space="preserve">Dakle, </w:t>
      </w:r>
      <w:r w:rsidR="00BB5DBB" w:rsidRPr="00E41EDF">
        <w:rPr>
          <w:sz w:val="24"/>
          <w:szCs w:val="24"/>
        </w:rPr>
        <w:t>ministar nadležan za poslove pravosuđa donosi rješenje o upisu odnosno brisanju sa liste stečajnih upravitelja. Stoga ukoliko stečajni upravitelj ne udovoljava uvjetima da bude na listi stečajnih upravitelja, dužan se je obratiti ministru nadležnom za poslove pravosuđa kako bi isti donio odgovarajuće rješenje.</w:t>
      </w:r>
    </w:p>
    <w:p w:rsidRDefault="00746E6B" w:rsidP="003705B6" w:rsidR="00746E6B" w:rsidRPr="00E41EDF">
      <w:pPr>
        <w:ind w:firstLine="720"/>
        <w:jc w:val="both"/>
        <w:rPr>
          <w:sz w:val="24"/>
          <w:szCs w:val="24"/>
        </w:rPr>
      </w:pPr>
    </w:p>
    <w:p w:rsidRDefault="00463A12" w:rsidP="003705B6" w:rsidR="00463A12" w:rsidRPr="00E41EDF">
      <w:pPr>
        <w:ind w:firstLine="720"/>
        <w:jc w:val="both"/>
        <w:rPr>
          <w:sz w:val="24"/>
          <w:szCs w:val="24"/>
        </w:rPr>
      </w:pPr>
      <w:r w:rsidRPr="00E41EDF">
        <w:rPr>
          <w:sz w:val="24"/>
          <w:szCs w:val="24"/>
        </w:rPr>
        <w:t>Potrebno je napomenuti kako je prilikom izbora stečajnog upravitelja, isti izabran metodom slučajnog odabira sa liste stečajnih upravitelja koji su upravo u tom trenutku bili na list stečajnih upravitelja.</w:t>
      </w:r>
      <w:r w:rsidR="00CE5466" w:rsidRPr="00E41EDF">
        <w:rPr>
          <w:sz w:val="24"/>
          <w:szCs w:val="24"/>
        </w:rPr>
        <w:t xml:space="preserve"> </w:t>
      </w:r>
    </w:p>
    <w:p w:rsidRDefault="003705B6" w:rsidP="003705B6" w:rsidR="003705B6" w:rsidRPr="00E41EDF">
      <w:pPr>
        <w:ind w:firstLine="720"/>
        <w:jc w:val="both"/>
        <w:rPr>
          <w:sz w:val="24"/>
          <w:szCs w:val="24"/>
        </w:rPr>
      </w:pPr>
    </w:p>
    <w:p w:rsidRDefault="003705B6" w:rsidP="003705B6" w:rsidR="008E6585" w:rsidRPr="00E41EDF">
      <w:pPr>
        <w:ind w:firstLine="720"/>
        <w:jc w:val="both"/>
        <w:rPr>
          <w:sz w:val="24"/>
          <w:szCs w:val="24"/>
        </w:rPr>
      </w:pPr>
      <w:r w:rsidRPr="00E41EDF">
        <w:rPr>
          <w:sz w:val="24"/>
          <w:szCs w:val="24"/>
        </w:rPr>
        <w:t>Slijedom svega naprijed navedenog riješeno je kao u izreci.</w:t>
      </w:r>
      <w:r w:rsidR="008E6585" w:rsidRPr="00E41EDF">
        <w:rPr>
          <w:sz w:val="24"/>
          <w:szCs w:val="24"/>
        </w:rPr>
        <w:t xml:space="preserve"> </w:t>
      </w:r>
    </w:p>
    <w:p w:rsidRDefault="00E2474F" w:rsidR="00E2474F" w:rsidRPr="00E41EDF">
      <w:pPr>
        <w:ind w:firstLine="720"/>
        <w:jc w:val="both"/>
        <w:rPr>
          <w:sz w:val="24"/>
          <w:szCs w:val="24"/>
        </w:rPr>
      </w:pPr>
    </w:p>
    <w:p w:rsidRDefault="008E6585" w:rsidP="002179C2" w:rsidR="008E6585" w:rsidRPr="00E41EDF">
      <w:pPr>
        <w:jc w:val="center"/>
        <w:rPr>
          <w:sz w:val="24"/>
          <w:szCs w:val="24"/>
        </w:rPr>
      </w:pPr>
      <w:r w:rsidRPr="00E41EDF">
        <w:rPr>
          <w:sz w:val="24"/>
          <w:szCs w:val="24"/>
        </w:rPr>
        <w:t xml:space="preserve">Zagreb, </w:t>
      </w:r>
      <w:r w:rsidR="006B753B" w:rsidRPr="00E41EDF">
        <w:rPr>
          <w:sz w:val="24"/>
          <w:szCs w:val="24"/>
        </w:rPr>
        <w:t>1</w:t>
      </w:r>
      <w:r w:rsidR="005936F3">
        <w:rPr>
          <w:sz w:val="24"/>
          <w:szCs w:val="24"/>
        </w:rPr>
        <w:t>9</w:t>
      </w:r>
      <w:r w:rsidR="00526CD9" w:rsidRPr="00E41EDF">
        <w:rPr>
          <w:sz w:val="24"/>
          <w:szCs w:val="24"/>
        </w:rPr>
        <w:t>.</w:t>
      </w:r>
      <w:r w:rsidR="00CF42DF" w:rsidRPr="00E41EDF">
        <w:rPr>
          <w:sz w:val="24"/>
          <w:szCs w:val="24"/>
        </w:rPr>
        <w:t xml:space="preserve"> listopada</w:t>
      </w:r>
      <w:r w:rsidR="00B84D54" w:rsidRPr="00E41EDF">
        <w:rPr>
          <w:sz w:val="24"/>
          <w:szCs w:val="24"/>
        </w:rPr>
        <w:t xml:space="preserve"> 2016.</w:t>
      </w:r>
    </w:p>
    <w:p w:rsidRDefault="002179C2" w:rsidP="002179C2" w:rsidR="002179C2" w:rsidRPr="00E41EDF">
      <w:pPr>
        <w:jc w:val="center"/>
        <w:rPr>
          <w:sz w:val="24"/>
          <w:szCs w:val="24"/>
        </w:rPr>
      </w:pPr>
    </w:p>
    <w:p w:rsidRDefault="00DE242F" w:rsidP="00E91121" w:rsidR="004F65C5" w:rsidRPr="00E41EDF">
      <w:pPr>
        <w:pStyle w:val="Podnaslov"/>
        <w:ind w:firstLine="708" w:left="4956"/>
        <w:rPr>
          <w:rFonts w:hAnsi="Times New Roman" w:ascii="Times New Roman"/>
          <w:b w:val="false"/>
          <w:color w:val="auto"/>
          <w:szCs w:val="24"/>
        </w:rPr>
      </w:pPr>
      <w:r w:rsidRPr="00E41EDF">
        <w:rPr>
          <w:rFonts w:hAnsi="Times New Roman" w:ascii="Times New Roman"/>
          <w:szCs w:val="24"/>
        </w:rPr>
        <w:tab/>
      </w:r>
      <w:r w:rsidRPr="00E41EDF">
        <w:rPr>
          <w:rFonts w:hAnsi="Times New Roman" w:ascii="Times New Roman"/>
          <w:szCs w:val="24"/>
        </w:rPr>
        <w:tab/>
      </w:r>
      <w:r w:rsidRPr="00E41EDF">
        <w:rPr>
          <w:rFonts w:hAnsi="Times New Roman" w:ascii="Times New Roman"/>
          <w:szCs w:val="24"/>
        </w:rPr>
        <w:tab/>
      </w:r>
      <w:r w:rsidRPr="00E41EDF">
        <w:rPr>
          <w:rFonts w:hAnsi="Times New Roman" w:ascii="Times New Roman"/>
          <w:szCs w:val="24"/>
        </w:rPr>
        <w:tab/>
      </w:r>
      <w:r w:rsidRPr="00E41EDF">
        <w:rPr>
          <w:rFonts w:hAnsi="Times New Roman" w:ascii="Times New Roman"/>
          <w:szCs w:val="24"/>
        </w:rPr>
        <w:tab/>
      </w:r>
      <w:r w:rsidRPr="00E41EDF">
        <w:rPr>
          <w:rFonts w:hAnsi="Times New Roman" w:ascii="Times New Roman"/>
          <w:szCs w:val="24"/>
        </w:rPr>
        <w:tab/>
      </w:r>
      <w:r w:rsidR="004F65C5" w:rsidRPr="00E41EDF">
        <w:rPr>
          <w:rFonts w:hAnsi="Times New Roman" w:ascii="Times New Roman"/>
          <w:b w:val="false"/>
          <w:color w:val="auto"/>
          <w:szCs w:val="24"/>
        </w:rPr>
        <w:t>Stečajni sudac:</w:t>
      </w:r>
    </w:p>
    <w:p w:rsidRDefault="00667FAF" w:rsidP="00667FAF" w:rsidR="0023160D">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r w:rsidR="004F65C5" w:rsidRPr="00E41EDF">
        <w:rPr>
          <w:rFonts w:hAnsi="Times New Roman" w:ascii="Times New Roman"/>
          <w:b w:val="false"/>
          <w:color w:val="auto"/>
          <w:szCs w:val="24"/>
        </w:rPr>
        <w:t>Nikola Ribarić</w:t>
      </w:r>
      <w:r w:rsidR="0023160D">
        <w:rPr>
          <w:rFonts w:hAnsi="Times New Roman" w:ascii="Times New Roman"/>
          <w:b w:val="false"/>
          <w:color w:val="auto"/>
          <w:szCs w:val="24"/>
        </w:rPr>
        <w:t>, v.r.</w:t>
      </w:r>
    </w:p>
    <w:p w:rsidRDefault="0023160D" w:rsidP="00667FAF" w:rsidR="0023160D">
      <w:pPr>
        <w:pStyle w:val="Podnaslov"/>
        <w:ind w:firstLine="708" w:left="4956"/>
        <w:rPr>
          <w:rFonts w:hAnsi="Times New Roman" w:ascii="Times New Roman"/>
          <w:b w:val="false"/>
          <w:color w:val="auto"/>
          <w:szCs w:val="24"/>
        </w:rPr>
      </w:pPr>
      <w:r>
        <w:rPr>
          <w:rFonts w:hAnsi="Times New Roman" w:ascii="Times New Roman"/>
          <w:b w:val="false"/>
          <w:color w:val="auto"/>
          <w:szCs w:val="24"/>
        </w:rPr>
        <w:t>(za točnost otpravka)</w:t>
      </w:r>
    </w:p>
    <w:p w:rsidRDefault="0023160D" w:rsidP="00667FAF" w:rsidR="004F65C5" w:rsidRPr="00E41EDF">
      <w:pPr>
        <w:pStyle w:val="Podnaslov"/>
        <w:ind w:firstLine="708" w:left="4956"/>
        <w:rPr>
          <w:rFonts w:hAnsi="Times New Roman" w:ascii="Times New Roman"/>
          <w:b w:val="false"/>
          <w:color w:val="auto"/>
          <w:szCs w:val="24"/>
        </w:rPr>
      </w:pPr>
      <w:r>
        <w:rPr>
          <w:rFonts w:hAnsi="Times New Roman" w:ascii="Times New Roman"/>
          <w:b w:val="false"/>
          <w:color w:val="auto"/>
          <w:szCs w:val="24"/>
        </w:rPr>
        <w:t>Valentina Kranjčić</w:t>
      </w:r>
      <w:r w:rsidR="004F65C5" w:rsidRPr="00E41EDF">
        <w:rPr>
          <w:rFonts w:hAnsi="Times New Roman" w:ascii="Times New Roman"/>
          <w:b w:val="false"/>
          <w:color w:val="auto"/>
          <w:szCs w:val="24"/>
        </w:rPr>
        <w:t xml:space="preserve"> </w:t>
      </w:r>
    </w:p>
    <w:p w:rsidRDefault="00842A64" w:rsidP="004F65C5" w:rsidR="00842A64" w:rsidRPr="00E41EDF">
      <w:pPr>
        <w:pStyle w:val="Podnaslov"/>
        <w:ind w:firstLine="708" w:left="4956"/>
        <w:rPr>
          <w:rFonts w:hAnsi="Times New Roman" w:ascii="Times New Roman"/>
          <w:b w:val="false"/>
          <w:color w:val="auto"/>
          <w:szCs w:val="24"/>
        </w:rPr>
      </w:pPr>
    </w:p>
    <w:p w:rsidRDefault="008D5B22" w:rsidP="00842A64" w:rsidR="008D5B22" w:rsidRPr="00E41EDF">
      <w:pPr>
        <w:jc w:val="right"/>
        <w:rPr>
          <w:sz w:val="24"/>
          <w:szCs w:val="24"/>
        </w:rPr>
      </w:pPr>
    </w:p>
    <w:p w:rsidRDefault="008E6585" w:rsidR="008E6585" w:rsidRPr="00E41EDF">
      <w:pPr>
        <w:jc w:val="both"/>
        <w:rPr>
          <w:sz w:val="24"/>
          <w:szCs w:val="24"/>
        </w:rPr>
      </w:pPr>
    </w:p>
    <w:p w:rsidRDefault="002179C2" w:rsidR="008E6585" w:rsidRPr="00E41EDF">
      <w:pPr>
        <w:jc w:val="both"/>
        <w:rPr>
          <w:sz w:val="24"/>
          <w:szCs w:val="24"/>
        </w:rPr>
      </w:pPr>
      <w:r w:rsidRPr="00E41EDF">
        <w:rPr>
          <w:sz w:val="24"/>
          <w:szCs w:val="24"/>
        </w:rPr>
        <w:t xml:space="preserve">Uputa o pravnom lijeku: </w:t>
      </w:r>
    </w:p>
    <w:p w:rsidRDefault="008E6585" w:rsidR="008E6585" w:rsidRPr="00E41EDF">
      <w:pPr>
        <w:jc w:val="both"/>
        <w:rPr>
          <w:sz w:val="24"/>
          <w:szCs w:val="24"/>
        </w:rPr>
      </w:pPr>
      <w:r w:rsidRPr="00E41EDF">
        <w:rPr>
          <w:sz w:val="24"/>
          <w:szCs w:val="24"/>
        </w:rPr>
        <w:t>Protiv ovog rješenja dopuštena je žalba u roku od 8 dana.  Žalba se podnosi ovom sudu u 2 primj</w:t>
      </w:r>
      <w:r w:rsidR="00B84D54" w:rsidRPr="00E41EDF">
        <w:rPr>
          <w:sz w:val="24"/>
          <w:szCs w:val="24"/>
        </w:rPr>
        <w:t>erka za Visoki trgovački sud RH.</w:t>
      </w:r>
    </w:p>
    <w:p w:rsidRDefault="00D556DD" w:rsidR="00D556DD" w:rsidRPr="00E41EDF">
      <w:pPr>
        <w:jc w:val="both"/>
        <w:rPr>
          <w:sz w:val="24"/>
          <w:szCs w:val="24"/>
        </w:rPr>
      </w:pPr>
    </w:p>
    <w:p w:rsidRDefault="008E6585" w:rsidP="00241809" w:rsidR="003559EE" w:rsidRPr="0023160D">
      <w:pPr>
        <w:tabs>
          <w:tab w:pos="720" w:val="left"/>
        </w:tabs>
        <w:ind w:left="360"/>
        <w:jc w:val="both"/>
        <w:rPr>
          <w:color w:val="FFFFFF"/>
          <w:sz w:val="24"/>
          <w:szCs w:val="24"/>
        </w:rPr>
      </w:pPr>
      <w:r w:rsidRPr="0023160D">
        <w:rPr>
          <w:color w:val="FFFFFF"/>
          <w:sz w:val="24"/>
          <w:szCs w:val="24"/>
        </w:rPr>
        <w:t>DNA:</w:t>
      </w:r>
    </w:p>
    <w:p w:rsidRDefault="008D3E89" w:rsidP="00665E6E" w:rsidR="008D3E89" w:rsidRPr="00E41EDF">
      <w:pPr>
        <w:tabs>
          <w:tab w:pos="720" w:val="left"/>
        </w:tabs>
        <w:jc w:val="both"/>
        <w:rPr>
          <w:sz w:val="24"/>
          <w:szCs w:val="24"/>
        </w:rPr>
      </w:pPr>
    </w:p>
    <w:p w:rsidRDefault="008E6585" w:rsidP="005D43FA" w:rsidR="00667FAF" w:rsidRPr="0023160D">
      <w:pPr>
        <w:numPr>
          <w:ilvl w:val="0"/>
          <w:numId w:val="1"/>
        </w:numPr>
        <w:tabs>
          <w:tab w:pos="720" w:val="left"/>
        </w:tabs>
        <w:jc w:val="both"/>
        <w:rPr>
          <w:color w:val="FFFFFF"/>
          <w:sz w:val="24"/>
          <w:szCs w:val="24"/>
        </w:rPr>
      </w:pPr>
      <w:r w:rsidRPr="0023160D">
        <w:rPr>
          <w:color w:val="FFFFFF"/>
          <w:sz w:val="24"/>
          <w:szCs w:val="24"/>
        </w:rPr>
        <w:t>steč</w:t>
      </w:r>
      <w:r w:rsidR="005D43FA" w:rsidRPr="0023160D">
        <w:rPr>
          <w:color w:val="FFFFFF"/>
          <w:sz w:val="24"/>
          <w:szCs w:val="24"/>
        </w:rPr>
        <w:t xml:space="preserve">ajnom upravitelju </w:t>
      </w:r>
    </w:p>
    <w:p w:rsidRDefault="00CF42DF" w:rsidP="005D43FA" w:rsidR="00CF42DF" w:rsidRPr="0023160D">
      <w:pPr>
        <w:numPr>
          <w:ilvl w:val="0"/>
          <w:numId w:val="1"/>
        </w:numPr>
        <w:tabs>
          <w:tab w:pos="720" w:val="left"/>
        </w:tabs>
        <w:jc w:val="both"/>
        <w:rPr>
          <w:color w:val="FFFFFF"/>
          <w:sz w:val="24"/>
          <w:szCs w:val="24"/>
        </w:rPr>
      </w:pPr>
      <w:r w:rsidRPr="0023160D">
        <w:rPr>
          <w:color w:val="FFFFFF"/>
          <w:sz w:val="24"/>
          <w:szCs w:val="24"/>
        </w:rPr>
        <w:t>E oglasna ploča</w:t>
      </w:r>
    </w:p>
    <w:p w:rsidRDefault="008E6585" w:rsidP="006A3FEF" w:rsidR="008E6585" w:rsidRPr="0023160D">
      <w:pPr>
        <w:numPr>
          <w:ilvl w:val="0"/>
          <w:numId w:val="1"/>
        </w:numPr>
        <w:tabs>
          <w:tab w:pos="720" w:val="left"/>
        </w:tabs>
        <w:jc w:val="both"/>
        <w:rPr>
          <w:color w:val="FFFFFF"/>
          <w:sz w:val="24"/>
          <w:szCs w:val="24"/>
        </w:rPr>
      </w:pPr>
      <w:r w:rsidRPr="0023160D">
        <w:rPr>
          <w:color w:val="FFFFFF"/>
          <w:sz w:val="24"/>
          <w:szCs w:val="24"/>
        </w:rPr>
        <w:t xml:space="preserve">spis </w:t>
      </w:r>
    </w:p>
    <w:sectPr w:rsidSect="00AF13FA" w:rsidR="008E6585" w:rsidRPr="0023160D">
      <w:headerReference w:type="default" r:id="rId10"/>
      <w:footerReference w:type="even" r:id="rId11"/>
      <w:footerReference w:type="default" r:id="rId12"/>
      <w:pgSz w:h="16838" w:w="11906"/>
      <w:pgMar w:gutter="0" w:footer="720" w:header="720" w:left="1800" w:bottom="568"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277" w:rsidR="005D5277">
      <w:r>
        <w:separator/>
      </w:r>
    </w:p>
  </w:endnote>
  <w:endnote w:id="0" w:type="continuationSeparator">
    <w:p w:rsidRDefault="005D5277" w:rsidR="005D52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160D">
      <w:rPr>
        <w:rStyle w:val="Brojstranice"/>
        <w:noProof/>
      </w:rPr>
      <w:t>1</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277" w:rsidR="005D5277">
      <w:r>
        <w:separator/>
      </w:r>
    </w:p>
  </w:footnote>
  <w:footnote w:id="0" w:type="continuationSeparator">
    <w:p w:rsidRDefault="005D5277" w:rsidR="005D52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3160D">
      <w:rPr>
        <w:rStyle w:val="Brojstranice"/>
        <w:noProof/>
        <w:sz w:val="24"/>
      </w:rPr>
      <w:t>1</w:t>
    </w:r>
    <w:r>
      <w:rPr>
        <w:rStyle w:val="Brojstranice"/>
        <w:sz w:val="24"/>
      </w:rPr>
      <w:fldChar w:fldCharType="end"/>
    </w:r>
  </w:p>
  <w:p w:rsidRDefault="00E41EDF" w:rsidP="00E41EDF" w:rsidR="00E41EDF" w:rsidRPr="008662DA">
    <w:pPr>
      <w:jc w:val="right"/>
      <w:rPr>
        <w:sz w:val="24"/>
        <w:szCs w:val="24"/>
      </w:rPr>
    </w:pPr>
    <w:r>
      <w:rPr>
        <w:sz w:val="24"/>
        <w:szCs w:val="24"/>
        <w:lang w:val="pt-BR"/>
      </w:rPr>
      <w:br w:clear="all" w:type="textWrapping"/>
    </w:r>
    <w:r w:rsidRPr="008662DA">
      <w:rPr>
        <w:sz w:val="24"/>
        <w:szCs w:val="24"/>
        <w:lang w:val="pt-BR"/>
      </w:rPr>
      <w:t xml:space="preserve">                                    </w:t>
    </w:r>
    <w:r w:rsidRPr="008662DA">
      <w:rPr>
        <w:sz w:val="24"/>
        <w:szCs w:val="24"/>
      </w:rPr>
      <w:t>72.</w:t>
    </w:r>
    <w:r w:rsidRPr="008662DA">
      <w:rPr>
        <w:b/>
        <w:sz w:val="24"/>
        <w:szCs w:val="24"/>
      </w:rPr>
      <w:t xml:space="preserve"> </w:t>
    </w:r>
    <w:r w:rsidRPr="008662DA">
      <w:rPr>
        <w:sz w:val="24"/>
        <w:szCs w:val="24"/>
      </w:rPr>
      <w:t>St-</w:t>
    </w:r>
    <w:r>
      <w:rPr>
        <w:sz w:val="24"/>
        <w:szCs w:val="24"/>
      </w:rPr>
      <w:t>5868/2016-15</w:t>
    </w:r>
  </w:p>
  <w:p w:rsidRDefault="00842A64" w:rsidP="002179C2" w:rsidR="008D5B22">
    <w:pPr>
      <w:pStyle w:val="Zaglavlje"/>
      <w:jc w:val="center"/>
    </w:pPr>
    <w:r>
      <w:rPr>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57966"/>
    <w:rsid w:val="000677C1"/>
    <w:rsid w:val="00075366"/>
    <w:rsid w:val="0007784D"/>
    <w:rsid w:val="000A238E"/>
    <w:rsid w:val="000C5D46"/>
    <w:rsid w:val="000D234B"/>
    <w:rsid w:val="000E55DB"/>
    <w:rsid w:val="00106D51"/>
    <w:rsid w:val="0013154C"/>
    <w:rsid w:val="00132651"/>
    <w:rsid w:val="00135FD2"/>
    <w:rsid w:val="00152C0F"/>
    <w:rsid w:val="00153B96"/>
    <w:rsid w:val="001601CA"/>
    <w:rsid w:val="001601FA"/>
    <w:rsid w:val="00162568"/>
    <w:rsid w:val="00163B67"/>
    <w:rsid w:val="0017666D"/>
    <w:rsid w:val="00182778"/>
    <w:rsid w:val="0018507C"/>
    <w:rsid w:val="001B7C25"/>
    <w:rsid w:val="001C4181"/>
    <w:rsid w:val="001C5F7A"/>
    <w:rsid w:val="001E7B4E"/>
    <w:rsid w:val="001F7E2A"/>
    <w:rsid w:val="00216D29"/>
    <w:rsid w:val="002179C2"/>
    <w:rsid w:val="00221CE0"/>
    <w:rsid w:val="0023160D"/>
    <w:rsid w:val="00241809"/>
    <w:rsid w:val="00272E07"/>
    <w:rsid w:val="0029219F"/>
    <w:rsid w:val="002B1696"/>
    <w:rsid w:val="002E345C"/>
    <w:rsid w:val="00304A65"/>
    <w:rsid w:val="003240C3"/>
    <w:rsid w:val="00325824"/>
    <w:rsid w:val="003559EE"/>
    <w:rsid w:val="00355D6D"/>
    <w:rsid w:val="00355DD4"/>
    <w:rsid w:val="003705B6"/>
    <w:rsid w:val="0039740D"/>
    <w:rsid w:val="003A0E2C"/>
    <w:rsid w:val="003C6364"/>
    <w:rsid w:val="0040710B"/>
    <w:rsid w:val="00447DD5"/>
    <w:rsid w:val="00460252"/>
    <w:rsid w:val="00463A12"/>
    <w:rsid w:val="004A3A5B"/>
    <w:rsid w:val="004E1BBF"/>
    <w:rsid w:val="004F65C5"/>
    <w:rsid w:val="00526CD9"/>
    <w:rsid w:val="00532394"/>
    <w:rsid w:val="005362EA"/>
    <w:rsid w:val="0055038E"/>
    <w:rsid w:val="005621FE"/>
    <w:rsid w:val="005645BF"/>
    <w:rsid w:val="005746AC"/>
    <w:rsid w:val="0058418C"/>
    <w:rsid w:val="0059292A"/>
    <w:rsid w:val="005936F3"/>
    <w:rsid w:val="005A05D3"/>
    <w:rsid w:val="005A1069"/>
    <w:rsid w:val="005A34FE"/>
    <w:rsid w:val="005A46C4"/>
    <w:rsid w:val="005C7B0B"/>
    <w:rsid w:val="005D43FA"/>
    <w:rsid w:val="005D5277"/>
    <w:rsid w:val="005F1D81"/>
    <w:rsid w:val="00637970"/>
    <w:rsid w:val="00665E6E"/>
    <w:rsid w:val="00667FAF"/>
    <w:rsid w:val="00667FF1"/>
    <w:rsid w:val="006A3FEF"/>
    <w:rsid w:val="006A4A4A"/>
    <w:rsid w:val="006B600E"/>
    <w:rsid w:val="006B62F8"/>
    <w:rsid w:val="006B753B"/>
    <w:rsid w:val="006C67C9"/>
    <w:rsid w:val="006E0203"/>
    <w:rsid w:val="00746E6B"/>
    <w:rsid w:val="007478DB"/>
    <w:rsid w:val="0076235B"/>
    <w:rsid w:val="0076263A"/>
    <w:rsid w:val="00764049"/>
    <w:rsid w:val="0078385E"/>
    <w:rsid w:val="007850BD"/>
    <w:rsid w:val="0079346D"/>
    <w:rsid w:val="00794035"/>
    <w:rsid w:val="007B5C3F"/>
    <w:rsid w:val="007B5EE5"/>
    <w:rsid w:val="007C4F46"/>
    <w:rsid w:val="007D3050"/>
    <w:rsid w:val="007F2008"/>
    <w:rsid w:val="007F4666"/>
    <w:rsid w:val="007F72EF"/>
    <w:rsid w:val="0080139E"/>
    <w:rsid w:val="008101F9"/>
    <w:rsid w:val="0081411E"/>
    <w:rsid w:val="00817A73"/>
    <w:rsid w:val="00830A53"/>
    <w:rsid w:val="00831D23"/>
    <w:rsid w:val="00836807"/>
    <w:rsid w:val="00842A64"/>
    <w:rsid w:val="00881945"/>
    <w:rsid w:val="008A4764"/>
    <w:rsid w:val="008D3E89"/>
    <w:rsid w:val="008D5B22"/>
    <w:rsid w:val="008E0E14"/>
    <w:rsid w:val="008E6585"/>
    <w:rsid w:val="0092387F"/>
    <w:rsid w:val="00925D24"/>
    <w:rsid w:val="00927EB1"/>
    <w:rsid w:val="00955A8C"/>
    <w:rsid w:val="00963321"/>
    <w:rsid w:val="0097040B"/>
    <w:rsid w:val="00974DE4"/>
    <w:rsid w:val="00986ADD"/>
    <w:rsid w:val="009B193B"/>
    <w:rsid w:val="009B5F2C"/>
    <w:rsid w:val="009D1D02"/>
    <w:rsid w:val="009D1F48"/>
    <w:rsid w:val="009E0EF6"/>
    <w:rsid w:val="00A05208"/>
    <w:rsid w:val="00A0530D"/>
    <w:rsid w:val="00A06D54"/>
    <w:rsid w:val="00A22DA1"/>
    <w:rsid w:val="00A63274"/>
    <w:rsid w:val="00A74BB1"/>
    <w:rsid w:val="00A75637"/>
    <w:rsid w:val="00A80C2B"/>
    <w:rsid w:val="00A815E6"/>
    <w:rsid w:val="00AA53A6"/>
    <w:rsid w:val="00AC750F"/>
    <w:rsid w:val="00AF13FA"/>
    <w:rsid w:val="00AF57E3"/>
    <w:rsid w:val="00B02585"/>
    <w:rsid w:val="00B06DE9"/>
    <w:rsid w:val="00B2245F"/>
    <w:rsid w:val="00B5173D"/>
    <w:rsid w:val="00B534BC"/>
    <w:rsid w:val="00B62987"/>
    <w:rsid w:val="00B84D54"/>
    <w:rsid w:val="00B91341"/>
    <w:rsid w:val="00B94272"/>
    <w:rsid w:val="00B949C2"/>
    <w:rsid w:val="00BA0EDE"/>
    <w:rsid w:val="00BA5BDC"/>
    <w:rsid w:val="00BB5DBB"/>
    <w:rsid w:val="00BE7CF1"/>
    <w:rsid w:val="00C06EC4"/>
    <w:rsid w:val="00C21B8B"/>
    <w:rsid w:val="00C30121"/>
    <w:rsid w:val="00C95AC8"/>
    <w:rsid w:val="00CB66D3"/>
    <w:rsid w:val="00CD4A70"/>
    <w:rsid w:val="00CD4FF3"/>
    <w:rsid w:val="00CE5466"/>
    <w:rsid w:val="00CF42DF"/>
    <w:rsid w:val="00D016CE"/>
    <w:rsid w:val="00D104B3"/>
    <w:rsid w:val="00D126E7"/>
    <w:rsid w:val="00D13B3D"/>
    <w:rsid w:val="00D27160"/>
    <w:rsid w:val="00D427D7"/>
    <w:rsid w:val="00D47737"/>
    <w:rsid w:val="00D556DD"/>
    <w:rsid w:val="00D878BF"/>
    <w:rsid w:val="00D923D6"/>
    <w:rsid w:val="00DA10F7"/>
    <w:rsid w:val="00DA2985"/>
    <w:rsid w:val="00DB5AC4"/>
    <w:rsid w:val="00DC3A94"/>
    <w:rsid w:val="00DC3CB7"/>
    <w:rsid w:val="00DD7DC5"/>
    <w:rsid w:val="00DE242F"/>
    <w:rsid w:val="00DE5AB8"/>
    <w:rsid w:val="00E2474F"/>
    <w:rsid w:val="00E25D0C"/>
    <w:rsid w:val="00E41EDF"/>
    <w:rsid w:val="00E614F7"/>
    <w:rsid w:val="00E7071B"/>
    <w:rsid w:val="00E71F92"/>
    <w:rsid w:val="00E83465"/>
    <w:rsid w:val="00E93434"/>
    <w:rsid w:val="00EA0624"/>
    <w:rsid w:val="00EC1913"/>
    <w:rsid w:val="00F11B04"/>
    <w:rsid w:val="00F251D8"/>
    <w:rsid w:val="00F43FA9"/>
    <w:rsid w:val="00F5354F"/>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customStyle="true" w:styleId="BodyText21" w:type="paragraph">
    <w:name w:val="Body Text 21"/>
    <w:basedOn w:val="Normal"/>
    <w:rsid w:val="00B91341"/>
    <w:pPr>
      <w:ind w:hanging="720" w:left="720"/>
      <w:jc w:val="both"/>
    </w:pPr>
    <w:rPr>
      <w:rFonts w:hAnsi="Arial" w:ascii="Arial"/>
      <w:sz w:val="24"/>
    </w:rPr>
  </w:style>
  <w:style w:styleId="Podnaslov" w:type="paragraph">
    <w:name w:val="Subtitle"/>
    <w:basedOn w:val="Normal"/>
    <w:link w:val="PodnaslovChar"/>
    <w:qFormat/>
    <w:rsid w:val="00842A6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42A64"/>
    <w:rPr>
      <w:rFonts w:hAnsi="Tahoma" w:asci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23160D"/>
    <w:rPr>
      <w:color w:val="808080"/>
      <w:bdr w:space="0" w:sz="0" w:color="auto" w:val="none"/>
      <w:shd w:fill="auto" w:color="auto" w:val="clear"/>
    </w:rPr>
  </w:style>
  <w:style w:customStyle="true" w:styleId="eSPISCCParagraphDefaultFont" w:type="character">
    <w:name w:val="eSPIS_CC_Paragraph Default Font"/>
    <w:basedOn w:val="Zadanifontodlomka"/>
    <w:rsid w:val="002316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60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316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6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customStyle="1" w:styleId="BodyText21" w:type="paragraph">
    <w:name w:val="Body Text 21"/>
    <w:basedOn w:val="Normal"/>
    <w:rsid w:val="00B91341"/>
    <w:pPr>
      <w:ind w:hanging="720" w:left="720"/>
      <w:jc w:val="both"/>
    </w:pPr>
    <w:rPr>
      <w:rFonts w:ascii="Arial" w:hAnsi="Arial"/>
      <w:sz w:val="24"/>
    </w:rPr>
  </w:style>
  <w:style w:styleId="Podnaslov" w:type="paragraph">
    <w:name w:val="Subtitle"/>
    <w:basedOn w:val="Normal"/>
    <w:link w:val="PodnaslovChar"/>
    <w:qFormat/>
    <w:rsid w:val="00842A6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42A64"/>
    <w:rPr>
      <w:rFonts w:ascii="Tahoma" w:hAns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23160D"/>
    <w:rPr>
      <w:color w:val="808080"/>
      <w:bdr w:color="auto" w:space="0" w:sz="0" w:val="none"/>
      <w:shd w:color="auto" w:fill="auto" w:val="clear"/>
    </w:rPr>
  </w:style>
  <w:style w:customStyle="1" w:styleId="eSPISCCParagraphDefaultFont" w:type="character">
    <w:name w:val="eSPIS_CC_Paragraph Default Font"/>
    <w:basedOn w:val="Zadanifontodlomka"/>
    <w:rsid w:val="002316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60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316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6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5868</izvorni_sadrzaj>
    <derivirana_varijabla naziv="DomainObject.Predmet.Broj_1">5868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St-5868/2016</izvorni_sadrzaj>
    <derivirana_varijabla naziv="DomainObject.Predmet.OznakaBroj_1">St-5868/2016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TEHNOKONTROLA d.o.o. zastupanog po punomoćniku Zdravko Medek</izvorni_sadrzaj>
    <derivirana_varijabla naziv="DomainObject.Predmet.ProtustrankaFormated_1">  TEHNOKONTROLA d.o.o. zastupanog po punomoćniku Zdravko Medek</derivirana_varijabla>
  </DomainObject.Predmet.ProtustrankaFormated>
  <DomainObject.Predmet.ProtustrankaFormatedOIB>
    <izvorni_sadrzaj>  TEHNOKONTROLA d.o.o., OIB 62668926122 zastupanog po punomoćniku Zdravko Medek</izvorni_sadrzaj>
    <derivirana_varijabla naziv="DomainObject.Predmet.ProtustrankaFormatedOIB_1">  TEHNOKONTROLA d.o.o., OIB 62668926122 zastupanog po punomoćniku Zdravko Medek</derivirana_varijabla>
  </DomainObject.Predmet.ProtustrankaFormatedOIB>
  <DomainObject.Predmet.ProtustrankaFormatedWithAdress>
    <izvorni_sadrzaj> TEHNOKONTROLA d.o.o., Kašinska 9, 10360 Sesvete zastupanog po punomoćniku Zdravko Medek</izvorni_sadrzaj>
    <derivirana_varijabla naziv="DomainObject.Predmet.ProtustrankaFormatedWithAdress_1"> TEHNOKONTROLA d.o.o., Kašinska 9, 10360 Sesvete zastupanog po punomoćniku Zdravko Medek</derivirana_varijabla>
  </DomainObject.Predmet.ProtustrankaFormatedWithAdress>
  <DomainObject.Predmet.ProtustrankaFormatedWithAdressOIB>
    <izvorni_sadrzaj> TEHNOKONTROLA d.o.o., OIB 62668926122, Kašinska 9, 10360 Sesvete zastupanog po punomoćniku Zdravko Medek</izvorni_sadrzaj>
    <derivirana_varijabla naziv="DomainObject.Predmet.ProtustrankaFormatedWithAdressOIB_1"> TEHNOKONTROLA d.o.o., OIB 62668926122, Kašinska 9, 10360 Sesvete zastupanog po punomoćniku Zdravko Medek</derivirana_varijabla>
  </DomainObject.Predmet.ProtustrankaFormatedWithAdressOIB>
  <DomainObject.Predmet.ProtustrankaWithAdress>
    <izvorni_sadrzaj>TEHNOKONTROLA d.o.o. Kašinska 9, 10360 Sesvete</izvorni_sadrzaj>
    <derivirana_varijabla naziv="DomainObject.Predmet.ProtustrankaWithAdress_1">TEHNOKONTROLA d.o.o. Kašinska 9, 10360 Sesvete</derivirana_varijabla>
  </DomainObject.Predmet.ProtustrankaWithAdress>
  <DomainObject.Predmet.ProtustrankaWithAdressOIB>
    <izvorni_sadrzaj>TEHNOKONTROLA d.o.o., OIB 62668926122, Kašinska 9, 10360 Sesvete</izvorni_sadrzaj>
    <derivirana_varijabla naziv="DomainObject.Predmet.ProtustrankaWithAdressOIB_1">TEHNOKONTROLA d.o.o., OIB 62668926122, Kašinska 9, 10360 Sesvete</derivirana_varijabla>
  </DomainObject.Predmet.ProtustrankaWithAdressOIB>
  <DomainObject.Predmet.ProtustrankaNazivFormated>
    <izvorni_sadrzaj>TEHNOKONTROLA d.o.o.</izvorni_sadrzaj>
    <derivirana_varijabla naziv="DomainObject.Predmet.ProtustrankaNazivFormated_1">TEHNOKONTROLA d.o.o.</derivirana_varijabla>
  </DomainObject.Predmet.ProtustrankaNazivFormated>
  <DomainObject.Predmet.ProtustrankaNazivFormatedOIB>
    <izvorni_sadrzaj>TEHNOKONTROLA d.o.o., OIB 62668926122</izvorni_sadrzaj>
    <derivirana_varijabla naziv="DomainObject.Predmet.ProtustrankaNazivFormatedOIB_1">TEHNOKONTROLA d.o.o., OIB 62668926122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TEHNOKONTROLA d.o.o. zastupanog po punomoćniku Zdravko Medek</item>
    </izvorni_sadrzaj>
    <derivirana_varijabla naziv="DomainObject.Predmet.ProtuStrankaListFormated_1">
      <item>TEHNOKONTROLA d.o.o. zastupanog po punomoćniku Zdravko Medek</item>
    </derivirana_varijabla>
  </DomainObject.Predmet.ProtuStrankaListFormated>
  <DomainObject.Predmet.ProtuStrankaListFormatedOIB>
    <izvorni_sadrzaj>
      <item>TEHNOKONTROLA d.o.o., OIB 62668926122 zastupanog po punomoćniku Zdravko Medek</item>
    </izvorni_sadrzaj>
    <derivirana_varijabla naziv="DomainObject.Predmet.ProtuStrankaListFormatedOIB_1">
      <item>TEHNOKONTROLA d.o.o., OIB 62668926122 zastupanog po punomoćniku Zdravko Medek</item>
    </derivirana_varijabla>
  </DomainObject.Predmet.ProtuStrankaListFormatedOIB>
  <DomainObject.Predmet.ProtuStrankaListFormatedWithAdress>
    <izvorni_sadrzaj>
      <item>TEHNOKONTROLA d.o.o., Kašinska 9, 10360 Sesvete zastupanog po punomoćniku Zdravko Medek</item>
    </izvorni_sadrzaj>
    <derivirana_varijabla naziv="DomainObject.Predmet.ProtuStrankaListFormatedWithAdress_1">
      <item>TEHNOKONTROLA d.o.o., Kašinska 9, 10360 Sesvete zastupanog po punomoćniku Zdravko Medek</item>
    </derivirana_varijabla>
  </DomainObject.Predmet.ProtuStrankaListFormatedWithAdress>
  <DomainObject.Predmet.ProtuStrankaListFormatedWithAdressOIB>
    <izvorni_sadrzaj>
      <item>TEHNOKONTROLA d.o.o., OIB 62668926122, Kašinska 9, 10360 Sesvete zastupanog po punomoćniku Zdravko Medek</item>
    </izvorni_sadrzaj>
    <derivirana_varijabla naziv="DomainObject.Predmet.ProtuStrankaListFormatedWithAdressOIB_1">
      <item>TEHNOKONTROLA d.o.o., OIB 62668926122, Kašinska 9, 10360 Sesvete zastupanog po punomoćniku Zdravko Medek</item>
    </derivirana_varijabla>
  </DomainObject.Predmet.ProtuStrankaListFormatedWithAdressOIB>
  <DomainObject.Predmet.ProtuStrankaListNazivFormated>
    <izvorni_sadrzaj>
      <item>TEHNOKONTROLA d.o.o.</item>
    </izvorni_sadrzaj>
    <derivirana_varijabla naziv="DomainObject.Predmet.ProtuStrankaListNazivFormated_1">
      <item>TEHNOKONTROLA d.o.o.</item>
    </derivirana_varijabla>
  </DomainObject.Predmet.ProtuStrankaListNazivFormated>
  <DomainObject.Predmet.ProtuStrankaListNazivFormatedOIB>
    <izvorni_sadrzaj>
      <item>TEHNOKONTROLA d.o.o., OIB 62668926122</item>
    </izvorni_sadrzaj>
    <derivirana_varijabla naziv="DomainObject.Predmet.ProtuStrankaListNazivFormatedOIB_1">
      <item>TEHNOKONTROLA d.o.o., OIB 62668926122</item>
    </derivirana_varijabla>
  </DomainObject.Predmet.ProtuStrankaListNazivFormatedOIB>
  <DomainObject.Predmet.OstaliListFormated>
    <izvorni_sadrzaj>
      <item>Zdravko Medek punomoćnik sudionika u postupku TEHNOKONTROLA d.o.o.</item>
      <item>Financijska agencija</item>
      <item>BUTERIN&amp;POSAVEC odvjetničko društvo, društvo s ograničenom odgovornošću</item>
      <item>ERSTE&amp;STEIERMÄRKISCHE BANKA dioničko društvo</item>
      <item>ERSTE&amp;STEIERMÄRKISCHE BANKA dioničko društvo</item>
      <item>ŽUPANIJSKO DRŽAVNO ODVJETNIŠTVO U ZAGREBU</item>
      <item>REPUBLIKA HRVATSKA MINISTARSTVO FINANCIJA</item>
      <item>MINISTARSTVO PRAVOSUĐA</item>
      <item>OPĆINSKI GRAĐANSKI SUD U ZAGREBU</item>
    </izvorni_sadrzaj>
    <derivirana_varijabla naziv="DomainObject.Predmet.OstaliListFormated_1">
      <item>Zdravko Medek punomoćnik sudionika u postupku TEHNOKONTROLA d.o.o.</item>
      <item>Financijska agencija</item>
      <item>BUTERIN&amp;POSAVEC odvjetničko društvo, društvo s ograničenom odgovornošću</item>
      <item>ERSTE&amp;STEIERMÄRKISCHE BANKA dioničko društvo</item>
      <item>ERSTE&amp;STEIERMÄRKISCHE BANKA dioničko društvo</item>
      <item>ŽUPANIJSKO DRŽAVNO ODVJETNIŠTVO U ZAGREBU</item>
      <item>REPUBLIKA HRVATSKA MINISTARSTVO FINANCIJA</item>
      <item>MINISTARSTVO PRAVOSUĐA</item>
      <item>OPĆINSKI GRAĐANSKI SUD U ZAGREBU</item>
    </derivirana_varijabla>
  </DomainObject.Predmet.OstaliListFormated>
  <DomainObject.Predmet.OstaliListFormatedOIB>
    <izvorni_sadrzaj>
      <item>Zdravko Medek, OIB 90425059840 punomoćnik sudionika u postupku TEHNOKONTROLA d.o.o.</item>
      <item>Financijska agencija, OIB 85821130368</item>
      <item>BUTERIN&amp;POSAVEC odvjetničko društvo, društvo s ograničenom odgovornošću, OIB 88443826619</item>
      <item>ERSTE&amp;STEIERMÄRKISCHE BANKA dioničko društvo, OIB 23057039320</item>
      <item>ERSTE&amp;STEIERMÄRKISCHE BANKA dioničko društvo, OIB 23057039320</item>
      <item>ŽUPANIJSKO DRŽAVNO ODVJETNIŠTVO U ZAGREBU, OIB 16488001145</item>
      <item>REPUBLIKA HRVATSKA MINISTARSTVO FINANCIJA, OIB 18683136487</item>
      <item>MINISTARSTVO PRAVOSUĐA, OIB 26635293339</item>
      <item>OPĆINSKI GRAĐANSKI SUD U ZAGREBU, OIB 01252163117</item>
    </izvorni_sadrzaj>
    <derivirana_varijabla naziv="DomainObject.Predmet.OstaliListFormatedOIB_1">
      <item>Zdravko Medek, OIB 90425059840 punomoćnik sudionika u postupku TEHNOKONTROLA d.o.o.</item>
      <item>Financijska agencija, OIB 85821130368</item>
      <item>BUTERIN&amp;POSAVEC odvjetničko društvo, društvo s ograničenom odgovornošću, OIB 88443826619</item>
      <item>ERSTE&amp;STEIERMÄRKISCHE BANKA dioničko društvo, OIB 23057039320</item>
      <item>ERSTE&amp;STEIERMÄRKISCHE BANKA dioničko društvo, OIB 23057039320</item>
      <item>ŽUPANIJSKO DRŽAVNO ODVJETNIŠTVO U ZAGREBU, OIB 16488001145</item>
      <item>REPUBLIKA HRVATSKA MINISTARSTVO FINANCIJA, OIB 18683136487</item>
      <item>MINISTARSTVO PRAVOSUĐA, OIB 26635293339</item>
      <item>OPĆINSKI GRAĐANSKI SUD U ZAGREBU, OIB 01252163117</item>
    </derivirana_varijabla>
  </DomainObject.Predmet.OstaliListFormatedOIB>
  <DomainObject.Predmet.OstaliListFormatedWithAdress>
    <izvorni_sadrzaj>
      <item>Zdravko Medek, Vinogradska 33c, 10360 Vugrovec Donji punomoćnik sudionika u postupku TEHNOKONTROLA d.o.o.</item>
      <item>Financijska agencija, Ulica grada Vukovara 70, 10000 Zagreb</item>
      <item>BUTERIN&amp;POSAVEC odvjetničko društvo, društvo s ograničenom odgovornošću, Draškovićeva 82, 10000 Zagreb</item>
      <item>ERSTE&amp;STEIERMÄRKISCHE BANKA dioničko društvo, Jadranski Trg 3a, 51000 Rijeka</item>
      <item>ERSTE&amp;STEIERMÄRKISCHE BANKA dioničko društvo, Jadranski Trg 3a, 51000 Rijeka</item>
      <item>ŽUPANIJSKO DRŽAVNO ODVJETNIŠTVO U ZAGREBU, Savska Cesta 41, 10000 Zagreb</item>
      <item>REPUBLIKA HRVATSKA MINISTARSTVO FINANCIJA, Av. Dubrovnik 32, 10000 Zagreb</item>
      <item>MINISTARSTVO PRAVOSUĐA, Ulica grada Vukovara 49, 10000 Zagreb</item>
      <item>OPĆINSKI GRAĐANSKI SUD U ZAGREBU, Bjelovarska 2, 10360 Sesvete</item>
    </izvorni_sadrzaj>
    <derivirana_varijabla naziv="DomainObject.Predmet.OstaliListFormatedWithAdress_1">
      <item>Zdravko Medek, Vinogradska 33c, 10360 Vugrovec Donji punomoćnik sudionika u postupku TEHNOKONTROLA d.o.o.</item>
      <item>Financijska agencija, Ulica grada Vukovara 70, 10000 Zagreb</item>
      <item>BUTERIN&amp;POSAVEC odvjetničko društvo, društvo s ograničenom odgovornošću, Draškovićeva 82, 10000 Zagreb</item>
      <item>ERSTE&amp;STEIERMÄRKISCHE BANKA dioničko društvo, Jadranski Trg 3a, 51000 Rijeka</item>
      <item>ERSTE&amp;STEIERMÄRKISCHE BANKA dioničko društvo, Jadranski Trg 3a, 51000 Rijeka</item>
      <item>ŽUPANIJSKO DRŽAVNO ODVJETNIŠTVO U ZAGREBU, Savska Cesta 41, 10000 Zagreb</item>
      <item>REPUBLIKA HRVATSKA MINISTARSTVO FINANCIJA, Av. Dubrovnik 32, 10000 Zagreb</item>
      <item>MINISTARSTVO PRAVOSUĐA, Ulica grada Vukovara 49, 10000 Zagreb</item>
      <item>OPĆINSKI GRAĐANSKI SUD U ZAGREBU, Bjelovarska 2, 10360 Sesvete</item>
    </derivirana_varijabla>
  </DomainObject.Predmet.OstaliListFormatedWithAdress>
  <DomainObject.Predmet.OstaliListFormatedWithAdressOIB>
    <izvorni_sadrzaj>
      <item>Zdravko Medek, OIB 90425059840, Vinogradska 33c, 10360 Vugrovec Donji punomoćnik sudionika u postupku TEHNOKONTROLA d.o.o.</item>
      <item>Financijska agencija, OIB 85821130368, Ulica grada Vukovara 70, 10000 Zagreb</item>
      <item>BUTERIN&amp;POSAVEC odvjetničko društvo, društvo s ograničenom odgovornošću, OIB 88443826619, Draškovićeva 82, 10000 Zagreb</item>
      <item>ERSTE&amp;STEIERMÄRKISCHE BANKA dioničko društvo, OIB 23057039320, Jadranski Trg 3a, 51000 Rijeka</item>
      <item>ERSTE&amp;STEIERMÄRKISCHE BANKA dioničko društvo, OIB 23057039320, Jadranski Trg 3a, 51000 Rijeka</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OPĆINSKI GRAĐANSKI SUD U ZAGREBU, OIB 01252163117, Bjelovarska 2, 10360 Sesvete</item>
    </izvorni_sadrzaj>
    <derivirana_varijabla naziv="DomainObject.Predmet.OstaliListFormatedWithAdressOIB_1">
      <item>Zdravko Medek, OIB 90425059840, Vinogradska 33c, 10360 Vugrovec Donji punomoćnik sudionika u postupku TEHNOKONTROLA d.o.o.</item>
      <item>Financijska agencija, OIB 85821130368, Ulica grada Vukovara 70, 10000 Zagreb</item>
      <item>BUTERIN&amp;POSAVEC odvjetničko društvo, društvo s ograničenom odgovornošću, OIB 88443826619, Draškovićeva 82, 10000 Zagreb</item>
      <item>ERSTE&amp;STEIERMÄRKISCHE BANKA dioničko društvo, OIB 23057039320, Jadranski Trg 3a, 51000 Rijeka</item>
      <item>ERSTE&amp;STEIERMÄRKISCHE BANKA dioničko društvo, OIB 23057039320, Jadranski Trg 3a, 51000 Rijeka</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OPĆINSKI GRAĐANSKI SUD U ZAGREBU, OIB 01252163117, Bjelovarska 2, 10360 Sesvete</item>
    </derivirana_varijabla>
  </DomainObject.Predmet.OstaliListFormatedWithAdressOIB>
  <DomainObject.Predmet.OstaliListNazivFormated>
    <izvorni_sadrzaj>
      <item>Zdravko Medek</item>
      <item>Financijska agencija</item>
      <item>BUTERIN&amp;POSAVEC odvjetničko društvo, društvo s ograničenom odgovornošću</item>
      <item>ERSTE&amp;STEIERMÄRKISCHE BANKA dioničko društvo</item>
      <item>ERSTE&amp;STEIERMÄRKISCHE BANKA dioničko društvo</item>
      <item>ŽUPANIJSKO DRŽAVNO ODVJETNIŠTVO U ZAGREBU</item>
      <item>REPUBLIKA HRVATSKA MINISTARSTVO FINANCIJA</item>
      <item>MINISTARSTVO PRAVOSUĐA</item>
      <item>OPĆINSKI GRAĐANSKI SUD U ZAGREBU</item>
    </izvorni_sadrzaj>
    <derivirana_varijabla naziv="DomainObject.Predmet.OstaliListNazivFormated_1">
      <item>Zdravko Medek</item>
      <item>Financijska agencija</item>
      <item>BUTERIN&amp;POSAVEC odvjetničko društvo, društvo s ograničenom odgovornošću</item>
      <item>ERSTE&amp;STEIERMÄRKISCHE BANKA dioničko društvo</item>
      <item>ERSTE&amp;STEIERMÄRKISCHE BANKA dioničko društvo</item>
      <item>ŽUPANIJSKO DRŽAVNO ODVJETNIŠTVO U ZAGREBU</item>
      <item>REPUBLIKA HRVATSKA MINISTARSTVO FINANCIJA</item>
      <item>MINISTARSTVO PRAVOSUĐA</item>
      <item>OPĆINSKI GRAĐANSKI SUD U ZAGREBU</item>
    </derivirana_varijabla>
  </DomainObject.Predmet.OstaliListNazivFormated>
  <DomainObject.Predmet.OstaliListNazivFormatedOIB>
    <izvorni_sadrzaj>
      <item>Zdravko Medek, OIB 90425059840</item>
      <item>Financijska agencija, OIB 85821130368</item>
      <item>BUTERIN&amp;POSAVEC odvjetničko društvo, društvo s ograničenom odgovornošću, OIB 88443826619</item>
      <item>ERSTE&amp;STEIERMÄRKISCHE BANKA dioničko društvo, OIB 23057039320</item>
      <item>ERSTE&amp;STEIERMÄRKISCHE BANKA dioničko društvo, OIB 23057039320</item>
      <item>ŽUPANIJSKO DRŽAVNO ODVJETNIŠTVO U ZAGREBU, OIB 16488001145</item>
      <item>REPUBLIKA HRVATSKA MINISTARSTVO FINANCIJA, OIB 18683136487</item>
      <item>MINISTARSTVO PRAVOSUĐA, OIB 26635293339</item>
      <item>OPĆINSKI GRAĐANSKI SUD U ZAGREBU, OIB 01252163117</item>
    </izvorni_sadrzaj>
    <derivirana_varijabla naziv="DomainObject.Predmet.OstaliListNazivFormatedOIB_1">
      <item>Zdravko Medek, OIB 90425059840</item>
      <item>Financijska agencija, OIB 85821130368</item>
      <item>BUTERIN&amp;POSAVEC odvjetničko društvo, društvo s ograničenom odgovornošću, OIB 88443826619</item>
      <item>ERSTE&amp;STEIERMÄRKISCHE BANKA dioničko društvo, OIB 23057039320</item>
      <item>ERSTE&amp;STEIERMÄRKISCHE BANKA dioničko društvo, OIB 23057039320</item>
      <item>ŽUPANIJSKO DRŽAVNO ODVJETNIŠTVO U ZAGREBU, OIB 16488001145</item>
      <item>REPUBLIKA HRVATSKA MINISTARSTVO FINANCIJA, OIB 18683136487</item>
      <item>MINISTARSTVO PRAVOSUĐA, OIB 26635293339</item>
      <item>OPĆINSKI GRAĐANSKI SUD U ZAGREBU,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TEHNOKONTROLA d.o.o.</izvorni_sadrzaj>
    <derivirana_varijabla naziv="DomainObject.Predmet.ProtustrankaIDrugi_1">TEHNOKONTROLA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TEHNOKONTROLA d.o.o., OIB 62668926122, Kašinska 9, 10360 Sesvete</izvorni_sadrzaj>
    <derivirana_varijabla naziv="DomainObject.Predmet.ProtustrankaIDrugiAdressOIB_1">TEHNOKONTROLA d.o.o., OIB 62668926122,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TEHNOKONTROLA d.o.o.</item>
      <item>FINA Regionalni centar Zagreb</item>
      <item>Zdravko Medek</item>
      <item>Financijska agencija</item>
      <item>BUTERIN&amp;POSAVEC odvjetničko društvo, društvo s ograničenom odgovornošću</item>
      <item>ERSTE&amp;STEIERMÄRKISCHE BANKA dioničko društvo</item>
      <item>ERSTE&amp;STEIERMÄRKISCHE BANKA dioničko društvo</item>
      <item>ŽUPANIJSKO DRŽAVNO ODVJETNIŠTVO U ZAGREBU</item>
      <item>REPUBLIKA HRVATSKA MINISTARSTVO FINANCIJA</item>
      <item>MINISTARSTVO PRAVOSUĐA</item>
      <item>OPĆINSKI GRAĐANSKI SUD U ZAGREBU</item>
    </izvorni_sadrzaj>
    <derivirana_varijabla naziv="DomainObject.Predmet.SudioniciListNaziv_1">
      <item>TEHNOKONTROLA d.o.o.</item>
      <item>FINA Regionalni centar Zagreb</item>
      <item>Zdravko Medek</item>
      <item>Financijska agencija</item>
      <item>BUTERIN&amp;POSAVEC odvjetničko društvo, društvo s ograničenom odgovornošću</item>
      <item>ERSTE&amp;STEIERMÄRKISCHE BANKA dioničko društvo</item>
      <item>ERSTE&amp;STEIERMÄRKISCHE BANKA dioničko društvo</item>
      <item>ŽUPANIJSKO DRŽAVNO ODVJETNIŠTVO U ZAGREBU</item>
      <item>REPUBLIKA HRVATSKA MINISTARSTVO FINANCIJA</item>
      <item>MINISTARSTVO PRAVOSUĐA</item>
      <item>OPĆINSKI GRAĐANSKI SUD U ZAGREBU</item>
    </derivirana_varijabla>
  </DomainObject.Predmet.SudioniciListNaziv>
  <DomainObject.Predmet.SudioniciListAdressOIB>
    <izvorni_sadrzaj>
      <item>TEHNOKONTROLA d.o.o., OIB 62668926122, Kašinska 9,10360 Sesvete</item>
      <item>FINA Regionalni centar Zagreb, OIB 85821130368, Trg svibanjskih žrtava 1995. 1,10000 Zagreb</item>
      <item>Zdravko Medek, OIB 90425059840, Vinogradska 33c,10360 Vugrovec Donji</item>
      <item>Financijska agencija, OIB 85821130368, Ulica grada Vukovara 70,10000 Zagreb</item>
      <item>BUTERIN&amp;POSAVEC odvjetničko društvo, društvo s ograničenom odgovornošću, OIB 88443826619, Draškovićeva 82,10000 Zagreb</item>
      <item>ERSTE&amp;STEIERMÄRKISCHE BANKA dioničko društvo, OIB 23057039320, Jadranski Trg 3a,51000 Rijeka</item>
      <item>ERSTE&amp;STEIERMÄRKISCHE BANKA dioničko društvo, OIB 23057039320, Jadranski Trg 3a,51000 Rijeka</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OPĆINSKI GRAĐANSKI SUD U ZAGREBU, OIB 01252163117, Bjelovarska 2,10360 Sesvete</item>
    </izvorni_sadrzaj>
    <derivirana_varijabla naziv="DomainObject.Predmet.SudioniciListAdressOIB_1">
      <item>TEHNOKONTROLA d.o.o., OIB 62668926122, Kašinska 9,10360 Sesvete</item>
      <item>FINA Regionalni centar Zagreb, OIB 85821130368, Trg svibanjskih žrtava 1995. 1,10000 Zagreb</item>
      <item>Zdravko Medek, OIB 90425059840, Vinogradska 33c,10360 Vugrovec Donji</item>
      <item>Financijska agencija, OIB 85821130368, Ulica grada Vukovara 70,10000 Zagreb</item>
      <item>BUTERIN&amp;POSAVEC odvjetničko društvo, društvo s ograničenom odgovornošću, OIB 88443826619, Draškovićeva 82,10000 Zagreb</item>
      <item>ERSTE&amp;STEIERMÄRKISCHE BANKA dioničko društvo, OIB 23057039320, Jadranski Trg 3a,51000 Rijeka</item>
      <item>ERSTE&amp;STEIERMÄRKISCHE BANKA dioničko društvo, OIB 23057039320, Jadranski Trg 3a,51000 Rijeka</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OPĆINSKI GRAĐANSKI SUD U ZAGREBU, OIB 01252163117, Bjelovarska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62668926122</item>
      <item>, OIB 85821130368</item>
      <item>, OIB 90425059840</item>
      <item>, OIB 85821130368</item>
      <item>, OIB 88443826619</item>
      <item>, OIB 23057039320</item>
      <item>, OIB 23057039320</item>
      <item>, OIB 16488001145</item>
      <item>, OIB 18683136487</item>
      <item>, OIB 26635293339</item>
      <item>, OIB 01252163117</item>
    </izvorni_sadrzaj>
    <derivirana_varijabla naziv="DomainObject.Predmet.SudioniciListNazivOIB_1">
      <item>, OIB 62668926122</item>
      <item>, OIB 85821130368</item>
      <item>, OIB 90425059840</item>
      <item>, OIB 85821130368</item>
      <item>, OIB 88443826619</item>
      <item>, OIB 23057039320</item>
      <item>, OIB 23057039320</item>
      <item>, OIB 16488001145</item>
      <item>, OIB 18683136487</item>
      <item>, OIB 26635293339</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973</properties:Words>
  <properties:Characters>5743</properties:Characters>
  <properties:Lines>144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6797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2016-10-19T09:54:00Z</dcterms:created>
  <dc:creator>Ante</dc:creator>
  <cp:lastModifiedBy>Jadranka Zelić</cp:lastModifiedBy>
  <cp:lastPrinted>2016-10-19T09:55:00Z</cp:lastPrinted>
  <dcterms:modified xmlns:xsi="http://www.w3.org/2001/XMLSchema-instance" xsi:type="dcterms:W3CDTF">2016-10-19T09:57:00Z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