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5718" w14:paraId="28b5718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EC0E09">
        <w:t>2837</w:t>
      </w:r>
      <w:r>
        <w:t>/</w:t>
      </w:r>
      <w:r w:rsidR="00810A32">
        <w:t>2018</w:t>
      </w:r>
      <w:r w:rsidR="00847C6F">
        <w:t>-</w:t>
      </w:r>
      <w:r w:rsidR="00B91288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38167C">
        <w:rPr>
          <w:szCs w:val="24"/>
        </w:rPr>
        <w:t>PARTY KING j.d.o.o. za usluge i trgovinu, Zadvorsko, Prigradska 31, OIB: 23992030621</w:t>
      </w:r>
      <w:r w:rsidR="004C6607">
        <w:t xml:space="preserve">, dana </w:t>
      </w:r>
      <w:r w:rsidR="005F5626">
        <w:t>29</w:t>
      </w:r>
      <w:r w:rsidR="002E0E6B">
        <w:t>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8167C">
        <w:rPr>
          <w:szCs w:val="24"/>
        </w:rPr>
        <w:t>PARTY KING j.d.o.o. za usluge i trgovinu, Zadvorsko, Prigradska 31, OIB: 23992030621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A7FEC">
        <w:t>29</w:t>
      </w:r>
      <w:r w:rsidR="003069FA">
        <w:t>. travnja 2019</w:t>
      </w:r>
      <w:r w:rsidR="00CB2648">
        <w:t xml:space="preserve">., u </w:t>
      </w:r>
      <w:r w:rsidR="004A7FEC">
        <w:t>15</w:t>
      </w:r>
      <w:r w:rsidR="00B91288">
        <w:t xml:space="preserve"> sati i 30</w:t>
      </w:r>
      <w:r>
        <w:t xml:space="preserve">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883248">
        <w:t>JOSIPA JURČIĆ, OIB: 70344385865,</w:t>
      </w:r>
      <w:r w:rsidR="00C25EE7">
        <w:t xml:space="preserve"> iz Zagreba, Radnička cesta 37B.</w:t>
      </w: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8167C">
        <w:rPr>
          <w:szCs w:val="24"/>
        </w:rPr>
        <w:t>PARTY KING j.d.o.o. za usluge i trgovinu, Zadvorsko, Prigradska 31, OIB: 23992030621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4A7FEC">
        <w:t>29</w:t>
      </w:r>
      <w:r w:rsidR="0088470C">
        <w:t>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966B0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966B0" w:rsidP="00047C0E" w:rsidR="001966B0">
      <w:pPr>
        <w:pStyle w:val="Bezproreda"/>
      </w:pPr>
    </w:p>
    <w:p w:rsidRDefault="001966B0" w:rsidP="001966B0" w:rsidR="001966B0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1966B0" w:rsidP="001966B0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6B0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EC0E09">
          <w:t>2837</w:t>
        </w:r>
        <w:r>
          <w:t>/2018</w:t>
        </w:r>
        <w:r w:rsidR="007700A2">
          <w:t>-</w:t>
        </w:r>
        <w:r w:rsidR="00B91288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0F4FCD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966B0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1E78"/>
    <w:rsid w:val="0036215E"/>
    <w:rsid w:val="00362857"/>
    <w:rsid w:val="00365433"/>
    <w:rsid w:val="0037139A"/>
    <w:rsid w:val="00375728"/>
    <w:rsid w:val="0038167C"/>
    <w:rsid w:val="00386DAD"/>
    <w:rsid w:val="003A3366"/>
    <w:rsid w:val="003C03CE"/>
    <w:rsid w:val="003C4308"/>
    <w:rsid w:val="003C6E28"/>
    <w:rsid w:val="003D6348"/>
    <w:rsid w:val="004069A1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39E2"/>
    <w:rsid w:val="004C6607"/>
    <w:rsid w:val="004D283B"/>
    <w:rsid w:val="004D31E4"/>
    <w:rsid w:val="004D429C"/>
    <w:rsid w:val="004E266D"/>
    <w:rsid w:val="004F7044"/>
    <w:rsid w:val="005540BE"/>
    <w:rsid w:val="00560218"/>
    <w:rsid w:val="00583DC6"/>
    <w:rsid w:val="005B0B9D"/>
    <w:rsid w:val="005C699E"/>
    <w:rsid w:val="005E2E7C"/>
    <w:rsid w:val="005F5626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155B3"/>
    <w:rsid w:val="007240B2"/>
    <w:rsid w:val="00725CE3"/>
    <w:rsid w:val="00746689"/>
    <w:rsid w:val="0075038A"/>
    <w:rsid w:val="007700A2"/>
    <w:rsid w:val="00776E83"/>
    <w:rsid w:val="00793770"/>
    <w:rsid w:val="007B6153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3248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1288"/>
    <w:rsid w:val="00B94D0A"/>
    <w:rsid w:val="00BA01C4"/>
    <w:rsid w:val="00BA2A5A"/>
    <w:rsid w:val="00BB5A62"/>
    <w:rsid w:val="00BC1874"/>
    <w:rsid w:val="00BD218F"/>
    <w:rsid w:val="00C136F3"/>
    <w:rsid w:val="00C25EE7"/>
    <w:rsid w:val="00C265B5"/>
    <w:rsid w:val="00C27378"/>
    <w:rsid w:val="00C47D0B"/>
    <w:rsid w:val="00C56F4F"/>
    <w:rsid w:val="00C64249"/>
    <w:rsid w:val="00C71142"/>
    <w:rsid w:val="00C72C0A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0E09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96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96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2837</izvorni_sadrzaj>
    <derivirana_varijabla naziv="DomainObject.Predmet.Broj_1">2837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St-2837/2018</izvorni_sadrzaj>
    <derivirana_varijabla naziv="DomainObject.Predmet.OznakaBroj_1">St-2837/2018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PARTY KING jednostavno društvo s ograničenom odgovornošću za usluge i trgovinu</izvorni_sadrzaj>
    <derivirana_varijabla naziv="DomainObject.Predmet.ProtustrankaFormated_1">  PARTY KING jednostavno društvo s ograničenom odgovornošću za usluge i trgovinu</derivirana_varijabla>
  </DomainObject.Predmet.ProtustrankaFormated>
  <DomainObject.Predmet.ProtustrankaFormatedOIB>
    <izvorni_sadrzaj>  PARTY KING jednostavno društvo s ograničenom odgovornošću za usluge i trgovinu, OIB 23992030621</izvorni_sadrzaj>
    <derivirana_varijabla naziv="DomainObject.Predmet.ProtustrankaFormatedOIB_1">  PARTY KING jednostavno društvo s ograničenom odgovornošću za usluge i trgovinu, OIB 23992030621</derivirana_varijabla>
  </DomainObject.Predmet.ProtustrankaFormatedOIB>
  <DomainObject.Predmet.ProtustrankaFormatedWithAdress>
    <izvorni_sadrzaj> PARTY KING jednostavno društvo s ograničenom odgovornošću za usluge i trgovinu, Prigradska 31, 10257 Zadvorsko</izvorni_sadrzaj>
    <derivirana_varijabla naziv="DomainObject.Predmet.ProtustrankaFormatedWithAdress_1"> PARTY KING jednostavno društvo s ograničenom odgovornošću za usluge i trgovinu, Prigradska 31, 10257 Zadvorsko</derivirana_varijabla>
  </DomainObject.Predmet.ProtustrankaFormatedWithAdress>
  <DomainObject.Predmet.ProtustrankaFormatedWithAdressOIB>
    <izvorni_sadrzaj> PARTY KING jednostavno društvo s ograničenom odgovornošću za usluge i trgovinu, OIB 23992030621, Prigradska 31, 10257 Zadvorsko</izvorni_sadrzaj>
    <derivirana_varijabla naziv="DomainObject.Predmet.ProtustrankaFormatedWithAdressOIB_1"> PARTY KING jednostavno društvo s ograničenom odgovornošću za usluge i trgovinu, OIB 23992030621, Prigradska 31, 10257 Zadvorsko</derivirana_varijabla>
  </DomainObject.Predmet.ProtustrankaFormatedWithAdressOIB>
  <DomainObject.Predmet.ProtustrankaWithAdress>
    <izvorni_sadrzaj>PARTY KING jednostavno društvo s ograničenom odgovornošću za usluge i trgovinu Prigradska 31, 10257 Zadvorsko</izvorni_sadrzaj>
    <derivirana_varijabla naziv="DomainObject.Predmet.ProtustrankaWithAdress_1">PARTY KING jednostavno društvo s ograničenom odgovornošću za usluge i trgovinu Prigradska 31, 10257 Zadvorsko</derivirana_varijabla>
  </DomainObject.Predmet.ProtustrankaWithAdress>
  <DomainObject.Predmet.ProtustrankaWithAdressOIB>
    <izvorni_sadrzaj>PARTY KING jednostavno društvo s ograničenom odgovornošću za usluge i trgovinu, OIB 23992030621, Prigradska 31, 10257 Zadvorsko</izvorni_sadrzaj>
    <derivirana_varijabla naziv="DomainObject.Predmet.ProtustrankaWithAdressOIB_1">PARTY KING jednostavno društvo s ograničenom odgovornošću za usluge i trgovinu, OIB 23992030621, Prigradska 31, 10257 Zadvorsko</derivirana_varijabla>
  </DomainObject.Predmet.ProtustrankaWithAdressOIB>
  <DomainObject.Predmet.ProtustrankaNazivFormated>
    <izvorni_sadrzaj>PARTY KING jednostavno društvo s ograničenom odgovornošću za usluge i trgovinu</izvorni_sadrzaj>
    <derivirana_varijabla naziv="DomainObject.Predmet.ProtustrankaNazivFormated_1">PARTY KING jednostavno društvo s ograničenom odgovornošću za usluge i trgovinu</derivirana_varijabla>
  </DomainObject.Predmet.ProtustrankaNazivFormated>
  <DomainObject.Predmet.ProtustrankaNazivFormatedOIB>
    <izvorni_sadrzaj>PARTY KING jednostavno društvo s ograničenom odgovornošću za usluge i trgovinu, OIB 23992030621</izvorni_sadrzaj>
    <derivirana_varijabla naziv="DomainObject.Predmet.ProtustrankaNazivFormatedOIB_1">PARTY KING jednostavno društvo s ograničenom odgovornošću za usluge i trgovinu, OIB 23992030621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PARTY KING jednostavno društvo s ograničenom odgovornošću za usluge i trgovinu</item>
    </izvorni_sadrzaj>
    <derivirana_varijabla naziv="DomainObject.Predmet.ProtuStrankaListFormated_1">
      <item>PARTY KING jednostavno društvo s ograničenom odgovornošću za usluge i trgovinu</item>
    </derivirana_varijabla>
  </DomainObject.Predmet.ProtuStrankaListFormated>
  <DomainObject.Predmet.ProtuStrankaListFormatedOIB>
    <izvorni_sadrzaj>
      <item>PARTY KING jednostavno društvo s ograničenom odgovornošću za usluge i trgovinu, OIB 23992030621</item>
    </izvorni_sadrzaj>
    <derivirana_varijabla naziv="DomainObject.Predmet.ProtuStrankaListFormatedOIB_1">
      <item>PARTY KING jednostavno društvo s ograničenom odgovornošću za usluge i trgovinu, OIB 23992030621</item>
    </derivirana_varijabla>
  </DomainObject.Predmet.ProtuStrankaListFormatedOIB>
  <DomainObject.Predmet.ProtuStrankaListFormatedWithAdress>
    <izvorni_sadrzaj>
      <item>PARTY KING jednostavno društvo s ograničenom odgovornošću za usluge i trgovinu, Prigradska 31, 10257 Zadvorsko</item>
    </izvorni_sadrzaj>
    <derivirana_varijabla naziv="DomainObject.Predmet.ProtuStrankaListFormatedWithAdress_1">
      <item>PARTY KING jednostavno društvo s ograničenom odgovornošću za usluge i trgovinu, Prigradska 31, 10257 Zadvorsko</item>
    </derivirana_varijabla>
  </DomainObject.Predmet.ProtuStrankaListFormatedWithAdress>
  <DomainObject.Predmet.ProtuStrankaListFormatedWithAdressOIB>
    <izvorni_sadrzaj>
      <item>PARTY KING jednostavno društvo s ograničenom odgovornošću za usluge i trgovinu, OIB 23992030621, Prigradska 31, 10257 Zadvorsko</item>
    </izvorni_sadrzaj>
    <derivirana_varijabla naziv="DomainObject.Predmet.ProtuStrankaListFormatedWithAdressOIB_1">
      <item>PARTY KING jednostavno društvo s ograničenom odgovornošću za usluge i trgovinu, OIB 23992030621, Prigradska 31, 10257 Zadvorsko</item>
    </derivirana_varijabla>
  </DomainObject.Predmet.ProtuStrankaListFormatedWithAdressOIB>
  <DomainObject.Predmet.ProtuStrankaListNazivFormated>
    <izvorni_sadrzaj>
      <item>PARTY KING jednostavno društvo s ograničenom odgovornošću za usluge i trgovinu</item>
    </izvorni_sadrzaj>
    <derivirana_varijabla naziv="DomainObject.Predmet.ProtuStrankaListNazivFormated_1">
      <item>PARTY KING jednostavno društvo s ograničenom odgovornošću za usluge i trgovinu</item>
    </derivirana_varijabla>
  </DomainObject.Predmet.ProtuStrankaListNazivFormated>
  <DomainObject.Predmet.ProtuStrankaListNazivFormatedOIB>
    <izvorni_sadrzaj>
      <item>PARTY KING jednostavno društvo s ograničenom odgovornošću za usluge i trgovinu, OIB 23992030621</item>
    </izvorni_sadrzaj>
    <derivirana_varijabla naziv="DomainObject.Predmet.ProtuStrankaListNazivFormatedOIB_1">
      <item>PARTY KING jednostavno društvo s ograničenom odgovornošću za usluge i trgovinu, OIB 23992030621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PARTY KING jednostavno društvo s ograničenom odgovornošću za usluge i trgovinu</izvorni_sadrzaj>
    <derivirana_varijabla naziv="DomainObject.Predmet.ProtustrankaIDrugi_1">PARTY KING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PARTY KING jednostavno društvo s ograničenom odgovornošću za usluge i trgovinu, OIB 23992030621, Prigradska 31, 10257 Zadvorsko</izvorni_sadrzaj>
    <derivirana_varijabla naziv="DomainObject.Predmet.ProtustrankaIDrugiAdressOIB_1">PARTY KING jednostavno društvo s ograničenom odgovornošću za usluge i trgovinu, OIB 23992030621, Prigradska 31,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PARTY KING jednostavno društvo s ograničenom odgovornošću za usluge i trgovinu</item>
      <item>FINA Regionalni centar Zagreb</item>
    </izvorni_sadrzaj>
    <derivirana_varijabla naziv="DomainObject.Predmet.SudioniciListNaziv_1">
      <item>PARTY KING jednostavno društvo s ograničenom odgovornošću za usluge i trgovinu</item>
      <item>FINA Regionalni centar Zagreb</item>
    </derivirana_varijabla>
  </DomainObject.Predmet.SudioniciListNaziv>
  <DomainObject.Predmet.SudioniciListAdressOIB>
    <izvorni_sadrzaj>
      <item>PARTY KING jednostavno društvo s ograničenom odgovornošću za usluge i trgovinu, OIB 23992030621, Prigradska 31,10257 Zadvorsko</item>
      <item>FINA Regionalni centar Zagreb, OIB 85821130368, Trg svibanjskih žrtava 1995. 1,10000 Zagreb</item>
    </izvorni_sadrzaj>
    <derivirana_varijabla naziv="DomainObject.Predmet.SudioniciListAdressOIB_1">
      <item>PARTY KING jednostavno društvo s ograničenom odgovornošću za usluge i trgovinu, OIB 23992030621, Prigradska 31,10257 Zadvorsko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23992030621</item>
      <item>, OIB 85821130368</item>
    </izvorni_sadrzaj>
    <derivirana_varijabla naziv="DomainObject.Predmet.SudioniciListNazivOIB_1">
      <item>, OIB 23992030621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St-2837/2018-4</izvorni_sadrzaj>
    <derivirana_varijabla naziv="DomainObject.PredzadnjaOdlukaIzPredmeta.Oznaka_1">St-2837/2018-4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2047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2019-04-29T12:34:00Z</dcterms:created>
  <dc:creator>Sandra Rotar Vogrin</dc:creator>
  <cp:lastModifiedBy>Katarina Drndelić</cp:lastModifiedBy>
  <cp:lastPrinted>2019-04-29T13:23:00Z</cp:lastPrinted>
  <dcterms:modified xmlns:xsi="http://www.w3.org/2001/XMLSchema-instance" xsi:type="dcterms:W3CDTF">2019-04-29T13:24:00Z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2837-18.docx)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