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211e8" w14:paraId="31211e8" w:rsidRDefault="00405BE6" w:rsidP="00405BE6" w:rsidR="00405BE6">
      <w:pPr>
        <w:jc w:val="both"/>
        <w15:collapsed w:val="false"/>
      </w:pPr>
      <w:bookmarkStart w:name="_GoBack" w:id="0"/>
      <w:bookmarkEnd w:id="0"/>
    </w:p>
    <w:p w:rsidRDefault="00A27BA3" w:rsidP="00405BE6" w:rsidR="00405BE6">
      <w:pPr>
        <w:jc w:val="right"/>
      </w:pPr>
      <w:r>
        <w:t xml:space="preserve">    13 St-660/16-15</w:t>
      </w:r>
    </w:p>
    <w:p w:rsidRDefault="00405BE6" w:rsidP="00405BE6" w:rsidR="00405BE6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5BE6" w:rsidP="00405BE6" w:rsidR="00405BE6" w:rsidRPr="00D21A2C"/>
    <w:p w:rsidRDefault="00405BE6" w:rsidP="00405BE6" w:rsidR="00405BE6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05BE6" w:rsidP="00405BE6" w:rsidR="00405BE6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05BE6" w:rsidP="00405BE6" w:rsidR="00405BE6" w:rsidRPr="00534A1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>
        <w:t xml:space="preserve">                                                                 </w:t>
      </w:r>
    </w:p>
    <w:p w:rsidRDefault="00405BE6" w:rsidP="00405BE6" w:rsidR="00405BE6">
      <w:pPr>
        <w:jc w:val="both"/>
      </w:pPr>
    </w:p>
    <w:p w:rsidRDefault="004378DA" w:rsidP="00405BE6" w:rsidR="00405BE6" w:rsidRPr="001A6A6A">
      <w:pPr>
        <w:jc w:val="center"/>
      </w:pPr>
      <w:r>
        <w:t xml:space="preserve">R E P U B L I K A   H R V A T S K A </w:t>
      </w:r>
    </w:p>
    <w:p w:rsidRDefault="00405BE6" w:rsidP="00405BE6" w:rsidR="00405BE6">
      <w:pPr>
        <w:jc w:val="center"/>
      </w:pPr>
      <w:r w:rsidRPr="001A6A6A">
        <w:t>R J E Š E N J E</w:t>
      </w:r>
    </w:p>
    <w:p w:rsidRDefault="00405BE6" w:rsidP="00405BE6" w:rsidR="00405BE6">
      <w:pPr>
        <w:jc w:val="both"/>
      </w:pPr>
    </w:p>
    <w:p w:rsidRDefault="00405BE6" w:rsidP="00405BE6" w:rsidR="00405BE6">
      <w:pPr>
        <w:jc w:val="both"/>
      </w:pPr>
    </w:p>
    <w:p w:rsidRDefault="00405BE6" w:rsidP="00405BE6" w:rsidR="00405BE6">
      <w:pPr>
        <w:ind w:firstLine="708"/>
        <w:jc w:val="both"/>
      </w:pPr>
      <w:r>
        <w:t xml:space="preserve">Trgovački sud u Osijeku, po sucu Jadranki Herman, kao stečajnom sucu, </w:t>
      </w:r>
      <w:r w:rsidR="00A27BA3">
        <w:t xml:space="preserve">u stečajnom postupku nad dužnikom </w:t>
      </w:r>
      <w:r w:rsidR="00A27BA3">
        <w:rPr>
          <w:color w:val="000000"/>
        </w:rPr>
        <w:t>OPTIMUS MUNERIS j.d.o.o. za ugostiteljstvo i usluge, Osijek, Tvrđavica 122, MBS: 030159277, OIB: 88772947999</w:t>
      </w:r>
      <w:r>
        <w:rPr>
          <w:color w:val="000000"/>
        </w:rPr>
        <w:t>, dana</w:t>
      </w:r>
      <w:r w:rsidR="00A27BA3">
        <w:rPr>
          <w:color w:val="000000"/>
        </w:rPr>
        <w:t xml:space="preserve"> 20. veljače </w:t>
      </w:r>
      <w:r>
        <w:rPr>
          <w:color w:val="000000"/>
        </w:rPr>
        <w:t xml:space="preserve"> 2018. </w:t>
      </w:r>
      <w:r>
        <w:t xml:space="preserve">                                      </w:t>
      </w:r>
    </w:p>
    <w:p w:rsidRDefault="00405BE6" w:rsidP="00405BE6" w:rsidR="00405BE6">
      <w:pPr>
        <w:ind w:firstLine="1004" w:left="-284"/>
        <w:jc w:val="both"/>
      </w:pPr>
      <w:r w:rsidRPr="005B02ED">
        <w:t xml:space="preserve">    </w:t>
      </w:r>
    </w:p>
    <w:p w:rsidRDefault="00405BE6" w:rsidP="00405BE6" w:rsidR="00405BE6" w:rsidRPr="001A6A6A">
      <w:pPr>
        <w:jc w:val="center"/>
      </w:pPr>
      <w:r w:rsidRPr="001A6A6A">
        <w:t>r i j e š i o  j e</w:t>
      </w:r>
    </w:p>
    <w:p w:rsidRDefault="008D6901" w:rsidP="009A6857" w:rsidR="009A6857">
      <w:pPr>
        <w:pStyle w:val="Tijeloteksta"/>
      </w:pPr>
      <w:r>
        <w:tab/>
      </w:r>
    </w:p>
    <w:p w:rsidRDefault="00BF1A8F" w:rsidP="009A6857" w:rsidR="00BF1A8F" w:rsidRPr="00BB13AD">
      <w:pPr>
        <w:pStyle w:val="Tijeloteksta"/>
      </w:pPr>
    </w:p>
    <w:p w:rsidRDefault="00405BE6" w:rsidP="00E15FED" w:rsidR="009A6857">
      <w:pPr>
        <w:pStyle w:val="Tijeloteksta"/>
        <w:numPr>
          <w:ilvl w:val="0"/>
          <w:numId w:val="25"/>
        </w:numPr>
      </w:pPr>
      <w:r>
        <w:rPr>
          <w:bCs/>
        </w:rPr>
        <w:t xml:space="preserve">Stečajnoj upraviteljici </w:t>
      </w:r>
      <w:r w:rsidR="002F6E87">
        <w:t>Julki Bandić</w:t>
      </w:r>
      <w:r w:rsidR="008059C6">
        <w:t xml:space="preserve"> iz Osijeka, </w:t>
      </w:r>
      <w:r w:rsidR="000E19EC">
        <w:t xml:space="preserve">Ilirska ulica 11, </w:t>
      </w:r>
      <w:r w:rsidR="008059C6">
        <w:t>OIB 04946287686</w:t>
      </w:r>
      <w:r w:rsidR="00E94D82">
        <w:t>, odobrava se na ime nagrade i na ime naknade troškova</w:t>
      </w:r>
      <w:r w:rsidR="00F20170">
        <w:t xml:space="preserve"> iznos od 3.500,00 kn bruto, za obnašanje dužnosti privremenog stečajnog upravitelja nad stečajnim dužnikom </w:t>
      </w:r>
      <w:r w:rsidR="008059C6">
        <w:rPr>
          <w:color w:val="000000"/>
        </w:rPr>
        <w:t>OPTIMUS MUNERIS j.d.o.o. za ugostiteljstvo i usluge, Osijek, Tvrđavica 122, MBS: 030159277, OIB: 88772947999.</w:t>
      </w:r>
    </w:p>
    <w:p w:rsidRDefault="00F20170" w:rsidP="00F20170" w:rsidR="00F20170">
      <w:pPr>
        <w:pStyle w:val="Tijeloteksta"/>
        <w:ind w:left="1065"/>
      </w:pPr>
    </w:p>
    <w:p w:rsidRDefault="00F20170" w:rsidP="00E94D82" w:rsidR="00F20170" w:rsidRPr="00E94D82">
      <w:pPr>
        <w:pStyle w:val="Tijeloteksta"/>
        <w:numPr>
          <w:ilvl w:val="0"/>
          <w:numId w:val="25"/>
        </w:numPr>
      </w:pPr>
      <w:r>
        <w:t>Nalaže se računovodstvu ovog suda, da po pravomoćnosti ovog rješenja,</w:t>
      </w:r>
      <w:r w:rsidR="00747DCE">
        <w:t xml:space="preserve"> neto</w:t>
      </w:r>
      <w:r>
        <w:t xml:space="preserve"> iznos iz točke 1. ovog rješenja isplati na ži</w:t>
      </w:r>
      <w:r w:rsidR="00CF3038">
        <w:t xml:space="preserve">ro račun stečajne upraviteljice </w:t>
      </w:r>
      <w:r w:rsidR="00BE7179">
        <w:t>Julke Bandić</w:t>
      </w:r>
      <w:r w:rsidR="00CF3038">
        <w:t xml:space="preserve"> iz Osijeka, </w:t>
      </w:r>
      <w:r w:rsidR="00136E56">
        <w:t xml:space="preserve">IBAN: </w:t>
      </w:r>
      <w:r w:rsidR="00B753C3">
        <w:t>HR</w:t>
      </w:r>
      <w:r w:rsidR="00C249A6">
        <w:t>0341240033127000636</w:t>
      </w:r>
      <w:r w:rsidR="005D233A">
        <w:t>, sa kontovnika</w:t>
      </w:r>
      <w:r w:rsidR="00BE7179">
        <w:t xml:space="preserve"> 8500 Fond za pokriće troškova stečajnog postupka.                                     </w:t>
      </w:r>
    </w:p>
    <w:p w:rsidRDefault="009A6857" w:rsidP="00F20170" w:rsidR="009A6857">
      <w:pPr>
        <w:pStyle w:val="Tijeloteksta"/>
        <w:ind w:left="1065"/>
        <w:rPr>
          <w:bCs/>
        </w:rPr>
      </w:pPr>
    </w:p>
    <w:p w:rsidRDefault="00916CB5" w:rsidP="009A6857" w:rsidR="00747DCE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Ovim</w:t>
      </w:r>
      <w:r w:rsidR="009A6857">
        <w:rPr>
          <w:bCs/>
        </w:rPr>
        <w:t xml:space="preserve"> rješenje</w:t>
      </w:r>
      <w:r w:rsidR="00747DCE">
        <w:rPr>
          <w:bCs/>
        </w:rPr>
        <w:t>m je izvršen konačni obračun nagrade i naknade troškova privremenog stečajnog upravitelja.</w:t>
      </w:r>
    </w:p>
    <w:p w:rsidRDefault="00747DCE" w:rsidP="00747DCE" w:rsidR="00747DCE">
      <w:pPr>
        <w:pStyle w:val="Odlomakpopisa"/>
        <w:rPr>
          <w:bCs/>
        </w:rPr>
      </w:pPr>
    </w:p>
    <w:p w:rsidRDefault="00747DCE" w:rsidP="00747DCE" w:rsidR="008A136C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 xml:space="preserve">Ovo rješenje objaviti </w:t>
      </w:r>
      <w:r w:rsidR="009A6857" w:rsidRPr="00747DCE">
        <w:rPr>
          <w:bCs/>
        </w:rPr>
        <w:t>će se na mrežnim stranicama e-oglasna ploča su</w:t>
      </w:r>
      <w:r w:rsidR="00916CB5">
        <w:rPr>
          <w:bCs/>
        </w:rPr>
        <w:t>da.</w:t>
      </w:r>
    </w:p>
    <w:p w:rsidRDefault="00916CB5" w:rsidP="00916CB5" w:rsidR="00916CB5">
      <w:pPr>
        <w:pStyle w:val="Odlomakpopisa"/>
        <w:rPr>
          <w:bCs/>
        </w:rPr>
      </w:pPr>
    </w:p>
    <w:p w:rsidRDefault="00916CB5" w:rsidP="00916CB5" w:rsidR="00916CB5" w:rsidRPr="00747DCE">
      <w:pPr>
        <w:pStyle w:val="Tijeloteksta"/>
        <w:ind w:left="1065"/>
        <w:rPr>
          <w:bCs/>
        </w:rPr>
      </w:pPr>
    </w:p>
    <w:p w:rsidRDefault="009A6857" w:rsidP="009A6857" w:rsidR="009A6857" w:rsidRPr="00A010AF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9A6857" w:rsidP="00A84420" w:rsidR="009A6857">
      <w:pPr>
        <w:pStyle w:val="Tijeloteksta"/>
        <w:rPr>
          <w:bCs/>
        </w:rPr>
      </w:pPr>
    </w:p>
    <w:p w:rsidRDefault="00BF1A8F" w:rsidP="00A84420" w:rsidR="00BF1A8F" w:rsidRPr="00AB2F7F">
      <w:pPr>
        <w:pStyle w:val="Tijeloteksta"/>
        <w:rPr>
          <w:bCs/>
        </w:rPr>
      </w:pPr>
    </w:p>
    <w:p w:rsidRDefault="00916CB5" w:rsidP="000E19EC" w:rsidR="00902DB4" w:rsidRPr="000E19EC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r w:rsidR="00BE7179">
        <w:rPr>
          <w:bCs/>
        </w:rPr>
        <w:t>660/16-5 od 4. listopada</w:t>
      </w:r>
      <w:r w:rsidR="00926334">
        <w:rPr>
          <w:bCs/>
        </w:rPr>
        <w:t xml:space="preserve"> 2017</w:t>
      </w:r>
      <w:r>
        <w:rPr>
          <w:bCs/>
        </w:rPr>
        <w:t>. godine pokrenut je prethodni postupak nad dužnikom</w:t>
      </w:r>
      <w:r w:rsidR="00BE7179" w:rsidRPr="00BE7179">
        <w:rPr>
          <w:color w:val="000000"/>
        </w:rPr>
        <w:t xml:space="preserve"> </w:t>
      </w:r>
      <w:r w:rsidR="00BE7179">
        <w:rPr>
          <w:color w:val="000000"/>
        </w:rPr>
        <w:t>OPTIMUS MUNERIS j.d.o.o. za ugostiteljstvo i usluge, Osijek, Tvrđavica 122, MBS: 030159277, OIB: 88772947999</w:t>
      </w:r>
      <w:r>
        <w:rPr>
          <w:bCs/>
        </w:rPr>
        <w:t>. Istim rješenjem imenovan</w:t>
      </w:r>
      <w:r w:rsidR="00926334">
        <w:rPr>
          <w:bCs/>
        </w:rPr>
        <w:t>a je privremena stečajna</w:t>
      </w:r>
      <w:r>
        <w:rPr>
          <w:bCs/>
        </w:rPr>
        <w:t xml:space="preserve"> upravitelj</w:t>
      </w:r>
      <w:r w:rsidR="00926334">
        <w:rPr>
          <w:bCs/>
        </w:rPr>
        <w:t xml:space="preserve">ica </w:t>
      </w:r>
      <w:r w:rsidR="00BE7179">
        <w:rPr>
          <w:bCs/>
        </w:rPr>
        <w:t>Julka Bandić</w:t>
      </w:r>
      <w:r w:rsidR="00926334">
        <w:rPr>
          <w:bCs/>
        </w:rPr>
        <w:t xml:space="preserve"> iz Osijeka, </w:t>
      </w:r>
      <w:r>
        <w:rPr>
          <w:bCs/>
        </w:rPr>
        <w:t>sa zadatkom da u roku od 15 dana</w:t>
      </w:r>
      <w:r w:rsidR="00B03C6B">
        <w:rPr>
          <w:bCs/>
        </w:rPr>
        <w:t xml:space="preserve"> stečajnom sucu dostavi izvješće o financijsko – gospodarskom stanju stečajnog dužnika, mogućnostima provođenja stečajnog</w:t>
      </w:r>
      <w:r w:rsidR="00926334">
        <w:rPr>
          <w:bCs/>
        </w:rPr>
        <w:t xml:space="preserve"> </w:t>
      </w:r>
      <w:r w:rsidR="00B03C6B">
        <w:rPr>
          <w:bCs/>
        </w:rPr>
        <w:t xml:space="preserve"> </w:t>
      </w:r>
      <w:r w:rsidR="000E19EC">
        <w:rPr>
          <w:bCs/>
        </w:rPr>
        <w:t xml:space="preserve">postupka </w:t>
      </w:r>
      <w:r w:rsidR="00B03C6B">
        <w:rPr>
          <w:bCs/>
        </w:rPr>
        <w:t>nad njegovom imovin</w:t>
      </w:r>
      <w:r w:rsidR="00E15FED">
        <w:rPr>
          <w:bCs/>
        </w:rPr>
        <w:t>om, kao i ispita postoje li kod</w:t>
      </w:r>
      <w:r w:rsidR="00B03C6B">
        <w:rPr>
          <w:bCs/>
        </w:rPr>
        <w:t xml:space="preserve"> dužnika razlozi za otvaranje stečajnog postupka. </w:t>
      </w: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4378DA" w:rsidP="00BF1A8F" w:rsidR="004378DA">
      <w:pPr>
        <w:pStyle w:val="Tijeloteksta"/>
        <w:ind w:firstLine="708"/>
        <w:jc w:val="center"/>
        <w:rPr>
          <w:bCs/>
        </w:rPr>
      </w:pPr>
    </w:p>
    <w:p w:rsidRDefault="004378DA" w:rsidP="00BF1A8F" w:rsidR="004378DA">
      <w:pPr>
        <w:pStyle w:val="Tijeloteksta"/>
        <w:ind w:firstLine="708"/>
        <w:jc w:val="center"/>
        <w:rPr>
          <w:bCs/>
        </w:rPr>
      </w:pPr>
    </w:p>
    <w:p w:rsidRDefault="004378DA" w:rsidP="00BF1A8F" w:rsidR="004378DA">
      <w:pPr>
        <w:pStyle w:val="Tijeloteksta"/>
        <w:ind w:firstLine="708"/>
        <w:jc w:val="center"/>
        <w:rPr>
          <w:bCs/>
        </w:rPr>
      </w:pPr>
      <w:r>
        <w:rPr>
          <w:bCs/>
        </w:rPr>
        <w:t>2</w:t>
      </w:r>
    </w:p>
    <w:p w:rsidRDefault="004378DA" w:rsidP="004378DA" w:rsidR="004378DA">
      <w:pPr>
        <w:jc w:val="right"/>
      </w:pPr>
      <w:r>
        <w:t xml:space="preserve">    13 St-660/16-15</w:t>
      </w:r>
    </w:p>
    <w:p w:rsidRDefault="004378DA" w:rsidP="00BF1A8F" w:rsidR="004378DA">
      <w:pPr>
        <w:pStyle w:val="Tijeloteksta"/>
        <w:ind w:firstLine="708"/>
        <w:jc w:val="center"/>
        <w:rPr>
          <w:bCs/>
        </w:rPr>
      </w:pPr>
    </w:p>
    <w:p w:rsidRDefault="004378DA" w:rsidP="00BF1A8F" w:rsidR="004378DA">
      <w:pPr>
        <w:pStyle w:val="Tijeloteksta"/>
        <w:ind w:firstLine="708"/>
        <w:jc w:val="center"/>
        <w:rPr>
          <w:bCs/>
        </w:rPr>
      </w:pPr>
    </w:p>
    <w:p w:rsidRDefault="004378DA" w:rsidP="00BF1A8F" w:rsidR="004378DA">
      <w:pPr>
        <w:pStyle w:val="Tijeloteksta"/>
        <w:ind w:firstLine="708"/>
        <w:jc w:val="center"/>
        <w:rPr>
          <w:bCs/>
        </w:rPr>
      </w:pPr>
    </w:p>
    <w:p w:rsidRDefault="00926334" w:rsidP="00916CB5" w:rsidR="00B03C6B">
      <w:pPr>
        <w:pStyle w:val="Tijeloteksta"/>
        <w:ind w:firstLine="708"/>
        <w:rPr>
          <w:bCs/>
        </w:rPr>
      </w:pPr>
      <w:r>
        <w:rPr>
          <w:bCs/>
        </w:rPr>
        <w:t>Privremena stečajna</w:t>
      </w:r>
      <w:r w:rsidR="00B03C6B">
        <w:rPr>
          <w:bCs/>
        </w:rPr>
        <w:t xml:space="preserve"> upravitelj</w:t>
      </w:r>
      <w:r>
        <w:rPr>
          <w:bCs/>
        </w:rPr>
        <w:t>ica obavila</w:t>
      </w:r>
      <w:r w:rsidR="00B03C6B">
        <w:rPr>
          <w:bCs/>
        </w:rPr>
        <w:t xml:space="preserve"> je sve</w:t>
      </w:r>
      <w:r>
        <w:rPr>
          <w:bCs/>
        </w:rPr>
        <w:t xml:space="preserve"> potrebne radnje, te je sastavila</w:t>
      </w:r>
      <w:r w:rsidR="00B03C6B">
        <w:rPr>
          <w:bCs/>
        </w:rPr>
        <w:t xml:space="preserve"> i </w:t>
      </w:r>
      <w:r>
        <w:rPr>
          <w:bCs/>
        </w:rPr>
        <w:t>dostavila</w:t>
      </w:r>
      <w:r w:rsidR="00B03C6B">
        <w:rPr>
          <w:bCs/>
        </w:rPr>
        <w:t xml:space="preserve"> svoje pisano izvješće</w:t>
      </w:r>
      <w:r w:rsidR="004B1D71">
        <w:rPr>
          <w:bCs/>
        </w:rPr>
        <w:t xml:space="preserve"> od </w:t>
      </w:r>
      <w:r w:rsidR="000E19EC">
        <w:rPr>
          <w:bCs/>
        </w:rPr>
        <w:t>14. studenog</w:t>
      </w:r>
      <w:r w:rsidR="00472B1B">
        <w:rPr>
          <w:bCs/>
        </w:rPr>
        <w:t xml:space="preserve"> </w:t>
      </w:r>
      <w:r w:rsidR="00136E56">
        <w:rPr>
          <w:bCs/>
        </w:rPr>
        <w:t>2017</w:t>
      </w:r>
      <w:r w:rsidR="000E19EC">
        <w:rPr>
          <w:bCs/>
        </w:rPr>
        <w:t xml:space="preserve">. godine </w:t>
      </w:r>
      <w:r w:rsidR="00A11620">
        <w:rPr>
          <w:bCs/>
        </w:rPr>
        <w:t>te</w:t>
      </w:r>
      <w:r w:rsidR="00472B1B">
        <w:rPr>
          <w:bCs/>
        </w:rPr>
        <w:t xml:space="preserve"> nazočila </w:t>
      </w:r>
      <w:r w:rsidR="00B03C6B">
        <w:rPr>
          <w:bCs/>
        </w:rPr>
        <w:t>ročištu radi izjašnjenja o prijedl</w:t>
      </w:r>
      <w:r w:rsidR="00E15FED">
        <w:rPr>
          <w:bCs/>
        </w:rPr>
        <w:t>ogu i raspravi o pretpostavkama</w:t>
      </w:r>
      <w:r w:rsidR="00B03C6B">
        <w:rPr>
          <w:bCs/>
        </w:rPr>
        <w:t xml:space="preserve"> za otvaranje stečajnog postupka održanog dana </w:t>
      </w:r>
      <w:r w:rsidR="004378DA">
        <w:rPr>
          <w:bCs/>
        </w:rPr>
        <w:t xml:space="preserve">16. studenog </w:t>
      </w:r>
      <w:r w:rsidR="00472B1B">
        <w:rPr>
          <w:bCs/>
        </w:rPr>
        <w:t xml:space="preserve">2017. godine. </w:t>
      </w:r>
    </w:p>
    <w:p w:rsidRDefault="00BB13AD" w:rsidP="00E15FED" w:rsidR="00BB13AD">
      <w:pPr>
        <w:jc w:val="both"/>
      </w:pPr>
    </w:p>
    <w:p w:rsidRDefault="00A610FA" w:rsidP="00E15FED" w:rsidR="00A610FA">
      <w:pPr>
        <w:jc w:val="both"/>
        <w:rPr>
          <w:bCs/>
        </w:rPr>
      </w:pPr>
      <w:r>
        <w:tab/>
      </w:r>
      <w:r>
        <w:rPr>
          <w:bCs/>
        </w:rPr>
        <w:t xml:space="preserve">Dana </w:t>
      </w:r>
      <w:r w:rsidR="004378DA">
        <w:rPr>
          <w:bCs/>
        </w:rPr>
        <w:t xml:space="preserve">24. siječnja 2018. </w:t>
      </w:r>
      <w:r w:rsidR="00472B1B">
        <w:rPr>
          <w:bCs/>
        </w:rPr>
        <w:t xml:space="preserve"> godine privremena stečajna</w:t>
      </w:r>
      <w:r>
        <w:rPr>
          <w:bCs/>
        </w:rPr>
        <w:t xml:space="preserve"> upravitelj</w:t>
      </w:r>
      <w:r w:rsidR="00472B1B">
        <w:rPr>
          <w:bCs/>
        </w:rPr>
        <w:t>ica u spis je dostavila</w:t>
      </w:r>
      <w:r>
        <w:rPr>
          <w:bCs/>
        </w:rPr>
        <w:t xml:space="preserve"> zahtjev za određivanje nagrade za obavljene poslove privremenog stečajnog upravitelja.</w:t>
      </w:r>
    </w:p>
    <w:p w:rsidRDefault="00A610FA" w:rsidP="00E15FED" w:rsidR="00A610FA">
      <w:pPr>
        <w:jc w:val="both"/>
      </w:pPr>
    </w:p>
    <w:p w:rsidRDefault="007E4D9D" w:rsidP="007E4D9D" w:rsidR="007359D2">
      <w:pPr>
        <w:ind w:firstLine="708"/>
        <w:jc w:val="both"/>
        <w:rPr>
          <w:bCs/>
        </w:rPr>
      </w:pPr>
      <w:r>
        <w:t xml:space="preserve">Uzimajući u obzir </w:t>
      </w:r>
      <w:r w:rsidR="00472B1B">
        <w:t>obujam poslova i rad privremene stečajne upraviteljice</w:t>
      </w:r>
      <w:r>
        <w:t xml:space="preserve">, sud je odlučio kao u izreci </w:t>
      </w:r>
      <w:r w:rsidR="00BF1A8F">
        <w:t>temeljem članka 119. stav 6. u vezi s člankom 94. Stečajnog zakona (Narodne novine 71/15) i članka 2., 4. i 15. Uredbe o kriterijima i načinu obračuna i plaćanja nagrade stečajnim upraviteljima (Narodne novine 105/15).</w:t>
      </w:r>
    </w:p>
    <w:p w:rsidRDefault="007E4D9D" w:rsidP="007E4D9D" w:rsidR="007E4D9D" w:rsidRPr="00524479">
      <w:pPr>
        <w:ind w:firstLine="708"/>
        <w:jc w:val="both"/>
        <w:rPr>
          <w:bCs/>
        </w:rPr>
      </w:pPr>
    </w:p>
    <w:p w:rsidRDefault="009A6857" w:rsidP="009A6857" w:rsidR="009A6857" w:rsidRPr="00524479">
      <w:pPr>
        <w:pStyle w:val="Tijeloteksta"/>
        <w:rPr>
          <w:sz w:val="20"/>
          <w:szCs w:val="20"/>
        </w:rPr>
      </w:pPr>
    </w:p>
    <w:p w:rsidRDefault="00E15FED" w:rsidP="00276417" w:rsidR="009A6857">
      <w:pPr>
        <w:pStyle w:val="Tijeloteksta"/>
        <w:jc w:val="center"/>
      </w:pPr>
      <w:r>
        <w:t xml:space="preserve">U Osijeku </w:t>
      </w:r>
      <w:r w:rsidR="004378DA">
        <w:t xml:space="preserve">20. veljača </w:t>
      </w:r>
      <w:r w:rsidR="00472B1B">
        <w:t xml:space="preserve"> 2018. </w:t>
      </w:r>
    </w:p>
    <w:p w:rsidRDefault="007E4D9D" w:rsidP="00276417" w:rsidR="007E4D9D">
      <w:pPr>
        <w:pStyle w:val="Tijeloteksta"/>
        <w:jc w:val="center"/>
      </w:pPr>
    </w:p>
    <w:p w:rsidRDefault="007E4D9D" w:rsidP="00276417" w:rsidR="007E4D9D">
      <w:pPr>
        <w:pStyle w:val="Tijeloteksta"/>
        <w:jc w:val="center"/>
      </w:pPr>
    </w:p>
    <w:p w:rsidRDefault="009A6857" w:rsidP="009A6857" w:rsidR="009A6857">
      <w:pPr>
        <w:pStyle w:val="Tijeloteksta"/>
        <w:jc w:val="left"/>
      </w:pPr>
      <w:r>
        <w:t>Zapisničar</w:t>
      </w:r>
    </w:p>
    <w:p w:rsidRDefault="00472B1B" w:rsidP="009A6857" w:rsidR="009A6857">
      <w:pPr>
        <w:pStyle w:val="Tijeloteksta"/>
        <w:jc w:val="left"/>
      </w:pPr>
      <w:r>
        <w:t xml:space="preserve">Maja Kocijan </w:t>
      </w: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9A6857" w:rsidP="009A6857" w:rsidR="009A6857">
      <w:pPr>
        <w:pStyle w:val="Tijeloteksta"/>
        <w:jc w:val="left"/>
      </w:pP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>UPUTA O PRAVNOM LIJEKU:</w:t>
      </w:r>
    </w:p>
    <w:p w:rsidRDefault="009A6857" w:rsidP="009A6857" w:rsidR="009A6857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6857" w:rsidP="009A6857" w:rsidR="009A6857">
      <w:pPr>
        <w:pStyle w:val="Tijeloteksta"/>
        <w:jc w:val="left"/>
      </w:pPr>
    </w:p>
    <w:p w:rsidRDefault="009A6857" w:rsidP="009A6857" w:rsidR="009A6857" w:rsidRPr="007B3432">
      <w:pPr>
        <w:pStyle w:val="Tijeloteksta"/>
        <w:jc w:val="left"/>
      </w:pPr>
      <w:r w:rsidRPr="007B3432">
        <w:t>DNA</w:t>
      </w:r>
    </w:p>
    <w:p w:rsidRDefault="00A11620" w:rsidP="009A6857" w:rsidR="009A6857">
      <w:pPr>
        <w:pStyle w:val="Tijeloteksta"/>
        <w:numPr>
          <w:ilvl w:val="0"/>
          <w:numId w:val="21"/>
        </w:numPr>
        <w:jc w:val="left"/>
      </w:pPr>
      <w:r>
        <w:t xml:space="preserve">Stečajna </w:t>
      </w:r>
      <w:r w:rsidR="00B753C3">
        <w:t xml:space="preserve"> upravitelj</w:t>
      </w:r>
      <w:r>
        <w:t xml:space="preserve">ica </w:t>
      </w:r>
      <w:r w:rsidR="004378DA">
        <w:t xml:space="preserve"> Julka Bandić         </w:t>
      </w:r>
    </w:p>
    <w:p w:rsidRDefault="00BF1A8F" w:rsidP="009A6857" w:rsidR="00BF1A8F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860E92" w:rsidP="009A6857" w:rsidR="00860E92">
      <w:pPr>
        <w:pStyle w:val="Tijeloteksta"/>
        <w:numPr>
          <w:ilvl w:val="0"/>
          <w:numId w:val="21"/>
        </w:numPr>
        <w:jc w:val="left"/>
      </w:pPr>
      <w:r>
        <w:t>Računovodstvo suda - nakon pravomoćnosti</w:t>
      </w:r>
    </w:p>
    <w:p w:rsidRDefault="00A11620" w:rsidP="009A6857" w:rsidR="00BF1A8F" w:rsidRPr="007B3432">
      <w:pPr>
        <w:pStyle w:val="Tijeloteksta"/>
        <w:numPr>
          <w:ilvl w:val="0"/>
          <w:numId w:val="21"/>
        </w:numPr>
        <w:jc w:val="left"/>
      </w:pPr>
      <w:r>
        <w:t xml:space="preserve">kal. </w:t>
      </w:r>
      <w:r w:rsidR="004378DA">
        <w:t>6/3</w:t>
      </w:r>
    </w:p>
    <w:p w:rsidRDefault="009A6857" w:rsidP="009A6857" w:rsidR="009A6857">
      <w:pPr>
        <w:ind w:firstLine="708"/>
        <w:jc w:val="both"/>
      </w:pPr>
    </w:p>
    <w:p w:rsidRDefault="007E4D9D" w:rsidP="009A6857" w:rsidR="007E4D9D">
      <w:pPr>
        <w:ind w:firstLine="708"/>
        <w:jc w:val="both"/>
      </w:pPr>
    </w:p>
    <w:p w:rsidRDefault="005A2E90" w:rsidP="009A6857" w:rsidR="005A2E90" w:rsidRPr="00A930D6">
      <w:pPr>
        <w:jc w:val="center"/>
      </w:pPr>
    </w:p>
    <w:sectPr w:rsidSect="00254F96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7579" w:rsidR="00187579">
      <w:r>
        <w:separator/>
      </w:r>
    </w:p>
  </w:endnote>
  <w:endnote w:id="0" w:type="continuationSeparator">
    <w:p w:rsidRDefault="00187579" w:rsidR="00187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7579" w:rsidR="00187579">
      <w:r>
        <w:separator/>
      </w:r>
    </w:p>
  </w:footnote>
  <w:footnote w:id="0" w:type="continuationSeparator">
    <w:p w:rsidRDefault="00187579" w:rsidR="001875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517A"/>
    <w:rsid w:val="000E0EA6"/>
    <w:rsid w:val="000E19EC"/>
    <w:rsid w:val="000E414B"/>
    <w:rsid w:val="000F0458"/>
    <w:rsid w:val="000F1348"/>
    <w:rsid w:val="000F4858"/>
    <w:rsid w:val="000F7BC0"/>
    <w:rsid w:val="00101E37"/>
    <w:rsid w:val="0010784A"/>
    <w:rsid w:val="00111495"/>
    <w:rsid w:val="001212CA"/>
    <w:rsid w:val="00134D91"/>
    <w:rsid w:val="00135891"/>
    <w:rsid w:val="00136E56"/>
    <w:rsid w:val="00143A3D"/>
    <w:rsid w:val="00146A6E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704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6F68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27E5A"/>
    <w:rsid w:val="002316A9"/>
    <w:rsid w:val="00231B84"/>
    <w:rsid w:val="00231E5A"/>
    <w:rsid w:val="00232E4E"/>
    <w:rsid w:val="002343BD"/>
    <w:rsid w:val="00241BAD"/>
    <w:rsid w:val="00245F06"/>
    <w:rsid w:val="00254F96"/>
    <w:rsid w:val="0026541A"/>
    <w:rsid w:val="00271701"/>
    <w:rsid w:val="00274D0E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2F6E87"/>
    <w:rsid w:val="00313F98"/>
    <w:rsid w:val="00314C08"/>
    <w:rsid w:val="00321FEA"/>
    <w:rsid w:val="00325FF5"/>
    <w:rsid w:val="003278FF"/>
    <w:rsid w:val="00327B99"/>
    <w:rsid w:val="003372D9"/>
    <w:rsid w:val="00340E2C"/>
    <w:rsid w:val="00343E51"/>
    <w:rsid w:val="003474E2"/>
    <w:rsid w:val="00354352"/>
    <w:rsid w:val="00354C2C"/>
    <w:rsid w:val="00357172"/>
    <w:rsid w:val="003643E1"/>
    <w:rsid w:val="003835E4"/>
    <w:rsid w:val="00386CAB"/>
    <w:rsid w:val="00392D26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05BE6"/>
    <w:rsid w:val="00410B24"/>
    <w:rsid w:val="00411145"/>
    <w:rsid w:val="004115E5"/>
    <w:rsid w:val="00412D91"/>
    <w:rsid w:val="00417F48"/>
    <w:rsid w:val="0042335B"/>
    <w:rsid w:val="00432ABD"/>
    <w:rsid w:val="00437419"/>
    <w:rsid w:val="004378DA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72B1B"/>
    <w:rsid w:val="004806AD"/>
    <w:rsid w:val="00482A3A"/>
    <w:rsid w:val="00491178"/>
    <w:rsid w:val="00493B86"/>
    <w:rsid w:val="004967FC"/>
    <w:rsid w:val="00497410"/>
    <w:rsid w:val="004A4B8D"/>
    <w:rsid w:val="004B1D71"/>
    <w:rsid w:val="004B2700"/>
    <w:rsid w:val="004B2DFF"/>
    <w:rsid w:val="004B3E77"/>
    <w:rsid w:val="004B6990"/>
    <w:rsid w:val="004C0CAE"/>
    <w:rsid w:val="004C3FE0"/>
    <w:rsid w:val="004C53D6"/>
    <w:rsid w:val="004C7B60"/>
    <w:rsid w:val="004D1B2A"/>
    <w:rsid w:val="004D5F3D"/>
    <w:rsid w:val="004E5065"/>
    <w:rsid w:val="004E5F06"/>
    <w:rsid w:val="004E65D5"/>
    <w:rsid w:val="004F2325"/>
    <w:rsid w:val="004F33D8"/>
    <w:rsid w:val="004F6873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17AE"/>
    <w:rsid w:val="005700BB"/>
    <w:rsid w:val="005710FD"/>
    <w:rsid w:val="00575DD4"/>
    <w:rsid w:val="00576650"/>
    <w:rsid w:val="0058443C"/>
    <w:rsid w:val="005A2DD1"/>
    <w:rsid w:val="005A2E90"/>
    <w:rsid w:val="005A4ABC"/>
    <w:rsid w:val="005A554F"/>
    <w:rsid w:val="005B403D"/>
    <w:rsid w:val="005B5824"/>
    <w:rsid w:val="005B597A"/>
    <w:rsid w:val="005C0DA7"/>
    <w:rsid w:val="005C18BA"/>
    <w:rsid w:val="005C7FAE"/>
    <w:rsid w:val="005D233A"/>
    <w:rsid w:val="005D6588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1F9A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82B76"/>
    <w:rsid w:val="00684A25"/>
    <w:rsid w:val="0068514F"/>
    <w:rsid w:val="0069449B"/>
    <w:rsid w:val="006A3D23"/>
    <w:rsid w:val="006A56C2"/>
    <w:rsid w:val="006B3616"/>
    <w:rsid w:val="006B7CCC"/>
    <w:rsid w:val="006C1C8C"/>
    <w:rsid w:val="006C2E22"/>
    <w:rsid w:val="006C4132"/>
    <w:rsid w:val="006C6791"/>
    <w:rsid w:val="006D19A4"/>
    <w:rsid w:val="006E4601"/>
    <w:rsid w:val="006E4910"/>
    <w:rsid w:val="006F4276"/>
    <w:rsid w:val="006F58E6"/>
    <w:rsid w:val="006F7623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5503"/>
    <w:rsid w:val="0074711B"/>
    <w:rsid w:val="00747DCE"/>
    <w:rsid w:val="00755B23"/>
    <w:rsid w:val="00757D03"/>
    <w:rsid w:val="00760964"/>
    <w:rsid w:val="00761510"/>
    <w:rsid w:val="00764EF6"/>
    <w:rsid w:val="007762A0"/>
    <w:rsid w:val="0078379B"/>
    <w:rsid w:val="00785945"/>
    <w:rsid w:val="00787494"/>
    <w:rsid w:val="0078785D"/>
    <w:rsid w:val="0079034C"/>
    <w:rsid w:val="007904B4"/>
    <w:rsid w:val="007A22A0"/>
    <w:rsid w:val="007A31CF"/>
    <w:rsid w:val="007B0E8C"/>
    <w:rsid w:val="007C1241"/>
    <w:rsid w:val="007C2100"/>
    <w:rsid w:val="007E26A2"/>
    <w:rsid w:val="007E4D9D"/>
    <w:rsid w:val="007E56A4"/>
    <w:rsid w:val="007F1960"/>
    <w:rsid w:val="007F3C1E"/>
    <w:rsid w:val="007F5322"/>
    <w:rsid w:val="007F7905"/>
    <w:rsid w:val="008059C6"/>
    <w:rsid w:val="0080666F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56920"/>
    <w:rsid w:val="00860E92"/>
    <w:rsid w:val="00862DCE"/>
    <w:rsid w:val="008676EE"/>
    <w:rsid w:val="008737C5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36EA"/>
    <w:rsid w:val="009001D6"/>
    <w:rsid w:val="00902DB4"/>
    <w:rsid w:val="00903527"/>
    <w:rsid w:val="00907A15"/>
    <w:rsid w:val="00916CB5"/>
    <w:rsid w:val="00926334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4095"/>
    <w:rsid w:val="00994DCA"/>
    <w:rsid w:val="009973F4"/>
    <w:rsid w:val="009A6857"/>
    <w:rsid w:val="009A7387"/>
    <w:rsid w:val="009B0076"/>
    <w:rsid w:val="009B64E6"/>
    <w:rsid w:val="009C03D6"/>
    <w:rsid w:val="009C13EB"/>
    <w:rsid w:val="009C6677"/>
    <w:rsid w:val="009D0CF7"/>
    <w:rsid w:val="009D636E"/>
    <w:rsid w:val="009E0AC0"/>
    <w:rsid w:val="009E20D8"/>
    <w:rsid w:val="009F0022"/>
    <w:rsid w:val="00A025E8"/>
    <w:rsid w:val="00A07AC6"/>
    <w:rsid w:val="00A11620"/>
    <w:rsid w:val="00A22F9B"/>
    <w:rsid w:val="00A27BA3"/>
    <w:rsid w:val="00A30AE4"/>
    <w:rsid w:val="00A371A6"/>
    <w:rsid w:val="00A37E23"/>
    <w:rsid w:val="00A402F9"/>
    <w:rsid w:val="00A47C08"/>
    <w:rsid w:val="00A50975"/>
    <w:rsid w:val="00A51D1A"/>
    <w:rsid w:val="00A53759"/>
    <w:rsid w:val="00A610FA"/>
    <w:rsid w:val="00A80946"/>
    <w:rsid w:val="00A80CEC"/>
    <w:rsid w:val="00A8197D"/>
    <w:rsid w:val="00A81A0A"/>
    <w:rsid w:val="00A81E5F"/>
    <w:rsid w:val="00A8286F"/>
    <w:rsid w:val="00A84420"/>
    <w:rsid w:val="00A930D6"/>
    <w:rsid w:val="00AA44D3"/>
    <w:rsid w:val="00AB1592"/>
    <w:rsid w:val="00AB56F9"/>
    <w:rsid w:val="00AC1DB4"/>
    <w:rsid w:val="00AC2C6D"/>
    <w:rsid w:val="00AC78F7"/>
    <w:rsid w:val="00AD4C7A"/>
    <w:rsid w:val="00AD50E4"/>
    <w:rsid w:val="00AE227B"/>
    <w:rsid w:val="00AE7E53"/>
    <w:rsid w:val="00B03C6B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53C3"/>
    <w:rsid w:val="00B76AA7"/>
    <w:rsid w:val="00B93CD6"/>
    <w:rsid w:val="00BA5747"/>
    <w:rsid w:val="00BA62EC"/>
    <w:rsid w:val="00BA6E46"/>
    <w:rsid w:val="00BB0CEE"/>
    <w:rsid w:val="00BB13AD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E7179"/>
    <w:rsid w:val="00BF1A8F"/>
    <w:rsid w:val="00BF22CB"/>
    <w:rsid w:val="00C03227"/>
    <w:rsid w:val="00C04596"/>
    <w:rsid w:val="00C06D60"/>
    <w:rsid w:val="00C1381A"/>
    <w:rsid w:val="00C15361"/>
    <w:rsid w:val="00C1649E"/>
    <w:rsid w:val="00C249A6"/>
    <w:rsid w:val="00C3008D"/>
    <w:rsid w:val="00C30814"/>
    <w:rsid w:val="00C34E07"/>
    <w:rsid w:val="00C37E9F"/>
    <w:rsid w:val="00C4243D"/>
    <w:rsid w:val="00C43A98"/>
    <w:rsid w:val="00C506BA"/>
    <w:rsid w:val="00C5183F"/>
    <w:rsid w:val="00C539B2"/>
    <w:rsid w:val="00C60995"/>
    <w:rsid w:val="00C67713"/>
    <w:rsid w:val="00C67AF2"/>
    <w:rsid w:val="00C72083"/>
    <w:rsid w:val="00C80E1B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F0605"/>
    <w:rsid w:val="00CF3038"/>
    <w:rsid w:val="00CF4431"/>
    <w:rsid w:val="00CF71B8"/>
    <w:rsid w:val="00D02F28"/>
    <w:rsid w:val="00D0584A"/>
    <w:rsid w:val="00D15F61"/>
    <w:rsid w:val="00D17872"/>
    <w:rsid w:val="00D178DC"/>
    <w:rsid w:val="00D21236"/>
    <w:rsid w:val="00D42F58"/>
    <w:rsid w:val="00D47F21"/>
    <w:rsid w:val="00D50344"/>
    <w:rsid w:val="00D531CD"/>
    <w:rsid w:val="00D6155D"/>
    <w:rsid w:val="00D6448E"/>
    <w:rsid w:val="00D64559"/>
    <w:rsid w:val="00D65948"/>
    <w:rsid w:val="00D7518A"/>
    <w:rsid w:val="00D80710"/>
    <w:rsid w:val="00D8099A"/>
    <w:rsid w:val="00D80C83"/>
    <w:rsid w:val="00D80D12"/>
    <w:rsid w:val="00D85A5F"/>
    <w:rsid w:val="00D86163"/>
    <w:rsid w:val="00DC1EA2"/>
    <w:rsid w:val="00DC5D19"/>
    <w:rsid w:val="00DC7BF5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39D6"/>
    <w:rsid w:val="00E062E8"/>
    <w:rsid w:val="00E1321F"/>
    <w:rsid w:val="00E154A9"/>
    <w:rsid w:val="00E15FED"/>
    <w:rsid w:val="00E300AD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35B3"/>
    <w:rsid w:val="00F20170"/>
    <w:rsid w:val="00F319F9"/>
    <w:rsid w:val="00F402F3"/>
    <w:rsid w:val="00F42043"/>
    <w:rsid w:val="00F514B0"/>
    <w:rsid w:val="00F618C3"/>
    <w:rsid w:val="00F76EF7"/>
    <w:rsid w:val="00F80660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59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59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59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59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59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59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59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59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59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59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2018.</izvorni_sadrzaj>
    <derivirana_varijabla naziv="DomainObject.DatumDonosenjaOdluke_1">20.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660</izvorni_sadrzaj>
    <derivirana_varijabla naziv="DomainObject.Predmet.Broj_1">660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siječnja 2018.</izvorni_sadrzaj>
    <derivirana_varijabla naziv="DomainObject.Predmet.DatumRjesavanja_1">19.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St-660/2016</izvorni_sadrzaj>
    <derivirana_varijabla naziv="DomainObject.Predmet.OznakaBroj_1">St-660/2016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OPTIMUS MUNERIS jednostavno društvo s ograničenom odgovornošću za ugostiteljstvo i usluge</izvorni_sadrzaj>
    <derivirana_varijabla naziv="DomainObject.Predmet.ProtustrankaFormated_1">  OPTIMUS MUNERIS jednostavno društvo s ograničenom odgovornošću za ugostiteljstvo i usluge</derivirana_varijabla>
  </DomainObject.Predmet.ProtustrankaFormated>
  <DomainObject.Predmet.ProtustrankaFormatedOIB>
    <izvorni_sadrzaj>  OPTIMUS MUNERIS jednostavno društvo s ograničenom odgovornošću za ugostiteljstvo i usluge, OIB 88772947999</izvorni_sadrzaj>
    <derivirana_varijabla naziv="DomainObject.Predmet.ProtustrankaFormatedOIB_1">  OPTIMUS MUNERIS jednostavno društvo s ograničenom odgovornošću za ugostiteljstvo i usluge, OIB 88772947999</derivirana_varijabla>
  </DomainObject.Predmet.ProtustrankaFormatedOIB>
  <DomainObject.Predmet.ProtustrankaFormatedWithAdress>
    <izvorni_sadrzaj> OPTIMUS MUNERIS jednostavno društvo s ograničenom odgovornošću za ugostiteljstvo i usluge, Tvrđavica 122, 31000 Tvrđavica</izvorni_sadrzaj>
    <derivirana_varijabla naziv="DomainObject.Predmet.ProtustrankaFormatedWithAdress_1"> OPTIMUS MUNERIS jednostavno društvo s ograničenom odgovornošću za ugostiteljstvo i usluge, Tvrđavica 122, 31000 Tvrđavica</derivirana_varijabla>
  </DomainObject.Predmet.ProtustrankaFormatedWithAdress>
  <DomainObject.Predmet.ProtustrankaFormatedWithAdressOIB>
    <izvorni_sadrzaj> OPTIMUS MUNERIS jednostavno društvo s ograničenom odgovornošću za ugostiteljstvo i usluge, OIB 88772947999, Tvrđavica 122, 31000 Tvrđavica</izvorni_sadrzaj>
    <derivirana_varijabla naziv="DomainObject.Predmet.ProtustrankaFormatedWithAdressOIB_1"> OPTIMUS MUNERIS jednostavno društvo s ograničenom odgovornošću za ugostiteljstvo i usluge, OIB 88772947999, Tvrđavica 122, 31000 Tvrđavica</derivirana_varijabla>
  </DomainObject.Predmet.ProtustrankaFormatedWithAdressOIB>
  <DomainObject.Predmet.ProtustrankaWithAdress>
    <izvorni_sadrzaj>OPTIMUS MUNERIS jednostavno društvo s ograničenom odgovornošću za ugostiteljstvo i usluge Tvrđavica 122, 31000 Tvrđavica</izvorni_sadrzaj>
    <derivirana_varijabla naziv="DomainObject.Predmet.ProtustrankaWithAdress_1">OPTIMUS MUNERIS jednostavno društvo s ograničenom odgovornošću za ugostiteljstvo i usluge Tvrđavica 122, 31000 Tvrđavica</derivirana_varijabla>
  </DomainObject.Predmet.ProtustrankaWithAdress>
  <DomainObject.Predmet.ProtustrankaWithAdressOIB>
    <izvorni_sadrzaj>OPTIMUS MUNERIS jednostavno društvo s ograničenom odgovornošću za ugostiteljstvo i usluge, OIB 88772947999, Tvrđavica 122, 31000 Tvrđavica</izvorni_sadrzaj>
    <derivirana_varijabla naziv="DomainObject.Predmet.ProtustrankaWithAdressOIB_1">OPTIMUS MUNERIS jednostavno društvo s ograničenom odgovornošću za ugostiteljstvo i usluge, OIB 88772947999, Tvrđavica 122, 31000 Tvrđavica</derivirana_varijabla>
  </DomainObject.Predmet.ProtustrankaWithAdressOIB>
  <DomainObject.Predmet.ProtustrankaNazivFormated>
    <izvorni_sadrzaj>OPTIMUS MUNERIS jednostavno društvo s ograničenom odgovornošću za ugostiteljstvo i usluge</izvorni_sadrzaj>
    <derivirana_varijabla naziv="DomainObject.Predmet.ProtustrankaNazivFormated_1">OPTIMUS MUNERIS jednostavno društvo s ograničenom odgovornošću za ugostiteljstvo i usluge</derivirana_varijabla>
  </DomainObject.Predmet.ProtustrankaNazivFormated>
  <DomainObject.Predmet.ProtustrankaNazivFormatedOIB>
    <izvorni_sadrzaj>OPTIMUS MUNERIS jednostavno društvo s ograničenom odgovornošću za ugostiteljstvo i usluge, OIB 88772947999</izvorni_sadrzaj>
    <derivirana_varijabla naziv="DomainObject.Predmet.ProtustrankaNazivFormatedOIB_1">OPTIMUS MUNERIS jednostavno društvo s ograničenom odgovornošću za ugostiteljstvo i usluge, OIB 88772947999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OPTIMUS MUNERIS jednostavno društvo s ograničenom odgovornošću za ugostiteljstvo i usluge</item>
    </izvorni_sadrzaj>
    <derivirana_varijabla naziv="DomainObject.Predmet.ProtuStrankaListFormated_1">
      <item>OPTIMUS MUNERIS jednostavno društvo s ograničenom odgovornošću za ugostiteljstvo i usluge</item>
    </derivirana_varijabla>
  </DomainObject.Predmet.ProtuStrankaListFormated>
  <DomainObject.Predmet.ProtuStrankaListFormatedOIB>
    <izvorni_sadrzaj>
      <item>OPTIMUS MUNERIS jednostavno društvo s ograničenom odgovornošću za ugostiteljstvo i usluge, OIB 88772947999</item>
    </izvorni_sadrzaj>
    <derivirana_varijabla naziv="DomainObject.Predmet.ProtuStrankaListFormatedOIB_1">
      <item>OPTIMUS MUNERIS jednostavno društvo s ograničenom odgovornošću za ugostiteljstvo i usluge, OIB 88772947999</item>
    </derivirana_varijabla>
  </DomainObject.Predmet.ProtuStrankaListFormatedOIB>
  <DomainObject.Predmet.ProtuStrankaListFormatedWithAdress>
    <izvorni_sadrzaj>
      <item>OPTIMUS MUNERIS jednostavno društvo s ograničenom odgovornošću za ugostiteljstvo i usluge, Tvrđavica 122, 31000 Tvrđavica</item>
    </izvorni_sadrzaj>
    <derivirana_varijabla naziv="DomainObject.Predmet.ProtuStrankaListFormatedWithAdress_1">
      <item>OPTIMUS MUNERIS jednostavno društvo s ograničenom odgovornošću za ugostiteljstvo i usluge, Tvrđavica 122, 31000 Tvrđavica</item>
    </derivirana_varijabla>
  </DomainObject.Predmet.ProtuStrankaListFormatedWithAdress>
  <DomainObject.Predmet.ProtuStrankaListFormatedWithAdressOIB>
    <izvorni_sadrzaj>
      <item>OPTIMUS MUNERIS jednostavno društvo s ograničenom odgovornošću za ugostiteljstvo i usluge, OIB 88772947999, Tvrđavica 122, 31000 Tvrđavica</item>
    </izvorni_sadrzaj>
    <derivirana_varijabla naziv="DomainObject.Predmet.ProtuStrankaListFormatedWithAdressOIB_1">
      <item>OPTIMUS MUNERIS jednostavno društvo s ograničenom odgovornošću za ugostiteljstvo i usluge, OIB 88772947999, Tvrđavica 122, 31000 Tvrđavica</item>
    </derivirana_varijabla>
  </DomainObject.Predmet.ProtuStrankaListFormatedWithAdressOIB>
  <DomainObject.Predmet.ProtuStrankaListNazivFormated>
    <izvorni_sadrzaj>
      <item>OPTIMUS MUNERIS jednostavno društvo s ograničenom odgovornošću za ugostiteljstvo i usluge</item>
    </izvorni_sadrzaj>
    <derivirana_varijabla naziv="DomainObject.Predmet.ProtuStrankaListNazivFormated_1">
      <item>OPTIMUS MUNERIS jednostavno društvo s ograničenom odgovornošću za ugostiteljstvo i usluge</item>
    </derivirana_varijabla>
  </DomainObject.Predmet.ProtuStrankaListNazivFormated>
  <DomainObject.Predmet.ProtuStrankaListNazivFormatedOIB>
    <izvorni_sadrzaj>
      <item>OPTIMUS MUNERIS jednostavno društvo s ograničenom odgovornošću za ugostiteljstvo i usluge, OIB 88772947999</item>
    </izvorni_sadrzaj>
    <derivirana_varijabla naziv="DomainObject.Predmet.ProtuStrankaListNazivFormatedOIB_1">
      <item>OPTIMUS MUNERIS jednostavno društvo s ograničenom odgovornošću za ugostiteljstvo i usluge, OIB 88772947999</item>
    </derivirana_varijabla>
  </DomainObject.Predmet.ProtuStrankaListNazivFormatedOIB>
  <DomainObject.Predmet.OstaliListFormated>
    <izvorni_sadrzaj>
      <item>Domagoj Šmit</item>
    </izvorni_sadrzaj>
    <derivirana_varijabla naziv="DomainObject.Predmet.OstaliListFormated_1">
      <item>Domagoj Šmit</item>
    </derivirana_varijabla>
  </DomainObject.Predmet.OstaliListFormated>
  <DomainObject.Predmet.OstaliListFormatedOIB>
    <izvorni_sadrzaj>
      <item>Domagoj Šmit, OIB 64287183118</item>
    </izvorni_sadrzaj>
    <derivirana_varijabla naziv="DomainObject.Predmet.OstaliListFormatedOIB_1">
      <item>Domagoj Šmit, OIB 64287183118</item>
    </derivirana_varijabla>
  </DomainObject.Predmet.OstaliListFormatedOIB>
  <DomainObject.Predmet.OstaliListFormatedWithAdress>
    <izvorni_sadrzaj>
      <item>Domagoj Šmit, Tvrđavica 122, 31000 Tvrđavica</item>
    </izvorni_sadrzaj>
    <derivirana_varijabla naziv="DomainObject.Predmet.OstaliListFormatedWithAdress_1">
      <item>Domagoj Šmit, Tvrđavica 122, 31000 Tvrđavica</item>
    </derivirana_varijabla>
  </DomainObject.Predmet.OstaliListFormatedWithAdress>
  <DomainObject.Predmet.OstaliListFormatedWithAdressOIB>
    <izvorni_sadrzaj>
      <item>Domagoj Šmit, OIB 64287183118, Tvrđavica 122, 31000 Tvrđavica</item>
    </izvorni_sadrzaj>
    <derivirana_varijabla naziv="DomainObject.Predmet.OstaliListFormatedWithAdressOIB_1">
      <item>Domagoj Šmit, OIB 64287183118, Tvrđavica 122, 31000 Tvrđavica</item>
    </derivirana_varijabla>
  </DomainObject.Predmet.OstaliListFormatedWithAdressOIB>
  <DomainObject.Predmet.OstaliListNazivFormated>
    <izvorni_sadrzaj>
      <item>Domagoj Šmit</item>
    </izvorni_sadrzaj>
    <derivirana_varijabla naziv="DomainObject.Predmet.OstaliListNazivFormated_1">
      <item>Domagoj Šmit</item>
    </derivirana_varijabla>
  </DomainObject.Predmet.OstaliListNazivFormated>
  <DomainObject.Predmet.OstaliListNazivFormatedOIB>
    <izvorni_sadrzaj>
      <item>Domagoj Šmit, OIB 64287183118</item>
    </izvorni_sadrzaj>
    <derivirana_varijabla naziv="DomainObject.Predmet.OstaliListNazivFormatedOIB_1">
      <item>Domagoj Šmit, OIB 64287183118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2018.</izvorni_sadrzaj>
    <derivirana_varijabla naziv="DomainObject.Datum_1">20.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OPTIMUS MUNERIS jednostavno društvo s ograničenom odgovornošću za ugostiteljstvo i usluge</izvorni_sadrzaj>
    <derivirana_varijabla naziv="DomainObject.Predmet.ProtustrankaIDrugi_1">OPTIMUS MUNERIS jednostavno društvo s ograničenom odgovornošću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OPTIMUS MUNERIS jednostavno društvo s ograničenom odgovornošću za ugostiteljstvo i usluge, OIB 88772947999, Tvrđavica 122, 31000 Tvrđavica</izvorni_sadrzaj>
    <derivirana_varijabla naziv="DomainObject.Predmet.ProtustrankaIDrugiAdressOIB_1">OPTIMUS MUNERIS jednostavno društvo s ograničenom odgovornošću za ugostiteljstvo i usluge, OIB 88772947999, Tvrđavica 122, 31000 Tvrđavica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siječnja 2018.</izvorni_sadrzaj>
    <derivirana_varijabla naziv="DomainObject.Predmet.OdlukaRjesenje.DatumDonosenjaOdluke_1">19. siječnja 2018.</derivirana_varijabla>
  </DomainObject.Predmet.OdlukaRjesenje.DatumDonosenjaOdluke>
  <DomainObject.Predmet.OdlukaRjesenje.DatumPravomocnosti>
    <izvorni_sadrzaj>6. veljače 2018.</izvorni_sadrzaj>
    <derivirana_varijabla naziv="DomainObject.Predmet.OdlukaRjesenje.DatumPravomocnosti_1">6. veljače 2018.</derivirana_varijabla>
  </DomainObject.Predmet.OdlukaRjesenje.DatumPravomocnosti>
  <DomainObject.Predmet.OdlukaRjesenje.Oznaka>
    <izvorni_sadrzaj>St-660/2016-12</izvorni_sadrzaj>
    <derivirana_varijabla naziv="DomainObject.Predmet.OdlukaRjesenje.Oznaka_1">St-660/2016-12</derivirana_varijabla>
  </DomainObject.Predmet.OdlukaRjesenje.Oznaka>
  <DomainObject.Predmet.SudioniciListNaziv>
    <izvorni_sadrzaj>
      <item>FINA RC OSIJEK</item>
      <item>OPTIMUS MUNERIS jednostavno društvo s ograničenom odgovornošću za ugostiteljstvo i usluge</item>
      <item>Domagoj Šmit</item>
    </izvorni_sadrzaj>
    <derivirana_varijabla naziv="DomainObject.Predmet.SudioniciListNaziv_1">
      <item>FINA RC OSIJEK</item>
      <item>OPTIMUS MUNERIS jednostavno društvo s ograničenom odgovornošću za ugostiteljstvo i usluge</item>
      <item>Domagoj Šmit</item>
    </derivirana_varijabla>
  </DomainObject.Predmet.SudioniciListNaziv>
  <DomainObject.Predmet.SudioniciListAdressOIB>
    <izvorni_sadrzaj>
      <item>FINA RC OSIJEK, OIB 85821130368</item>
      <item>OPTIMUS MUNERIS jednostavno društvo s ograničenom odgovornošću za ugostiteljstvo i usluge, OIB 88772947999, Tvrđavica 122,31000 Tvrđavica</item>
      <item>Domagoj Šmit, OIB 64287183118, Tvrđavica 122,31000 Tvrđavica</item>
    </izvorni_sadrzaj>
    <derivirana_varijabla naziv="DomainObject.Predmet.SudioniciListAdressOIB_1">
      <item>FINA RC OSIJEK, OIB 85821130368</item>
      <item>OPTIMUS MUNERIS jednostavno društvo s ograničenom odgovornošću za ugostiteljstvo i usluge, OIB 88772947999, Tvrđavica 122,31000 Tvrđavica</item>
      <item>Domagoj Šmit, OIB 64287183118, Tvrđavica 122,31000 Tvrđavica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88772947999</item>
      <item>, OIB 64287183118</item>
    </izvorni_sadrzaj>
    <derivirana_varijabla naziv="DomainObject.Predmet.SudioniciListNazivOIB_1">
      <item>, OIB 85821130368</item>
      <item>, OIB 88772947999</item>
      <item>, OIB 64287183118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A4334B-1298-48FC-8403-E2CAEF9FA3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449</properties:Words>
  <properties:Characters>2513</properties:Characters>
  <properties:Lines>90</properties:Lines>
  <properties:Paragraphs>30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3148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2018-02-20T13:12:00Z</dcterms:created>
  <dc:creator>hermanj</dc:creator>
  <cp:lastModifiedBy>Maja Kocijan</cp:lastModifiedBy>
  <cp:lastPrinted>2018-02-20T13:22:00Z</cp:lastPrinted>
  <dcterms:modified xmlns:xsi="http://www.w3.org/2001/XMLSchema-instance" xsi:type="dcterms:W3CDTF">2018-02-20T13:28:00Z</dcterms:modified>
  <cp:revision>4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Julka Bandić - nagrada.docx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