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a92f3" w14:paraId="48a92f3" w:rsidRDefault="00F22735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1975485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22735" w:rsidP="00F22735" w:rsidR="00AE649C">
      <w:pPr>
        <w:pStyle w:val="NormaleSPIS"/>
        <w:spacing w:after="0"/>
      </w:pPr>
      <w:r>
        <w:t xml:space="preserve">           Republika Hrvatska</w:t>
      </w:r>
    </w:p>
    <w:p w:rsidRDefault="00F22735" w:rsidP="00F22735" w:rsidR="00F22735">
      <w:pPr>
        <w:pStyle w:val="NormaleSPIS"/>
        <w:spacing w:after="0"/>
      </w:pPr>
      <w:r>
        <w:t xml:space="preserve">      Trgovački sud u Bjelovaru</w:t>
      </w:r>
    </w:p>
    <w:p w:rsidRDefault="00F22735" w:rsidP="00F22735" w:rsidR="00F22735">
      <w:pPr>
        <w:pStyle w:val="NormaleSPIS"/>
        <w:spacing w:after="0"/>
      </w:pPr>
      <w:r>
        <w:t>Bjelovar, Šetalište dr.I.Lebovića 42.</w:t>
      </w:r>
    </w:p>
    <w:p w:rsidRDefault="00F22735" w:rsidP="00F22735" w:rsidR="00F22735">
      <w:pPr>
        <w:pStyle w:val="NormaleSPIS"/>
        <w:jc w:val="right"/>
      </w:pPr>
      <w:r>
        <w:t>Poslovni broj:7 St-711/2018-13</w:t>
      </w:r>
    </w:p>
    <w:p w:rsidRDefault="00F22735" w:rsidP="00F22735" w:rsidR="00F22735">
      <w:pPr>
        <w:jc w:val="center"/>
        <w:rPr>
          <w:b/>
        </w:rPr>
      </w:pPr>
    </w:p>
    <w:p w:rsidRDefault="00F22735" w:rsidP="00F22735" w:rsidR="00F22735">
      <w:pPr>
        <w:jc w:val="center"/>
      </w:pPr>
      <w:r>
        <w:t>U  I M E  R E P U B L I K E   H R V A T  S K E</w:t>
      </w:r>
    </w:p>
    <w:p w:rsidRDefault="00F22735" w:rsidP="00F22735" w:rsidR="00F22735">
      <w:pPr>
        <w:jc w:val="center"/>
      </w:pPr>
      <w:r>
        <w:t xml:space="preserve"> R J E Š E N J E</w:t>
      </w:r>
    </w:p>
    <w:p w:rsidRDefault="00F22735" w:rsidP="00F22735" w:rsidR="00F22735">
      <w:pPr>
        <w:spacing w:after="0"/>
        <w:jc w:val="center"/>
        <w:rPr>
          <w:b/>
        </w:rPr>
      </w:pPr>
    </w:p>
    <w:p w:rsidRDefault="00F22735" w:rsidP="00F22735" w:rsidR="00F22735">
      <w:pPr>
        <w:ind w:firstLine="720"/>
        <w:jc w:val="both"/>
      </w:pPr>
      <w:r>
        <w:t xml:space="preserve">Trgovački sud u Bjelovaru, po sucu Tomislavu Mrazović, u stečajnom postupku nad dužnikom JIM-TIM j.d.o.o. za usluge i trgovinu iz Virovitice, Osječka ulica 22, MBS 0100100170, OIB 88537632693, 27. veljače 2019. </w:t>
      </w:r>
    </w:p>
    <w:p w:rsidRDefault="00F22735" w:rsidP="00F22735" w:rsidR="00F22735">
      <w:pPr>
        <w:jc w:val="center"/>
        <w:rPr>
          <w:b/>
        </w:rPr>
      </w:pPr>
      <w:r>
        <w:t>r i j e š i o   j e</w:t>
      </w:r>
    </w:p>
    <w:p w:rsidRDefault="00F22735" w:rsidP="00F22735" w:rsidR="00F22735">
      <w:pPr>
        <w:ind w:firstLine="720"/>
        <w:jc w:val="both"/>
      </w:pPr>
      <w:r>
        <w:t>1.Otvara se stečajni postupak</w:t>
      </w:r>
      <w:r>
        <w:rPr>
          <w:b/>
        </w:rPr>
        <w:t xml:space="preserve"> </w:t>
      </w:r>
      <w:r>
        <w:t>nad dužnikom JIM-TIM j.d.o.o. za usluge i trgovinu iz Virovitice, Osječka ulica 22, MBS 0100100170, OIB 88537632693.</w:t>
      </w:r>
    </w:p>
    <w:p w:rsidRDefault="00F22735" w:rsidP="00F22735" w:rsidR="00F22735">
      <w:pPr>
        <w:ind w:firstLine="851"/>
        <w:jc w:val="both"/>
      </w:pPr>
      <w:r>
        <w:t>2</w:t>
      </w:r>
      <w:r>
        <w:rPr>
          <w:b/>
        </w:rPr>
        <w:t>.</w:t>
      </w:r>
      <w:r>
        <w:t xml:space="preserve">Za stečajnu upraviteljicu imenuje se Renata Horvatin iz Našica, Trg </w:t>
      </w:r>
      <w:proofErr w:type="spellStart"/>
      <w:r>
        <w:t>dr.Franje</w:t>
      </w:r>
      <w:proofErr w:type="spellEnd"/>
      <w:r>
        <w:t xml:space="preserve"> Tuđmana 12, OIB 45832446829. </w:t>
      </w:r>
    </w:p>
    <w:p w:rsidRDefault="00F22735" w:rsidP="00F22735" w:rsidR="00F22735">
      <w:pPr>
        <w:jc w:val="both"/>
      </w:pPr>
      <w:r>
        <w:tab/>
        <w:t>3.Zaključuje se stečajni postupak</w:t>
      </w:r>
      <w:r>
        <w:rPr>
          <w:b/>
        </w:rPr>
        <w:t xml:space="preserve"> </w:t>
      </w:r>
      <w:r>
        <w:t>nad dužnikom JIM-TIM j.d.o.o. za usluge i trgovinu iz Virovitice, Osječka ulica 22, MBS 0100100170, OIB 88537632693.</w:t>
      </w:r>
    </w:p>
    <w:p w:rsidRDefault="00F22735" w:rsidP="00F22735" w:rsidR="00F22735">
      <w:pPr>
        <w:jc w:val="both"/>
      </w:pPr>
      <w:r>
        <w:tab/>
        <w:t>4.Stečajni postupak je otvoren i zaključen s danom 27. veljače 2019. godine u</w:t>
      </w:r>
      <w:r>
        <w:rPr>
          <w:b/>
        </w:rPr>
        <w:t xml:space="preserve"> </w:t>
      </w:r>
      <w:r>
        <w:t>08,20 sati, kada je ovo rješenje stavljeno na e-oglasnu ploču ovog suda.</w:t>
      </w:r>
    </w:p>
    <w:p w:rsidRDefault="00F22735" w:rsidP="00F22735" w:rsidR="00F22735">
      <w:pPr>
        <w:jc w:val="both"/>
      </w:pPr>
      <w:r>
        <w:tab/>
        <w:t>5.Nakon pravomoćnosti ovoga rješenja stečajni dužnik će se brisati iz sudskog registra.</w:t>
      </w:r>
    </w:p>
    <w:p w:rsidRDefault="00F22735" w:rsidP="00F22735" w:rsidR="00F22735">
      <w:pPr>
        <w:jc w:val="both"/>
      </w:pPr>
      <w:r>
        <w:tab/>
        <w:t>6.Ovo rješenje će se objaviti na e-oglasnoj ploči Trgovačkog suda u Bjelovaru.</w:t>
      </w:r>
      <w:r>
        <w:tab/>
        <w:t xml:space="preserve"> </w:t>
      </w:r>
    </w:p>
    <w:p w:rsidRDefault="00F22735" w:rsidP="00F22735" w:rsidR="00F22735">
      <w:pPr>
        <w:jc w:val="center"/>
        <w:rPr>
          <w:b/>
        </w:rPr>
      </w:pPr>
      <w:r>
        <w:t>Obrazloženje</w:t>
      </w:r>
    </w:p>
    <w:p w:rsidRDefault="00F22735" w:rsidP="00F22735" w:rsidR="00F22735">
      <w:pPr>
        <w:ind w:firstLine="720"/>
        <w:jc w:val="both"/>
      </w:pPr>
      <w:r>
        <w:t xml:space="preserve">Na prijedlog predlagatelja FINA, RC Zagreb, Podružnica Bjelovar, za otvaranje stečajnog postupka nad dužnikom JIM-TIM j.d.o.o. za usluge i trgovinu iz Virovitice, Osječka ulica 22, MBS 0100100170, OIB 88537632693, sud je pokrenuo postupak radi utvrđivanja uvjeta za otvaranje stečajnog postupka nad dužnikom, te u tom postupku utvrdio da dužnik nema imovine kojom bi se mogli pokriti troškovi stečajnog postupka, slijedom čega je svojim rješenjem 7 St-711/2018-12 od dana 30.01.2019. godine, pozvao osobe koje imaju pravni interes za provedbu stečajnog postupka nad navedenim stečajnim dužnikom da u roku od 15 dana, računajući od isteka osmog dana od objave ovog poziva na e-oglasnoj ploči suda uplate potreban predujam za namirenje pokrića troškova stečajnog postupka, uz upozorenje da će sud donijeti rješenje o otvaranju i zaključenju stečajnog postupka nad navedenim dužnikom, ako u ostavljenom roku pozvane osobe koje imaju pravni interes za provedbu stečajnog </w:t>
      </w:r>
    </w:p>
    <w:p w:rsidRDefault="00F22735" w:rsidP="00F22735" w:rsidR="00F22735">
      <w:pPr>
        <w:spacing w:after="0"/>
        <w:ind w:firstLine="720"/>
        <w:jc w:val="center"/>
      </w:pPr>
      <w:r>
        <w:lastRenderedPageBreak/>
        <w:t>2</w:t>
      </w:r>
    </w:p>
    <w:p w:rsidRDefault="00F22735" w:rsidP="00F22735" w:rsidR="00F22735">
      <w:pPr>
        <w:ind w:firstLine="720"/>
        <w:jc w:val="right"/>
      </w:pPr>
      <w:r>
        <w:t>Poslovni broj:7 St-711/2018-13</w:t>
      </w:r>
    </w:p>
    <w:p w:rsidRDefault="00F22735" w:rsidP="00F22735" w:rsidR="00F22735">
      <w:pPr>
        <w:jc w:val="both"/>
      </w:pPr>
      <w:bookmarkStart w:name="_GoBack" w:id="0"/>
      <w:bookmarkEnd w:id="0"/>
      <w:r>
        <w:t xml:space="preserve">postupka ne predujme zatraženi iznos za namirenje pokrića troškova stečajnog postupka. Taj poziv i rješenje objavljeni su na e-oglasnoj ploči Trgovačkog suda u Bjelovaru dana 30.01.2019. godine, pa kako nitko nije u ostavljenom roku, a niti sve do sada uplatio potreban predujam za pokriće troškova stečajnog postupka, to je sud otvorio i istovremeno zaključio ovaj stečajni postupak nad navedenim dužnikom, te je temeljem čl.132. u svezi čl.286. do 292. Stečajnog zakona, riješeno kao u točki 1., 2., 3. i 4. izreke ovog rješenja, a u pogledu točke 5. i 6. izreke ovog rješenja o brisanju dužnika iz sudskog registra i objavi ovog rješenja na e-oglasnoj ploči ovog suda, riješeno je temeljem čl.286.st.1. i 3. u svezi čl.132.Stečajnog zakona (NN broj 71/15).  </w:t>
      </w:r>
    </w:p>
    <w:p w:rsidRDefault="00F22735" w:rsidP="00F22735" w:rsidR="00F22735">
      <w:pPr>
        <w:ind w:firstLine="720"/>
        <w:jc w:val="center"/>
      </w:pPr>
      <w:r>
        <w:t xml:space="preserve">Bjelovar 27. veljače 2019. </w:t>
      </w:r>
    </w:p>
    <w:p w:rsidRDefault="00F22735" w:rsidP="00F22735" w:rsidR="00F22735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Sudac</w:t>
      </w:r>
    </w:p>
    <w:p w:rsidRDefault="00F22735" w:rsidP="00F22735" w:rsidR="00F22735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     </w:t>
      </w:r>
      <w:r>
        <w:t xml:space="preserve">           Tomislav Mrazović,v.r.</w:t>
      </w:r>
    </w:p>
    <w:p w:rsidRDefault="00F22735" w:rsidP="00F22735" w:rsidR="00F22735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F22735" w:rsidP="00F22735" w:rsidR="00F22735">
      <w:pPr>
        <w:ind w:firstLine="720"/>
        <w:jc w:val="both"/>
      </w:pPr>
      <w:r>
        <w:t xml:space="preserve"> 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F22735" w:rsidP="00F22735" w:rsidR="00F22735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F22735" w:rsidP="00F22735" w:rsidR="00F22735">
      <w:pPr>
        <w:jc w:val="both"/>
      </w:pPr>
      <w: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F22735" w:rsidP="00F22735" w:rsidR="00F22735">
      <w:pPr>
        <w:jc w:val="both"/>
      </w:pPr>
    </w:p>
    <w:p w:rsidRDefault="00F22735" w:rsidP="00F22735" w:rsidR="00F22735">
      <w:pPr>
        <w:ind w:firstLine="720"/>
        <w:jc w:val="both"/>
      </w:pPr>
    </w:p>
    <w:p w:rsidRDefault="00F22735" w:rsidP="00F22735" w:rsidR="00F22735">
      <w:pPr>
        <w:jc w:val="both"/>
      </w:pPr>
      <w:r>
        <w:tab/>
      </w:r>
    </w:p>
    <w:sectPr w:rsidSect="0032366B" w:rsidR="00F22735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2735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8925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2019.</izvorni_sadrzaj>
    <derivirana_varijabla naziv="DomainObject.DatumDonosenjaOdluke_1">27.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St-711/2018-13</izvorni_sadrzaj>
    <derivirana_varijabla naziv="DomainObject.Oznaka_1">St-711/2018-13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711</izvorni_sadrzaj>
    <derivirana_varijabla naziv="DomainObject.Predmet.Broj_1">711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2018.</izvorni_sadrzaj>
    <derivirana_varijabla naziv="DomainObject.Predmet.DatumOsnivanja_1">14.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St-711/2018</izvorni_sadrzaj>
    <derivirana_varijabla naziv="DomainObject.Predmet.OznakaBroj_1">St-711/2018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JIM-TIM jednostavno društvo s ograničenom odgovornošću za usluge i trgovinu zastupanog po punomoćniku Marijana Terihaj</izvorni_sadrzaj>
    <derivirana_varijabla naziv="DomainObject.Predmet.ProtustrankaFormated_1">  JIM-TIM jednostavno društvo s ograničenom odgovornošću za usluge i trgovinu zastupanog po punomoćniku Marijana Terihaj</derivirana_varijabla>
  </DomainObject.Predmet.ProtustrankaFormated>
  <DomainObject.Predmet.ProtustrankaFormatedOIB>
    <izvorni_sadrzaj>  JIM-TIM jednostavno društvo s ograničenom odgovornošću za usluge i trgovinu, OIB 88537632693 zastupanog po punomoćniku Marijana Terihaj</izvorni_sadrzaj>
    <derivirana_varijabla naziv="DomainObject.Predmet.ProtustrankaFormatedOIB_1">  JIM-TIM jednostavno društvo s ograničenom odgovornošću za usluge i trgovinu, OIB 88537632693 zastupanog po punomoćniku Marijana Terihaj</derivirana_varijabla>
  </DomainObject.Predmet.ProtustrankaFormatedOIB>
  <DomainObject.Predmet.ProtustrankaFormatedWithAdress>
    <izvorni_sadrzaj> JIM-TIM jednostavno društvo s ograničenom odgovornošću za usluge i trgovinu, Osječka ulica 22, 33000 Virovitica zastupanog po punomoćniku Marijana Terihaj</izvorni_sadrzaj>
    <derivirana_varijabla naziv="DomainObject.Predmet.ProtustrankaFormatedWithAdress_1"> JIM-TIM jednostavno društvo s ograničenom odgovornošću za usluge i trgovinu, Osječka ulica 22, 33000 Virovitica zastupanog po punomoćniku Marijana Terihaj</derivirana_varijabla>
  </DomainObject.Predmet.ProtustrankaFormatedWithAdress>
  <DomainObject.Predmet.ProtustrankaFormatedWithAdressOIB>
    <izvorni_sadrzaj> JIM-TIM jednostavno društvo s ograničenom odgovornošću za usluge i trgovinu, OIB 88537632693, Osječka ulica 22, 33000 Virovitica zastupanog po punomoćniku Marijana Terihaj</izvorni_sadrzaj>
    <derivirana_varijabla naziv="DomainObject.Predmet.ProtustrankaFormatedWithAdressOIB_1"> JIM-TIM jednostavno društvo s ograničenom odgovornošću za usluge i trgovinu, OIB 88537632693, Osječka ulica 22, 33000 Virovitica zastupanog po punomoćniku Marijana Terihaj</derivirana_varijabla>
  </DomainObject.Predmet.ProtustrankaFormatedWithAdressOIB>
  <DomainObject.Predmet.ProtustrankaWithAdress>
    <izvorni_sadrzaj>JIM-TIM jednostavno društvo s ograničenom odgovornošću za usluge i trgovinu Osječka ulica 22, 33000 Virovitica</izvorni_sadrzaj>
    <derivirana_varijabla naziv="DomainObject.Predmet.ProtustrankaWithAdress_1">JIM-TIM jednostavno društvo s ograničenom odgovornošću za usluge i trgovinu Osječka ulica 22, 33000 Virovitica</derivirana_varijabla>
  </DomainObject.Predmet.ProtustrankaWithAdress>
  <DomainObject.Predmet.ProtustrankaWithAdressOIB>
    <izvorni_sadrzaj>JIM-TIM jednostavno društvo s ograničenom odgovornošću za usluge i trgovinu, OIB 88537632693, Osječka ulica 22, 33000 Virovitica</izvorni_sadrzaj>
    <derivirana_varijabla naziv="DomainObject.Predmet.ProtustrankaWithAdressOIB_1">JIM-TIM jednostavno društvo s ograničenom odgovornošću za usluge i trgovinu, OIB 88537632693, Osječka ulica 22, 33000 Virovitica</derivirana_varijabla>
  </DomainObject.Predmet.ProtustrankaWithAdressOIB>
  <DomainObject.Predmet.ProtustrankaNazivFormated>
    <izvorni_sadrzaj>JIM-TIM jednostavno društvo s ograničenom odgovornošću za usluge i trgovinu</izvorni_sadrzaj>
    <derivirana_varijabla naziv="DomainObject.Predmet.ProtustrankaNazivFormated_1">JIM-TIM jednostavno društvo s ograničenom odgovornošću za usluge i trgovinu</derivirana_varijabla>
  </DomainObject.Predmet.ProtustrankaNazivFormated>
  <DomainObject.Predmet.ProtustrankaNazivFormatedOIB>
    <izvorni_sadrzaj>JIM-TIM jednostavno društvo s ograničenom odgovornošću za usluge i trgovinu, OIB 88537632693</izvorni_sadrzaj>
    <derivirana_varijabla naziv="DomainObject.Predmet.ProtustrankaNazivFormatedOIB_1">JIM-TIM jednostavno društvo s ograničenom odgovornošću za usluge i trgovinu, OIB 88537632693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JIM-TIM jednostavno društvo s ograničenom odgovornošću za usluge i trgovinu zastupanog po punomoćniku Marijana Terihaj</item>
    </izvorni_sadrzaj>
    <derivirana_varijabla naziv="DomainObject.Predmet.ProtuStrankaListFormated_1">
      <item>JIM-TIM jednostavno društvo s ograničenom odgovornošću za usluge i trgovinu zastupanog po punomoćniku Marijana Terihaj</item>
    </derivirana_varijabla>
  </DomainObject.Predmet.ProtuStrankaListFormated>
  <DomainObject.Predmet.ProtuStrankaListFormatedOIB>
    <izvorni_sadrzaj>
      <item>JIM-TIM jednostavno društvo s ograničenom odgovornošću za usluge i trgovinu, OIB 88537632693 zastupanog po punomoćniku Marijana Terihaj</item>
    </izvorni_sadrzaj>
    <derivirana_varijabla naziv="DomainObject.Predmet.ProtuStrankaListFormatedOIB_1">
      <item>JIM-TIM jednostavno društvo s ograničenom odgovornošću za usluge i trgovinu, OIB 88537632693 zastupanog po punomoćniku Marijana Terihaj</item>
    </derivirana_varijabla>
  </DomainObject.Predmet.ProtuStrankaListFormatedOIB>
  <DomainObject.Predmet.ProtuStrankaListFormatedWithAdress>
    <izvorni_sadrzaj>
      <item>JIM-TIM jednostavno društvo s ograničenom odgovornošću za usluge i trgovinu, Osječka ulica 22, 33000 Virovitica zastupanog po punomoćniku Marijana Terihaj</item>
    </izvorni_sadrzaj>
    <derivirana_varijabla naziv="DomainObject.Predmet.ProtuStrankaListFormatedWithAdress_1">
      <item>JIM-TIM jednostavno društvo s ograničenom odgovornošću za usluge i trgovinu, Osječka ulica 22, 33000 Virovitica zastupanog po punomoćniku Marijana Terihaj</item>
    </derivirana_varijabla>
  </DomainObject.Predmet.ProtuStrankaListFormatedWithAdress>
  <DomainObject.Predmet.ProtuStrankaListFormatedWithAdressOIB>
    <izvorni_sadrzaj>
      <item>JIM-TIM jednostavno društvo s ograničenom odgovornošću za usluge i trgovinu, OIB 88537632693, Osječka ulica 22, 33000 Virovitica zastupanog po punomoćniku Marijana Terihaj</item>
    </izvorni_sadrzaj>
    <derivirana_varijabla naziv="DomainObject.Predmet.ProtuStrankaListFormatedWithAdressOIB_1">
      <item>JIM-TIM jednostavno društvo s ograničenom odgovornošću za usluge i trgovinu, OIB 88537632693, Osječka ulica 22, 33000 Virovitica zastupanog po punomoćniku Marijana Terihaj</item>
    </derivirana_varijabla>
  </DomainObject.Predmet.ProtuStrankaListFormatedWithAdressOIB>
  <DomainObject.Predmet.ProtuStrankaListNazivFormated>
    <izvorni_sadrzaj>
      <item>JIM-TIM jednostavno društvo s ograničenom odgovornošću za usluge i trgovinu</item>
    </izvorni_sadrzaj>
    <derivirana_varijabla naziv="DomainObject.Predmet.ProtuStrankaListNazivFormated_1">
      <item>JIM-TIM jednostavno društvo s ograničenom odgovornošću za usluge i trgovinu</item>
    </derivirana_varijabla>
  </DomainObject.Predmet.ProtuStrankaListNazivFormated>
  <DomainObject.Predmet.ProtuStrankaListNazivFormatedOIB>
    <izvorni_sadrzaj>
      <item>JIM-TIM jednostavno društvo s ograničenom odgovornošću za usluge i trgovinu, OIB 88537632693</item>
    </izvorni_sadrzaj>
    <derivirana_varijabla naziv="DomainObject.Predmet.ProtuStrankaListNazivFormatedOIB_1">
      <item>JIM-TIM jednostavno društvo s ograničenom odgovornošću za usluge i trgovinu, OIB 88537632693</item>
    </derivirana_varijabla>
  </DomainObject.Predmet.ProtuStrankaListNazivFormatedOIB>
  <DomainObject.Predmet.OstaliListFormated>
    <izvorni_sadrzaj>
      <item>Marijana Terihaj punomoćnik sudionika u postupku JIM-TIM jednostavno društvo s ograničenom odgovornošću za usluge i trgovinu</item>
    </izvorni_sadrzaj>
    <derivirana_varijabla naziv="DomainObject.Predmet.OstaliListFormated_1">
      <item>Marijana Terihaj punomoćnik sudionika u postupku JIM-TIM jednostavno društvo s ograničenom odgovornošću za usluge i trgovinu</item>
    </derivirana_varijabla>
  </DomainObject.Predmet.OstaliListFormated>
  <DomainObject.Predmet.OstaliListFormatedOIB>
    <izvorni_sadrzaj>
      <item>Marijana Terihaj, OIB 52089563853 punomoćnik sudionika u postupku JIM-TIM jednostavno društvo s ograničenom odgovornošću za usluge i trgovinu</item>
    </izvorni_sadrzaj>
    <derivirana_varijabla naziv="DomainObject.Predmet.OstaliListFormatedOIB_1">
      <item>Marijana Terihaj, OIB 52089563853 punomoćnik sudionika u postupku JIM-TIM jednostavno društvo s ograničenom odgovornošću za usluge i trgovinu</item>
    </derivirana_varijabla>
  </DomainObject.Predmet.OstaliListFormatedOIB>
  <DomainObject.Predmet.OstaliListFormatedWithAdress>
    <izvorni_sadrzaj>
      <item>Marijana Terihaj, Osječka ulica 22, 33000 Virovitica punomoćnik sudionika u postupku JIM-TIM jednostavno društvo s ograničenom odgovornošću za usluge i trgovinu</item>
    </izvorni_sadrzaj>
    <derivirana_varijabla naziv="DomainObject.Predmet.OstaliListFormatedWithAdress_1">
      <item>Marijana Terihaj, Osječka ulica 22, 33000 Virovitica punomoćnik sudionika u postupku JIM-TIM jednostavno društvo s ograničenom odgovornošću za usluge i trgovinu</item>
    </derivirana_varijabla>
  </DomainObject.Predmet.OstaliListFormatedWithAdress>
  <DomainObject.Predmet.OstaliListFormatedWithAdressOIB>
    <izvorni_sadrzaj>
      <item>Marijana Terihaj, OIB 52089563853, Osječka ulica 22, 33000 Virovitica punomoćnik sudionika u postupku JIM-TIM jednostavno društvo s ograničenom odgovornošću za usluge i trgovinu</item>
    </izvorni_sadrzaj>
    <derivirana_varijabla naziv="DomainObject.Predmet.OstaliListFormatedWithAdressOIB_1">
      <item>Marijana Terihaj, OIB 52089563853, Osječka ulica 22, 33000 Virovitica punomoćnik sudionika u postupku JIM-TIM jednostavno društvo s ograničenom odgovornošću za usluge i trgovinu</item>
    </derivirana_varijabla>
  </DomainObject.Predmet.OstaliListFormatedWithAdressOIB>
  <DomainObject.Predmet.OstaliListNazivFormated>
    <izvorni_sadrzaj>
      <item>Marijana Terihaj</item>
    </izvorni_sadrzaj>
    <derivirana_varijabla naziv="DomainObject.Predmet.OstaliListNazivFormated_1">
      <item>Marijana Terihaj</item>
    </derivirana_varijabla>
  </DomainObject.Predmet.OstaliListNazivFormated>
  <DomainObject.Predmet.OstaliListNazivFormatedOIB>
    <izvorni_sadrzaj>
      <item>Marijana Terihaj, OIB 52089563853</item>
    </izvorni_sadrzaj>
    <derivirana_varijabla naziv="DomainObject.Predmet.OstaliListNazivFormatedOIB_1">
      <item>Marijana Terihaj, OIB 52089563853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2019.</izvorni_sadrzaj>
    <derivirana_varijabla naziv="DomainObject.Datum_1">27. veljače 2019.</derivirana_varijabla>
  </DomainObject.Datum>
  <DomainObject.PoslovniBrojDokumenta>
    <izvorni_sadrzaj>St-711/2018-13</izvorni_sadrzaj>
    <derivirana_varijabla naziv="DomainObject.PoslovniBrojDokumenta_1">St-711/2018-13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JIM-TIM jednostavno društvo s ograničenom odgovornošću za usluge i trgovinu</izvorni_sadrzaj>
    <derivirana_varijabla naziv="DomainObject.Predmet.ProtustrankaIDrugi_1">JIM-TIM jednostavno društvo s ograničenom odgovornošću za usluge i trgovinu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JIM-TIM jednostavno društvo s ograničenom odgovornošću za usluge i trgovinu, OIB 88537632693, Osječka ulica 22, 33000 Virovitica</izvorni_sadrzaj>
    <derivirana_varijabla naziv="DomainObject.Predmet.ProtustrankaIDrugiAdressOIB_1">JIM-TIM jednostavno društvo s ograničenom odgovornošću za usluge i trgovinu, OIB 88537632693, Osječka ulica 22,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JIM-TIM jednostavno društvo s ograničenom odgovornošću za usluge i trgovinu</item>
      <item>Marijana Terihaj</item>
    </izvorni_sadrzaj>
    <derivirana_varijabla naziv="DomainObject.Predmet.SudioniciListNaziv_1">
      <item>FINANCIJSKA AGENCIJA, RC ZAGREB, Podružnica Bjelovar</item>
      <item>JIM-TIM jednostavno društvo s ograničenom odgovornošću za usluge i trgovinu</item>
      <item>Marijana Terihaj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JIM-TIM jednostavno društvo s ograničenom odgovornošću za usluge i trgovinu, OIB 88537632693, Osječka ulica 22,33000 Virovitica</item>
      <item>Marijana Terihaj, OIB 52089563853, Osječka ulica 22,33000 Virovitica</item>
    </izvorni_sadrzaj>
    <derivirana_varijabla naziv="DomainObject.Predmet.SudioniciListAdressOIB_1">
      <item>FINANCIJSKA AGENCIJA, RC ZAGREB, Podružnica Bjelovar, OIB 85821130368, F. Supila 4,43000 Bjelovar</item>
      <item>JIM-TIM jednostavno društvo s ograničenom odgovornošću za usluge i trgovinu, OIB 88537632693, Osječka ulica 22,33000 Virovitica</item>
      <item>Marijana Terihaj, OIB 52089563853, Osječka ulica 22,33000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2FEC62-342D-44E4-98E5-C8F732C7F3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508</properties:Words>
  <properties:Characters>2745</properties:Characters>
  <properties:Lines>59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2019-02-27T07:24:00Z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St-711/2018-13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