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bce8" w14:paraId="77abce8" w:rsidRDefault="008D7915" w:rsidP="008B13A6" w:rsidR="008B13A6" w:rsidRPr="009A737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9A7376">
        <w:rPr>
          <w:rFonts w:hAnsi="Times New Roman" w:ascii="Times New Roman"/>
        </w:rPr>
        <w:t xml:space="preserve">REPUBLIKA HRVATSKA </w:t>
      </w:r>
    </w:p>
    <w:p w:rsidRDefault="008D7915" w:rsidP="008B13A6" w:rsidR="008D7915" w:rsidRPr="009A7376">
      <w:pPr>
        <w:jc w:val="both"/>
        <w:rPr>
          <w:rFonts w:hAnsi="Times New Roman" w:ascii="Times New Roman"/>
        </w:rPr>
      </w:pPr>
      <w:r w:rsidRPr="009A7376">
        <w:rPr>
          <w:rFonts w:hAnsi="Times New Roman" w:ascii="Times New Roman"/>
        </w:rPr>
        <w:t>TRGOVAČKI SUD U RIJECI</w:t>
      </w:r>
    </w:p>
    <w:p w:rsidRDefault="008D7915" w:rsidP="008B13A6" w:rsidR="008D7915" w:rsidRPr="009A7376">
      <w:pPr>
        <w:jc w:val="both"/>
        <w:rPr>
          <w:rFonts w:hAnsi="Times New Roman" w:ascii="Times New Roman"/>
        </w:rPr>
      </w:pPr>
      <w:r w:rsidRPr="009A7376">
        <w:rPr>
          <w:rFonts w:hAnsi="Times New Roman" w:ascii="Times New Roman"/>
        </w:rPr>
        <w:t>Zadarska 1 i 3</w:t>
      </w:r>
    </w:p>
    <w:p w:rsidRDefault="008B13A6" w:rsidP="008B13A6" w:rsidR="008B13A6" w:rsidRPr="009A7376">
      <w:pPr>
        <w:jc w:val="both"/>
        <w:rPr>
          <w:rFonts w:hAnsi="Times New Roman" w:ascii="Times New Roman"/>
        </w:rPr>
      </w:pPr>
    </w:p>
    <w:p w:rsidRDefault="008B13A6" w:rsidP="008B13A6" w:rsidR="008B13A6" w:rsidRPr="009A7376">
      <w:pPr>
        <w:jc w:val="center"/>
        <w:rPr>
          <w:rFonts w:hAnsi="Times New Roman" w:ascii="Times New Roman"/>
          <w:bCs/>
        </w:rPr>
      </w:pPr>
      <w:r w:rsidRPr="009A7376">
        <w:rPr>
          <w:rFonts w:hAnsi="Times New Roman" w:ascii="Times New Roman"/>
          <w:bCs/>
        </w:rPr>
        <w:t>Z A P I S N I K</w:t>
      </w:r>
    </w:p>
    <w:p w:rsidRDefault="00962671" w:rsidP="009D0449" w:rsidR="009D0449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18</w:t>
      </w:r>
      <w:r w:rsidR="00082D14">
        <w:rPr>
          <w:rFonts w:hAnsi="Times New Roman" w:ascii="Times New Roman"/>
          <w:bCs/>
        </w:rPr>
        <w:t>. siječnja 2018</w:t>
      </w:r>
      <w:r w:rsidR="008B13A6" w:rsidRPr="009A7376">
        <w:rPr>
          <w:rFonts w:hAnsi="Times New Roman" w:ascii="Times New Roman"/>
          <w:bCs/>
        </w:rPr>
        <w:t>. godine</w:t>
      </w:r>
    </w:p>
    <w:p w:rsidRDefault="00962671" w:rsidP="00082D14" w:rsidR="0096267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 ročišta za glasovanje o planu restrukturiranja </w:t>
      </w:r>
    </w:p>
    <w:p w:rsidRDefault="00082D14" w:rsidP="00082D14" w:rsidR="00082D14" w:rsidRPr="00962671">
      <w:pPr>
        <w:jc w:val="center"/>
        <w:rPr>
          <w:rFonts w:hAnsi="Times New Roman" w:ascii="Times New Roman"/>
          <w:b w:val="false"/>
          <w:bCs/>
        </w:rPr>
      </w:pPr>
      <w:r w:rsidRPr="00962671">
        <w:rPr>
          <w:rFonts w:hAnsi="Times New Roman" w:ascii="Times New Roman"/>
          <w:b w:val="false"/>
          <w:bCs/>
        </w:rPr>
        <w:t>u predstečajnom postupku nad dužnikom</w:t>
      </w:r>
    </w:p>
    <w:p w:rsidRDefault="00962671" w:rsidP="00962671" w:rsidR="0081127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ELES</w:t>
      </w:r>
      <w:r w:rsidR="00082D14" w:rsidRPr="00962671">
        <w:rPr>
          <w:rFonts w:hAnsi="Times New Roman" w:ascii="Times New Roman"/>
          <w:b w:val="false"/>
        </w:rPr>
        <w:t xml:space="preserve"> d.o.o. </w:t>
      </w:r>
      <w:r>
        <w:rPr>
          <w:rFonts w:hAnsi="Times New Roman" w:ascii="Times New Roman"/>
          <w:b w:val="false"/>
        </w:rPr>
        <w:t>Rijeka, Adamićeva 18/II</w:t>
      </w:r>
    </w:p>
    <w:p w:rsidRDefault="00962671" w:rsidP="00962671" w:rsidR="00962671">
      <w:pPr>
        <w:jc w:val="center"/>
        <w:rPr>
          <w:rFonts w:hAnsi="Times New Roman" w:ascii="Times New Roman"/>
          <w:b w:val="false"/>
        </w:rPr>
      </w:pPr>
    </w:p>
    <w:p w:rsidRDefault="0081127C" w:rsidP="009D1551" w:rsidR="0081127C" w:rsidRPr="009A7376">
      <w:pPr>
        <w:jc w:val="both"/>
        <w:rPr>
          <w:rFonts w:hAnsi="Times New Roman" w:ascii="Times New Roman"/>
          <w:b w:val="false"/>
        </w:rPr>
      </w:pPr>
    </w:p>
    <w:p w:rsidRDefault="008B13A6" w:rsidP="008B13A6" w:rsidR="008B13A6" w:rsidRPr="009A7376">
      <w:pPr>
        <w:rPr>
          <w:rFonts w:hAnsi="Times New Roman" w:ascii="Times New Roman"/>
        </w:rPr>
      </w:pPr>
      <w:r w:rsidRPr="009A7376">
        <w:rPr>
          <w:rFonts w:hAnsi="Times New Roman" w:ascii="Times New Roman"/>
        </w:rPr>
        <w:t>OD SUDA NAZOČNI:</w:t>
      </w:r>
    </w:p>
    <w:p w:rsidRDefault="008B13A6" w:rsidP="008B13A6" w:rsidR="008B13A6" w:rsidRPr="009A7376">
      <w:pPr>
        <w:rPr>
          <w:rFonts w:hAnsi="Times New Roman" w:ascii="Times New Roman"/>
          <w:b w:val="false"/>
        </w:rPr>
      </w:pPr>
      <w:r w:rsidRPr="009A7376">
        <w:rPr>
          <w:rFonts w:hAnsi="Times New Roman" w:ascii="Times New Roman"/>
          <w:b w:val="false"/>
        </w:rPr>
        <w:t xml:space="preserve">Daniela Korlević, sudac </w:t>
      </w:r>
    </w:p>
    <w:p w:rsidRDefault="00171EC0" w:rsidP="008B13A6" w:rsidR="008B13A6" w:rsidRPr="009A737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8B13A6" w:rsidRPr="009A7376">
        <w:rPr>
          <w:rFonts w:hAnsi="Times New Roman" w:ascii="Times New Roman"/>
          <w:b w:val="false"/>
        </w:rPr>
        <w:t>, zapisničar</w:t>
      </w:r>
    </w:p>
    <w:p w:rsidRDefault="00962671" w:rsidP="008B13A6" w:rsidR="008B13A6" w:rsidRPr="009A737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Dušan Crljenko, povjerenik</w:t>
      </w:r>
    </w:p>
    <w:p w:rsidRDefault="00962671" w:rsidP="0081127C" w:rsidR="0081127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70EF1" w:rsidP="002944E1" w:rsidR="002944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2671">
        <w:rPr>
          <w:rFonts w:hAnsi="Times New Roman" w:ascii="Times New Roman"/>
          <w:b w:val="false"/>
        </w:rPr>
        <w:t>Utvrđuje se da su na ročište za glasovanje pristupili</w:t>
      </w:r>
      <w:r w:rsidR="006C638F">
        <w:rPr>
          <w:rFonts w:hAnsi="Times New Roman" w:ascii="Times New Roman"/>
          <w:b w:val="false"/>
        </w:rPr>
        <w:t>:</w:t>
      </w:r>
    </w:p>
    <w:p w:rsidRDefault="006C638F" w:rsidP="006C638F" w:rsidR="002944E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6C638F">
        <w:rPr>
          <w:rFonts w:hAnsi="Times New Roman" w:ascii="Times New Roman"/>
          <w:b w:val="false"/>
        </w:rPr>
        <w:t xml:space="preserve">za dužnika: </w:t>
      </w:r>
      <w:r>
        <w:rPr>
          <w:rFonts w:hAnsi="Times New Roman" w:ascii="Times New Roman"/>
          <w:b w:val="false"/>
        </w:rPr>
        <w:t>opun. Saša Poldan odvj. u Rijeci, uz zastupnika dužnika po zakonu Abdal Fatah Shalabi</w:t>
      </w:r>
    </w:p>
    <w:p w:rsidRDefault="006C638F" w:rsidP="006C638F" w:rsidR="006C638F" w:rsidRPr="006C638F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vjerovnika REPUBLIKA HRVATSKA zz Igor Udovičić zamjenik ŽDO Rijeka</w:t>
      </w:r>
    </w:p>
    <w:p w:rsidRDefault="006C638F" w:rsidP="002944E1" w:rsidR="006C638F">
      <w:pPr>
        <w:jc w:val="both"/>
        <w:rPr>
          <w:rFonts w:hAnsi="Times New Roman" w:ascii="Times New Roman"/>
          <w:b w:val="false"/>
        </w:rPr>
      </w:pPr>
    </w:p>
    <w:p w:rsidRDefault="002944E1" w:rsidP="002944E1" w:rsidR="002944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944E1">
        <w:rPr>
          <w:rFonts w:hAnsi="Times New Roman" w:ascii="Times New Roman"/>
          <w:b w:val="false"/>
        </w:rPr>
        <w:t xml:space="preserve">Utvrđuje se da u spisu prileži </w:t>
      </w:r>
      <w:r>
        <w:rPr>
          <w:rFonts w:hAnsi="Times New Roman" w:ascii="Times New Roman"/>
          <w:b w:val="false"/>
        </w:rPr>
        <w:t xml:space="preserve">podnesak razlučnog vjerovnika H-Abduco d.o.o. Zagreb koji predlaže odgodu ročišta za glasovanje o planu restrukturiranja na rok od 60 dana s ciljem postizanja dogovora o modalitetima namirenja tražbine razlučnog vjerovnika. </w:t>
      </w:r>
    </w:p>
    <w:p w:rsidRDefault="002944E1" w:rsidP="002944E1" w:rsidR="002944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2944E1">
        <w:rPr>
          <w:rFonts w:hAnsi="Times New Roman" w:ascii="Times New Roman"/>
          <w:b w:val="false"/>
        </w:rPr>
        <w:t xml:space="preserve">Utvrđuje se da u spisu prileži </w:t>
      </w:r>
      <w:r>
        <w:rPr>
          <w:rFonts w:hAnsi="Times New Roman" w:ascii="Times New Roman"/>
          <w:b w:val="false"/>
        </w:rPr>
        <w:t xml:space="preserve">podnesak dužnika koji u dogovoru s razlučnim vjerovnikom predlaže odgodu ročišta za glasovanje o planu restrukturiranja na rok od 60 dana s ciljem postizanja dogovora o modalitetima namirenja tražbine razlučnog vjerovnika. </w:t>
      </w:r>
    </w:p>
    <w:p w:rsidRDefault="002944E1" w:rsidP="002944E1" w:rsidR="002944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očitovanje povjerenika na plan restrukturiranja dužnika. </w:t>
      </w:r>
    </w:p>
    <w:p w:rsidRDefault="002944E1" w:rsidP="002944E1" w:rsidR="002944E1">
      <w:pPr>
        <w:jc w:val="both"/>
        <w:rPr>
          <w:rFonts w:hAnsi="Times New Roman" w:ascii="Times New Roman"/>
          <w:b w:val="false"/>
        </w:rPr>
      </w:pPr>
    </w:p>
    <w:p w:rsidRDefault="002944E1" w:rsidP="002944E1" w:rsidR="002944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2944E1" w:rsidP="002944E1" w:rsidR="002944E1">
      <w:pPr>
        <w:jc w:val="both"/>
        <w:rPr>
          <w:rFonts w:hAnsi="Times New Roman" w:ascii="Times New Roman"/>
          <w:b w:val="false"/>
        </w:rPr>
      </w:pPr>
    </w:p>
    <w:p w:rsidRDefault="002944E1" w:rsidP="002944E1" w:rsidR="002944E1" w:rsidRPr="002944E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81127C" w:rsidP="0081127C" w:rsidR="0081127C">
      <w:pPr>
        <w:jc w:val="both"/>
        <w:rPr>
          <w:rFonts w:hAnsi="Times New Roman" w:ascii="Times New Roman"/>
        </w:rPr>
      </w:pPr>
    </w:p>
    <w:p w:rsidRDefault="002944E1" w:rsidP="0081127C" w:rsidR="002944E1" w:rsidRPr="002944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Pr="002944E1">
        <w:rPr>
          <w:rFonts w:hAnsi="Times New Roman" w:ascii="Times New Roman"/>
          <w:b w:val="false"/>
        </w:rPr>
        <w:tab/>
        <w:t xml:space="preserve">Odbija se prijedlog dužnika i razlučnog vjerovnika H-Abduco d.o.o. Zagreb za odgodu </w:t>
      </w:r>
      <w:r>
        <w:rPr>
          <w:rFonts w:hAnsi="Times New Roman" w:ascii="Times New Roman"/>
          <w:b w:val="false"/>
        </w:rPr>
        <w:t>ročišta</w:t>
      </w:r>
      <w:r w:rsidR="00570EF1">
        <w:rPr>
          <w:rFonts w:hAnsi="Times New Roman" w:ascii="Times New Roman"/>
          <w:b w:val="false"/>
        </w:rPr>
        <w:t xml:space="preserve"> na rok od 60 dana</w:t>
      </w:r>
      <w:r>
        <w:rPr>
          <w:rFonts w:hAnsi="Times New Roman" w:ascii="Times New Roman"/>
          <w:b w:val="false"/>
        </w:rPr>
        <w:t xml:space="preserve">. </w:t>
      </w:r>
    </w:p>
    <w:p w:rsidRDefault="002944E1" w:rsidP="0081127C" w:rsidR="002944E1">
      <w:pPr>
        <w:jc w:val="both"/>
        <w:rPr>
          <w:rFonts w:hAnsi="Times New Roman" w:ascii="Times New Roman"/>
        </w:rPr>
      </w:pPr>
    </w:p>
    <w:p w:rsidRDefault="002944E1" w:rsidP="0081127C" w:rsidR="00570EF1">
      <w:pPr>
        <w:jc w:val="both"/>
        <w:rPr>
          <w:rFonts w:hAnsi="Times New Roman" w:ascii="Times New Roman"/>
          <w:b w:val="false"/>
        </w:rPr>
      </w:pPr>
      <w:r w:rsidRPr="002944E1">
        <w:rPr>
          <w:rFonts w:hAnsi="Times New Roman" w:ascii="Times New Roman"/>
          <w:b w:val="false"/>
        </w:rPr>
        <w:t>II.</w:t>
      </w:r>
      <w:r w:rsidRPr="002944E1">
        <w:rPr>
          <w:rFonts w:hAnsi="Times New Roman" w:ascii="Times New Roman"/>
          <w:b w:val="false"/>
        </w:rPr>
        <w:tab/>
      </w:r>
      <w:r w:rsidR="00570EF1">
        <w:rPr>
          <w:rFonts w:hAnsi="Times New Roman" w:ascii="Times New Roman"/>
          <w:b w:val="false"/>
        </w:rPr>
        <w:t xml:space="preserve">Današnje ročište za glasovanje o planu restrukturiranja odgađa se radi izmjene plana restrukturiranja. </w:t>
      </w:r>
    </w:p>
    <w:p w:rsidRDefault="00570EF1" w:rsidP="0081127C" w:rsidR="00570EF1">
      <w:pPr>
        <w:jc w:val="both"/>
        <w:rPr>
          <w:rFonts w:hAnsi="Times New Roman" w:ascii="Times New Roman"/>
          <w:b w:val="false"/>
        </w:rPr>
      </w:pPr>
    </w:p>
    <w:p w:rsidRDefault="00570EF1" w:rsidP="0081127C" w:rsidR="00570E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  <w:t>Dužnik je dužan izmijenjeni plan restrukturiranja dostaviti sudu u roku osam dana od dana odgođenog ročišta.</w:t>
      </w:r>
    </w:p>
    <w:p w:rsidRDefault="00570EF1" w:rsidP="0081127C" w:rsidR="00570EF1">
      <w:pPr>
        <w:jc w:val="both"/>
        <w:rPr>
          <w:rFonts w:hAnsi="Times New Roman" w:ascii="Times New Roman"/>
          <w:b w:val="false"/>
        </w:rPr>
      </w:pPr>
    </w:p>
    <w:p w:rsidRDefault="00570EF1" w:rsidP="0081127C" w:rsidR="00570E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IV.</w:t>
      </w:r>
      <w:r>
        <w:rPr>
          <w:rFonts w:hAnsi="Times New Roman" w:ascii="Times New Roman"/>
          <w:b w:val="false"/>
        </w:rPr>
        <w:tab/>
        <w:t xml:space="preserve">Ako dužnik ne dostavi sudu izmijenjeni plan restrukturiranja u roku, sud će obustaviti postupak. </w:t>
      </w:r>
    </w:p>
    <w:p w:rsidRDefault="006C638F" w:rsidP="0081127C" w:rsidR="006C638F">
      <w:pPr>
        <w:jc w:val="both"/>
        <w:rPr>
          <w:rFonts w:hAnsi="Times New Roman" w:ascii="Times New Roman"/>
          <w:b w:val="false"/>
        </w:rPr>
      </w:pPr>
    </w:p>
    <w:p w:rsidRDefault="006C638F" w:rsidP="0081127C" w:rsidR="006C63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V.</w:t>
      </w:r>
      <w:r>
        <w:rPr>
          <w:rFonts w:hAnsi="Times New Roman" w:ascii="Times New Roman"/>
          <w:b w:val="false"/>
        </w:rPr>
        <w:tab/>
        <w:t>Slijedom navedenoga današnje ročište za glasovanje o planu restrukturiranja zakazuje se za dan</w:t>
      </w:r>
    </w:p>
    <w:p w:rsidRDefault="006C638F" w:rsidP="0081127C" w:rsidR="006C638F">
      <w:pPr>
        <w:jc w:val="both"/>
        <w:rPr>
          <w:rFonts w:hAnsi="Times New Roman" w:ascii="Times New Roman"/>
          <w:b w:val="false"/>
        </w:rPr>
      </w:pPr>
    </w:p>
    <w:p w:rsidRDefault="006C638F" w:rsidP="006C638F" w:rsidR="006C638F" w:rsidRPr="006C638F">
      <w:pPr>
        <w:jc w:val="center"/>
        <w:rPr>
          <w:rFonts w:hAnsi="Times New Roman" w:ascii="Times New Roman"/>
        </w:rPr>
      </w:pPr>
      <w:r w:rsidRPr="006C638F">
        <w:rPr>
          <w:rFonts w:hAnsi="Times New Roman" w:ascii="Times New Roman"/>
        </w:rPr>
        <w:t>05. veljače 2018. godine u 10.00 sati</w:t>
      </w:r>
    </w:p>
    <w:p w:rsidRDefault="006C638F" w:rsidP="006C638F" w:rsidR="006C638F" w:rsidRPr="006C638F">
      <w:pPr>
        <w:jc w:val="center"/>
        <w:rPr>
          <w:rFonts w:hAnsi="Times New Roman" w:ascii="Times New Roman"/>
        </w:rPr>
      </w:pPr>
      <w:r w:rsidRPr="006C638F">
        <w:rPr>
          <w:rFonts w:hAnsi="Times New Roman" w:ascii="Times New Roman"/>
        </w:rPr>
        <w:t>kod Trgovačkog suda u Rijeci</w:t>
      </w:r>
    </w:p>
    <w:p w:rsidRDefault="006C638F" w:rsidP="006C638F" w:rsidR="006C638F" w:rsidRPr="006C638F">
      <w:pPr>
        <w:jc w:val="center"/>
        <w:rPr>
          <w:rFonts w:hAnsi="Times New Roman" w:ascii="Times New Roman"/>
        </w:rPr>
      </w:pPr>
      <w:r w:rsidRPr="006C638F">
        <w:rPr>
          <w:rFonts w:hAnsi="Times New Roman" w:ascii="Times New Roman"/>
        </w:rPr>
        <w:t>Zadarska 1 i 3</w:t>
      </w:r>
    </w:p>
    <w:p w:rsidRDefault="006C638F" w:rsidP="006C638F" w:rsidR="006C638F" w:rsidRPr="006C638F">
      <w:pPr>
        <w:jc w:val="center"/>
        <w:rPr>
          <w:rFonts w:hAnsi="Times New Roman" w:ascii="Times New Roman"/>
        </w:rPr>
      </w:pPr>
      <w:r w:rsidRPr="006C638F">
        <w:rPr>
          <w:rFonts w:hAnsi="Times New Roman" w:ascii="Times New Roman"/>
        </w:rPr>
        <w:t>sudnica 2, I. kat</w:t>
      </w:r>
    </w:p>
    <w:p w:rsidRDefault="006C638F" w:rsidP="0081127C" w:rsidR="006C638F">
      <w:pPr>
        <w:jc w:val="both"/>
        <w:rPr>
          <w:rFonts w:hAnsi="Times New Roman" w:ascii="Times New Roman"/>
          <w:b w:val="false"/>
        </w:rPr>
      </w:pPr>
    </w:p>
    <w:p w:rsidRDefault="006C638F" w:rsidP="0081127C" w:rsidR="002944E1" w:rsidRPr="002944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objavom zapisnika na mrežnoj stranici e-Oglasnoj ploči sudova pozivaju povjerenik, dužnik i vjerovnici. </w:t>
      </w:r>
      <w:r w:rsidR="00570EF1">
        <w:rPr>
          <w:rFonts w:hAnsi="Times New Roman" w:ascii="Times New Roman"/>
          <w:b w:val="false"/>
        </w:rPr>
        <w:t xml:space="preserve"> </w:t>
      </w:r>
      <w:r w:rsidR="002944E1" w:rsidRPr="002944E1">
        <w:rPr>
          <w:rFonts w:hAnsi="Times New Roman" w:ascii="Times New Roman"/>
          <w:b w:val="false"/>
        </w:rPr>
        <w:t xml:space="preserve"> </w:t>
      </w:r>
    </w:p>
    <w:p w:rsidRDefault="002944E1" w:rsidP="0081127C" w:rsidR="002944E1">
      <w:pPr>
        <w:jc w:val="both"/>
        <w:rPr>
          <w:rFonts w:hAnsi="Times New Roman" w:ascii="Times New Roman"/>
        </w:rPr>
      </w:pPr>
    </w:p>
    <w:p w:rsidRDefault="008B13A6" w:rsidP="0081127C" w:rsidR="008B13A6" w:rsidRPr="009A7376">
      <w:pPr>
        <w:jc w:val="center"/>
        <w:rPr>
          <w:rFonts w:hAnsi="Times New Roman" w:ascii="Times New Roman"/>
          <w:b w:val="false"/>
        </w:rPr>
      </w:pPr>
      <w:r w:rsidRPr="009A7376">
        <w:rPr>
          <w:rFonts w:hAnsi="Times New Roman" w:ascii="Times New Roman"/>
          <w:b w:val="false"/>
        </w:rPr>
        <w:t xml:space="preserve">Dovršeno u </w:t>
      </w:r>
      <w:r w:rsidR="00082D14">
        <w:rPr>
          <w:rFonts w:hAnsi="Times New Roman" w:ascii="Times New Roman"/>
          <w:b w:val="false"/>
        </w:rPr>
        <w:t>10</w:t>
      </w:r>
      <w:r w:rsidR="009A7376" w:rsidRPr="009A7376">
        <w:rPr>
          <w:rFonts w:hAnsi="Times New Roman" w:ascii="Times New Roman"/>
          <w:b w:val="false"/>
        </w:rPr>
        <w:t>:</w:t>
      </w:r>
      <w:r w:rsidR="00392AC2">
        <w:rPr>
          <w:rFonts w:hAnsi="Times New Roman" w:ascii="Times New Roman"/>
          <w:b w:val="false"/>
        </w:rPr>
        <w:t>10</w:t>
      </w:r>
      <w:r w:rsidRPr="009A7376">
        <w:rPr>
          <w:rFonts w:hAnsi="Times New Roman" w:ascii="Times New Roman"/>
          <w:b w:val="false"/>
        </w:rPr>
        <w:t xml:space="preserve"> sati</w:t>
      </w:r>
    </w:p>
    <w:p w:rsidRDefault="00CA2EE1" w:rsidP="004A6BA5" w:rsidR="00CA2EE1" w:rsidRPr="009A7376">
      <w:pPr>
        <w:tabs>
          <w:tab w:pos="6900" w:val="left"/>
        </w:tabs>
        <w:jc w:val="both"/>
        <w:rPr>
          <w:rFonts w:hAnsi="Times New Roman" w:ascii="Times New Roman"/>
          <w:b w:val="false"/>
        </w:rPr>
      </w:pPr>
    </w:p>
    <w:p w:rsidRDefault="004A6BA5" w:rsidP="00162010" w:rsidR="00CA2EE1" w:rsidRPr="009A7376">
      <w:pPr>
        <w:tabs>
          <w:tab w:pos="6900" w:val="left"/>
        </w:tabs>
        <w:jc w:val="both"/>
        <w:rPr>
          <w:rFonts w:hAnsi="Times New Roman" w:ascii="Times New Roman"/>
          <w:b w:val="false"/>
        </w:rPr>
      </w:pPr>
      <w:r w:rsidRPr="009A7376">
        <w:rPr>
          <w:rFonts w:hAnsi="Times New Roman" w:ascii="Times New Roman"/>
          <w:b w:val="false"/>
        </w:rPr>
        <w:tab/>
      </w:r>
    </w:p>
    <w:p w:rsidRDefault="00962671" w:rsidP="008B13A6" w:rsidR="008B13A6" w:rsidRPr="009A73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</w:t>
      </w:r>
      <w:r w:rsidR="00653FA8" w:rsidRPr="009A7376">
        <w:rPr>
          <w:rFonts w:hAnsi="Times New Roman" w:ascii="Times New Roman"/>
          <w:b w:val="false"/>
        </w:rPr>
        <w:t>S</w:t>
      </w:r>
      <w:r w:rsidR="008B13A6" w:rsidRPr="009A7376">
        <w:rPr>
          <w:rFonts w:hAnsi="Times New Roman" w:ascii="Times New Roman"/>
          <w:b w:val="false"/>
        </w:rPr>
        <w:t xml:space="preserve">udac                                    </w:t>
      </w:r>
      <w:r w:rsidR="00082D14">
        <w:rPr>
          <w:rFonts w:hAnsi="Times New Roman" w:ascii="Times New Roman"/>
          <w:b w:val="false"/>
        </w:rPr>
        <w:t>Povjerenik</w:t>
      </w:r>
    </w:p>
    <w:p w:rsidRDefault="00653FA8" w:rsidP="008B13A6" w:rsidR="0066130A" w:rsidRPr="009A7376">
      <w:pPr>
        <w:jc w:val="both"/>
        <w:rPr>
          <w:rFonts w:hAnsi="Times New Roman" w:ascii="Times New Roman"/>
          <w:b w:val="false"/>
        </w:rPr>
      </w:pPr>
      <w:r w:rsidRPr="009A7376">
        <w:rPr>
          <w:rFonts w:hAnsi="Times New Roman" w:ascii="Times New Roman"/>
          <w:b w:val="false"/>
        </w:rPr>
        <w:tab/>
      </w:r>
    </w:p>
    <w:p w:rsidRDefault="00962671" w:rsidP="008B13A6" w:rsidR="008B13A6" w:rsidRPr="009A73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962671" w:rsidP="008B13A6" w:rsidR="008B13A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</w:t>
      </w:r>
      <w:r w:rsidR="006C638F">
        <w:rPr>
          <w:rFonts w:hAnsi="Times New Roman" w:ascii="Times New Roman"/>
          <w:b w:val="false"/>
        </w:rPr>
        <w:t xml:space="preserve"> </w:t>
      </w:r>
      <w:r w:rsidR="008B13A6" w:rsidRPr="009A7376">
        <w:rPr>
          <w:rFonts w:hAnsi="Times New Roman" w:ascii="Times New Roman"/>
          <w:b w:val="false"/>
        </w:rPr>
        <w:t>Zapisničar</w:t>
      </w:r>
    </w:p>
    <w:p w:rsidRDefault="00090CD3" w:rsidP="008B13A6" w:rsidR="00090CD3" w:rsidRPr="009A7376">
      <w:pPr>
        <w:jc w:val="both"/>
        <w:rPr>
          <w:rFonts w:hAnsi="Times New Roman" w:ascii="Times New Roman"/>
          <w:b w:val="false"/>
        </w:rPr>
      </w:pPr>
    </w:p>
    <w:p w:rsidRDefault="00962671" w:rsidP="008D7915" w:rsidR="008B13A6" w:rsidRPr="009A73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</w:p>
    <w:sectPr w:rsidSect="008B13A6" w:rsidR="008B13A6" w:rsidRPr="009A737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F6" w:rsidR="00C66EF6">
      <w:r>
        <w:separator/>
      </w:r>
    </w:p>
  </w:endnote>
  <w:endnote w:id="0" w:type="continuationSeparator">
    <w:p w:rsidRDefault="00C66EF6" w:rsidR="00C66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EAA" w:rsidP="008B13A6" w:rsidR="00563E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3EAA" w:rsidR="00563E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EAA" w:rsidP="008B13A6" w:rsidR="00563E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8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63EAA" w:rsidR="00563E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F6" w:rsidR="00C66EF6">
      <w:r>
        <w:separator/>
      </w:r>
    </w:p>
  </w:footnote>
  <w:footnote w:id="0" w:type="continuationSeparator">
    <w:p w:rsidRDefault="00C66EF6" w:rsidR="00C66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EAA" w:rsidP="008B13A6" w:rsidR="00563EAA" w:rsidRPr="0069598F">
    <w:pPr>
      <w:jc w:val="right"/>
      <w:rPr>
        <w:rFonts w:hAnsi="Times New Roman" w:ascii="Times New Roman"/>
        <w:b w:val="false"/>
      </w:rPr>
    </w:pPr>
    <w:r w:rsidRPr="0069598F">
      <w:rPr>
        <w:rFonts w:hAnsi="Times New Roman" w:ascii="Times New Roman"/>
        <w:b w:val="false"/>
      </w:rPr>
      <w:t>Posl. br. 15 St-</w:t>
    </w:r>
    <w:r w:rsidR="00962671">
      <w:rPr>
        <w:rFonts w:hAnsi="Times New Roman" w:ascii="Times New Roman"/>
        <w:b w:val="false"/>
      </w:rPr>
      <w:t>154/17-31</w:t>
    </w:r>
  </w:p>
  <w:p w:rsidRDefault="00563EAA" w:rsidP="008B13A6" w:rsidR="00563EA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0655228"/>
    <w:multiLevelType w:val="hybridMultilevel"/>
    <w:tmpl w:val="ADF8A1FA"/>
    <w:lvl w:tplc="C6E25EF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5A613D"/>
    <w:multiLevelType w:val="hybridMultilevel"/>
    <w:tmpl w:val="5F36390C"/>
    <w:lvl w:tplc="899A48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3A6"/>
    <w:rsid w:val="000175CF"/>
    <w:rsid w:val="00023427"/>
    <w:rsid w:val="00030DEB"/>
    <w:rsid w:val="00032B68"/>
    <w:rsid w:val="00037886"/>
    <w:rsid w:val="0005378E"/>
    <w:rsid w:val="00082D14"/>
    <w:rsid w:val="00090CD3"/>
    <w:rsid w:val="000A0B7A"/>
    <w:rsid w:val="000A25F4"/>
    <w:rsid w:val="000A473B"/>
    <w:rsid w:val="000A6B26"/>
    <w:rsid w:val="000B10C2"/>
    <w:rsid w:val="0015361C"/>
    <w:rsid w:val="00156957"/>
    <w:rsid w:val="00162010"/>
    <w:rsid w:val="00165DB6"/>
    <w:rsid w:val="00171EC0"/>
    <w:rsid w:val="001813BB"/>
    <w:rsid w:val="001A79ED"/>
    <w:rsid w:val="001D13BD"/>
    <w:rsid w:val="001D78ED"/>
    <w:rsid w:val="001E32CA"/>
    <w:rsid w:val="0021627A"/>
    <w:rsid w:val="0023485C"/>
    <w:rsid w:val="00252478"/>
    <w:rsid w:val="00252F08"/>
    <w:rsid w:val="00265B89"/>
    <w:rsid w:val="00282707"/>
    <w:rsid w:val="00282F95"/>
    <w:rsid w:val="002944E1"/>
    <w:rsid w:val="002A6E3F"/>
    <w:rsid w:val="002C0E88"/>
    <w:rsid w:val="002D269D"/>
    <w:rsid w:val="00300060"/>
    <w:rsid w:val="00314467"/>
    <w:rsid w:val="003314A2"/>
    <w:rsid w:val="0037499E"/>
    <w:rsid w:val="00384A3E"/>
    <w:rsid w:val="00384B25"/>
    <w:rsid w:val="003913D7"/>
    <w:rsid w:val="00392AC2"/>
    <w:rsid w:val="00394EEC"/>
    <w:rsid w:val="003B6B35"/>
    <w:rsid w:val="003D059D"/>
    <w:rsid w:val="003F6516"/>
    <w:rsid w:val="0041049A"/>
    <w:rsid w:val="00410F34"/>
    <w:rsid w:val="00421F34"/>
    <w:rsid w:val="004329E7"/>
    <w:rsid w:val="00437DFB"/>
    <w:rsid w:val="00437EF2"/>
    <w:rsid w:val="00452297"/>
    <w:rsid w:val="004849DB"/>
    <w:rsid w:val="004A012D"/>
    <w:rsid w:val="004A6BA5"/>
    <w:rsid w:val="004E2459"/>
    <w:rsid w:val="004F7FDB"/>
    <w:rsid w:val="005036FE"/>
    <w:rsid w:val="00563EAA"/>
    <w:rsid w:val="00570EF1"/>
    <w:rsid w:val="005D748E"/>
    <w:rsid w:val="005E1A80"/>
    <w:rsid w:val="005F70AC"/>
    <w:rsid w:val="006279BF"/>
    <w:rsid w:val="0063423E"/>
    <w:rsid w:val="006348EA"/>
    <w:rsid w:val="00650565"/>
    <w:rsid w:val="00651C17"/>
    <w:rsid w:val="00653FA8"/>
    <w:rsid w:val="006542CB"/>
    <w:rsid w:val="0066130A"/>
    <w:rsid w:val="00666A53"/>
    <w:rsid w:val="00687F8C"/>
    <w:rsid w:val="0069598F"/>
    <w:rsid w:val="006B3DEF"/>
    <w:rsid w:val="006C638F"/>
    <w:rsid w:val="006D06D9"/>
    <w:rsid w:val="006F0E23"/>
    <w:rsid w:val="00722D00"/>
    <w:rsid w:val="00743BA2"/>
    <w:rsid w:val="00765B32"/>
    <w:rsid w:val="0077275A"/>
    <w:rsid w:val="007974A8"/>
    <w:rsid w:val="007A58AF"/>
    <w:rsid w:val="007A6331"/>
    <w:rsid w:val="007E0CDF"/>
    <w:rsid w:val="007F6BF9"/>
    <w:rsid w:val="00805764"/>
    <w:rsid w:val="0081127C"/>
    <w:rsid w:val="008B13A6"/>
    <w:rsid w:val="008B49E6"/>
    <w:rsid w:val="008D0294"/>
    <w:rsid w:val="008D7915"/>
    <w:rsid w:val="0092417B"/>
    <w:rsid w:val="00931EFC"/>
    <w:rsid w:val="00943BE6"/>
    <w:rsid w:val="00962671"/>
    <w:rsid w:val="00966EE5"/>
    <w:rsid w:val="00967234"/>
    <w:rsid w:val="009918AB"/>
    <w:rsid w:val="009947FC"/>
    <w:rsid w:val="009A7376"/>
    <w:rsid w:val="009B2786"/>
    <w:rsid w:val="009D0449"/>
    <w:rsid w:val="009D0B92"/>
    <w:rsid w:val="009D1551"/>
    <w:rsid w:val="009F2EFA"/>
    <w:rsid w:val="00A11DFB"/>
    <w:rsid w:val="00A25C7F"/>
    <w:rsid w:val="00A34752"/>
    <w:rsid w:val="00A51FB7"/>
    <w:rsid w:val="00AA7217"/>
    <w:rsid w:val="00AB55FA"/>
    <w:rsid w:val="00AC70D0"/>
    <w:rsid w:val="00AE6722"/>
    <w:rsid w:val="00B13338"/>
    <w:rsid w:val="00B14377"/>
    <w:rsid w:val="00B16DB5"/>
    <w:rsid w:val="00B40BF8"/>
    <w:rsid w:val="00B40CE9"/>
    <w:rsid w:val="00B652E3"/>
    <w:rsid w:val="00B663F1"/>
    <w:rsid w:val="00BA257E"/>
    <w:rsid w:val="00BA48A8"/>
    <w:rsid w:val="00BB1CA1"/>
    <w:rsid w:val="00BE7D8A"/>
    <w:rsid w:val="00BF0981"/>
    <w:rsid w:val="00BF2898"/>
    <w:rsid w:val="00C01C0E"/>
    <w:rsid w:val="00C12784"/>
    <w:rsid w:val="00C15ADD"/>
    <w:rsid w:val="00C22595"/>
    <w:rsid w:val="00C33FA5"/>
    <w:rsid w:val="00C5410E"/>
    <w:rsid w:val="00C66EF6"/>
    <w:rsid w:val="00C84E96"/>
    <w:rsid w:val="00CA2EE1"/>
    <w:rsid w:val="00CA544D"/>
    <w:rsid w:val="00CC247F"/>
    <w:rsid w:val="00CC7A9D"/>
    <w:rsid w:val="00CE2E72"/>
    <w:rsid w:val="00D115AB"/>
    <w:rsid w:val="00D46A49"/>
    <w:rsid w:val="00D50885"/>
    <w:rsid w:val="00D5498D"/>
    <w:rsid w:val="00D556B3"/>
    <w:rsid w:val="00D80039"/>
    <w:rsid w:val="00D92E70"/>
    <w:rsid w:val="00DA445F"/>
    <w:rsid w:val="00DB065A"/>
    <w:rsid w:val="00DC6DCC"/>
    <w:rsid w:val="00DD4A3A"/>
    <w:rsid w:val="00DF51EE"/>
    <w:rsid w:val="00E0149D"/>
    <w:rsid w:val="00E20058"/>
    <w:rsid w:val="00E2652F"/>
    <w:rsid w:val="00E3488C"/>
    <w:rsid w:val="00E451F5"/>
    <w:rsid w:val="00E50E49"/>
    <w:rsid w:val="00E52A1F"/>
    <w:rsid w:val="00E654AF"/>
    <w:rsid w:val="00E67AE0"/>
    <w:rsid w:val="00E85BE1"/>
    <w:rsid w:val="00EC0CAD"/>
    <w:rsid w:val="00ED3D26"/>
    <w:rsid w:val="00F277CC"/>
    <w:rsid w:val="00F40234"/>
    <w:rsid w:val="00F42537"/>
    <w:rsid w:val="00F42595"/>
    <w:rsid w:val="00F42A0B"/>
    <w:rsid w:val="00F51EAA"/>
    <w:rsid w:val="00F73AF3"/>
    <w:rsid w:val="00F8559F"/>
    <w:rsid w:val="00FA064E"/>
    <w:rsid w:val="00FA25EC"/>
    <w:rsid w:val="00FA63F6"/>
    <w:rsid w:val="00FC1C01"/>
    <w:rsid w:val="00FC4A81"/>
    <w:rsid w:val="00FD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410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13A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B13A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B13A6"/>
  </w:style>
  <w:style w:styleId="Odlomakpopisa" w:type="paragraph">
    <w:name w:val="List Paragraph"/>
    <w:basedOn w:val="Normal"/>
    <w:uiPriority w:val="34"/>
    <w:qFormat/>
    <w:rsid w:val="00E014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8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410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13A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B13A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B13A6"/>
  </w:style>
  <w:style w:styleId="Odlomakpopisa" w:type="paragraph">
    <w:name w:val="List Paragraph"/>
    <w:basedOn w:val="Normal"/>
    <w:uiPriority w:val="34"/>
    <w:qFormat/>
    <w:rsid w:val="00E014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8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739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18. siječnja 2018.</izvorni_sadrzaj>
    <derivirana_varijabla naziv="DomainObject.StvarniPocetakDatum_1">18. siječnja 2018.</derivirana_varijabla>
  </DomainObject.StvarniPocetakDatum>
  <DomainObject.StvarniZavrsetakDatum>
    <izvorni_sadrzaj>18. siječnja 2018.</izvorni_sadrzaj>
    <derivirana_varijabla naziv="DomainObject.StvarniZavrsetakDatum_1">18. siječnja 2018.</derivirana_varijabla>
  </DomainObject.StvarniZavrsetakDatum>
  <DomainObject.PlaniraniZavrsetakDatum>
    <izvorni_sadrzaj>18. siječnja 2018.</izvorni_sadrzaj>
    <derivirana_varijabla naziv="DomainObject.PlaniraniZavrsetakDatum_1">18. siječnja 2018.</derivirana_varijabla>
  </DomainObject.PlaniraniZavrsetakDatum>
  <DomainObject.PlaniraniPocetakDatum>
    <izvorni_sadrzaj>18. siječnja 2018.</izvorni_sadrzaj>
    <derivirana_varijabla naziv="DomainObject.PlaniraniPocetakDatum_1">18. siječnja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siječnja 2018.</izvorni_sadrzaj>
    <derivirana_varijabla naziv="DomainObject.Zapisnik.DatumKreiranja_1">18.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St-154/2017-31</izvorni_sadrzaj>
    <derivirana_varijabla naziv="DomainObject.Zapisnik.Oznaka_1">St-154/2017-31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RIMAC</item>
      <item>IGOR UDOVIČIĆ</item>
      <item>Abdel Fattah Shalabi</item>
      <item>Saša POLDAN</item>
    </izvorni_sadrzaj>
    <derivirana_varijabla naziv="DomainObject.Predmet.OstaliListFormated_1">
      <item>LUKA RIMAC</item>
      <item>IGOR UDOVIČIĆ</item>
      <item>Abdel Fattah Shalabi</item>
      <item>Saša POLDAN</item>
    </derivirana_varijabla>
  </DomainObject.Predmet.OstaliListFormated>
  <DomainObject.Predmet.OstaliListFormatedOIB>
    <izvorni_sadrzaj>
      <item>LUKA RIMAC</item>
      <item>IGOR UDOVIČIĆ</item>
      <item>Abdel Fattah Shalabi</item>
      <item>Saša POLDAN</item>
    </izvorni_sadrzaj>
    <derivirana_varijabla naziv="DomainObject.Predmet.OstaliListFormatedOIB_1">
      <item>LUKA RIMAC</item>
      <item>IGOR UDOVIČIĆ</item>
      <item>Abdel Fattah Shalabi</item>
      <item>Saša POLDAN</item>
    </derivirana_varijabla>
  </DomainObject.Predmet.OstaliListFormatedOIB>
  <DomainObject.Predmet.OstaliListFormatedWithAdress>
    <izvorni_sadrzaj>
      <item>LUKA RIMAC</item>
      <item>IGOR UDOVIČIĆ</item>
      <item>Abdel Fattah Shalabi</item>
      <item>Saša POLDAN</item>
    </izvorni_sadrzaj>
    <derivirana_varijabla naziv="DomainObject.Predmet.OstaliListFormatedWithAdress_1">
      <item>LUKA RIMAC</item>
      <item>IGOR UDOVIČIĆ</item>
      <item>Abdel Fattah Shalabi</item>
      <item>Saša POLDAN</item>
    </derivirana_varijabla>
  </DomainObject.Predmet.OstaliListFormatedWithAdress>
  <DomainObject.Predmet.OstaliListFormatedWithAdressOIB>
    <izvorni_sadrzaj>
      <item>LUKA RIMAC</item>
      <item>IGOR UDOVIČIĆ</item>
      <item>Abdel Fattah Shalabi</item>
      <item>Saša POLDAN</item>
    </izvorni_sadrzaj>
    <derivirana_varijabla naziv="DomainObject.Predmet.OstaliListFormatedWithAdressOIB_1">
      <item>LUKA RIMAC</item>
      <item>IGOR UDOVIČIĆ</item>
      <item>Abdel Fattah Shalabi</item>
      <item>Saša POLDAN</item>
    </derivirana_varijabla>
  </DomainObject.Predmet.OstaliListFormatedWithAdressOIB>
  <DomainObject.Predmet.OstaliListNazivFormated>
    <izvorni_sadrzaj>
      <item>LUKA RIMAC</item>
      <item>IGOR UDOVIČIĆ</item>
      <item>Abdel Fattah Shalabi</item>
      <item>Saša POLDAN</item>
    </izvorni_sadrzaj>
    <derivirana_varijabla naziv="DomainObject.Predmet.OstaliListNazivFormated_1">
      <item>LUKA RIMAC</item>
      <item>IGOR UDOVIČIĆ</item>
      <item>Abdel Fattah Shalabi</item>
      <item>Saša POLDAN</item>
    </derivirana_varijabla>
  </DomainObject.Predmet.OstaliListNazivFormated>
  <DomainObject.Predmet.OstaliListNazivFormatedOIB>
    <izvorni_sadrzaj>
      <item>LUKA RIMAC</item>
      <item>IGOR UDOVIČIĆ</item>
      <item>Abdel Fattah Shalabi</item>
      <item>Saša POLDAN</item>
    </izvorni_sadrzaj>
    <derivirana_varijabla naziv="DomainObject.Predmet.OstaliListNazivFormatedOIB_1">
      <item>LUKA RIMAC</item>
      <item>IGOR UDOVIČIĆ</item>
      <item>Abdel Fattah Shalabi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St-154/2017-31</izvorni_sadrzaj>
    <derivirana_varijabla naziv="DomainObject.PoslovniBrojDokumenta_1">St-154/2017-31</derivirana_varijabla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</item>
      <item>LUKA RIMAC</item>
      <item>IGOR UDOVIČIĆ</item>
      <item>Abdel Fattah Shalabi</item>
      <item>Saša POLDAN</item>
    </izvorni_sadrzaj>
    <derivirana_varijabla naziv="DomainObject.Predmet.SudioniciListNaziv_1">
      <item>ELES d.o.o.</item>
      <item>LUKA RIMAC</item>
      <item>IGOR UDOVIČIĆ</item>
      <item>Abdel Fattah Shalabi</item>
      <item>Saša POLDAN</item>
    </derivirana_varijabla>
  </DomainObject.Predmet.SudioniciListNaziv>
  <DomainObject.Predmet.SudioniciListAdressOIB>
    <izvorni_sadrzaj>
      <item>ELES d.o.o., OIB 43334256878, Adamićeva 18,51000 Rijeka</item>
      <item>LUKA RIMAC</item>
      <item>IGOR UDOVIČIĆ</item>
      <item>Abdel Fattah Shalabi</item>
      <item>Saša POLDAN</item>
    </izvorni_sadrzaj>
    <derivirana_varijabla naziv="DomainObject.Predmet.SudioniciListAdressOIB_1">
      <item>ELES d.o.o., OIB 43334256878, Adamićeva 18,51000 Rijeka</item>
      <item>LUKA RIMAC</item>
      <item>IGOR UDOVIČIĆ</item>
      <item>Abdel Fattah Shalabi</item>
      <item>Saša POLDAN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null</item>
      <item>, OIB null</item>
      <item>, OIB null</item>
      <item>, OIB null</item>
    </izvorni_sadrzaj>
    <derivirana_varijabla naziv="DomainObject.Predmet.SudioniciListNazivOIB_1">
      <item>, OIB 43334256878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1F6AF-B792-4A28-AD89-B8E14FA7C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1665</properties:Characters>
  <properties:Lines>69</properties:Lines>
  <properties:Paragraphs>33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P I S N I K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2018-01-17T14:12:00Z</dcterms:created>
  <dc:creator>dcmelik</dc:creator>
  <cp:lastModifiedBy>Jasna Radulović</cp:lastModifiedBy>
  <cp:lastPrinted>2018-01-17T12:25:00Z</cp:lastPrinted>
  <dcterms:modified xmlns:xsi="http://www.w3.org/2001/XMLSchema-instance" xsi:type="dcterms:W3CDTF">2018-01-18T09:13:00Z</dcterms:modified>
  <cp:revision>7</cp:revision>
  <dc:title>Z A P I S N I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St-154/2017-31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