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4ba1a96" w14:paraId="4ba1a96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</w:t>
      </w:r>
      <w:r w:rsidR="00FD24EA">
        <w:t>21</w:t>
      </w:r>
      <w:r w:rsidR="005A2538" w:rsidRPr="00361DEF">
        <w:t xml:space="preserve"> St-</w:t>
      </w:r>
      <w:r w:rsidR="00AC75DA">
        <w:t>10</w:t>
      </w:r>
      <w:r w:rsidR="005A2C40">
        <w:t>4</w:t>
      </w:r>
      <w:r w:rsidR="00AC75DA">
        <w:t>7</w:t>
      </w:r>
      <w:r w:rsidR="001F248F" w:rsidRPr="00361DEF">
        <w:t>/201</w:t>
      </w:r>
      <w:r w:rsidR="00A4743F" w:rsidRPr="00361DEF">
        <w:t>8</w:t>
      </w:r>
      <w:r w:rsidR="001F248F" w:rsidRPr="00361DEF">
        <w:t>-</w:t>
      </w:r>
      <w:r w:rsidR="007E3763">
        <w:t>4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</w:t>
      </w:r>
      <w:r w:rsidR="00FD24EA">
        <w:t>Ivanu Čuliću</w:t>
      </w:r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DF0E84">
        <w:t>SLANICA d.o.o. za pružanje turističkih usluga</w:t>
      </w:r>
      <w:r w:rsidR="007E0DEB">
        <w:t>,</w:t>
      </w:r>
      <w:r w:rsidR="002B40D7">
        <w:t xml:space="preserve"> </w:t>
      </w:r>
      <w:r>
        <w:t xml:space="preserve">MBS: </w:t>
      </w:r>
      <w:r w:rsidR="00DF0E84">
        <w:t>030096261</w:t>
      </w:r>
      <w:r>
        <w:t xml:space="preserve">, OIB: </w:t>
      </w:r>
      <w:r w:rsidR="00DF0E84">
        <w:t>94592750361</w:t>
      </w:r>
      <w:r w:rsidR="00B05FE1">
        <w:t>,</w:t>
      </w:r>
      <w:r w:rsidR="00D073C9">
        <w:t xml:space="preserve"> </w:t>
      </w:r>
      <w:r w:rsidR="00DF0E84">
        <w:t>Osijek, Ribarska 1/</w:t>
      </w:r>
      <w:proofErr w:type="spellStart"/>
      <w:r w:rsidR="00DF0E84">
        <w:t>1</w:t>
      </w:r>
      <w:proofErr w:type="spellEnd"/>
      <w:r w:rsidR="0001088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F44B41">
        <w:t>1</w:t>
      </w:r>
      <w:r w:rsidR="00543BE6">
        <w:t>3</w:t>
      </w:r>
      <w:r w:rsidR="0001088C">
        <w:t xml:space="preserve">. </w:t>
      </w:r>
      <w:r w:rsidR="00FD24EA">
        <w:t>rujn</w:t>
      </w:r>
      <w:r w:rsidR="0001088C">
        <w:t>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DF0E84">
        <w:t>SLANICA d.o.o. za pružanje turističkih usluga, MBS: 030096261, OIB: 94592750361, Osijek, Ribarska 1/</w:t>
      </w:r>
      <w:proofErr w:type="spellStart"/>
      <w:r w:rsidR="00DF0E84">
        <w:t>1</w:t>
      </w:r>
      <w:proofErr w:type="spellEnd"/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DF0E84">
        <w:t>17.643,92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 se osoba ovlaštena za zastupanje dužnik</w:t>
      </w:r>
      <w:r w:rsidR="00CB64D8">
        <w:t>a</w:t>
      </w:r>
      <w:r w:rsidR="00D073C9">
        <w:t xml:space="preserve">, </w:t>
      </w:r>
      <w:r w:rsidR="00DF0E84">
        <w:t xml:space="preserve">Mirko </w:t>
      </w:r>
      <w:proofErr w:type="spellStart"/>
      <w:r w:rsidR="00DF0E84">
        <w:t>Pakozdi</w:t>
      </w:r>
      <w:proofErr w:type="spellEnd"/>
      <w:r w:rsidR="001C29A0">
        <w:t xml:space="preserve">, </w:t>
      </w:r>
      <w:r w:rsidR="00FD4C38">
        <w:t xml:space="preserve">OIB: </w:t>
      </w:r>
      <w:r w:rsidR="00DF0E84">
        <w:t>25888651800</w:t>
      </w:r>
      <w:r w:rsidR="00755864">
        <w:t xml:space="preserve">, </w:t>
      </w:r>
      <w:r w:rsidR="00DF0E84">
        <w:t>Osijek, Dunavska 8</w:t>
      </w:r>
      <w:r w:rsidR="006737B3">
        <w:t xml:space="preserve">,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F05654">
        <w:t>10</w:t>
      </w:r>
      <w:r w:rsidR="005A2C40">
        <w:t>4</w:t>
      </w:r>
      <w:r w:rsidR="00F05654">
        <w:t>7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8335A1">
        <w:t>13</w:t>
      </w:r>
      <w:r w:rsidR="00361DEF">
        <w:t xml:space="preserve">. </w:t>
      </w:r>
      <w:r w:rsidR="003734EF">
        <w:t>rujna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8335A1">
        <w:t>2</w:t>
      </w:r>
      <w:r w:rsidR="00361DEF">
        <w:t>/</w:t>
      </w:r>
      <w:r w:rsidR="00F44B41">
        <w:t>1</w:t>
      </w:r>
      <w:r w:rsidR="00D073C9">
        <w:t>1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</w:t>
      </w:r>
      <w:r w:rsidR="003734EF">
        <w:t xml:space="preserve">      </w:t>
      </w:r>
      <w:r w:rsidR="00541D38">
        <w:t xml:space="preserve">    </w:t>
      </w:r>
      <w:r w:rsidR="003734EF">
        <w:t>Ivan Čulić</w:t>
      </w:r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222" w:rsidP="00D95CE2" w:rsidR="00927222">
      <w:r>
        <w:separator/>
      </w:r>
    </w:p>
  </w:endnote>
  <w:endnote w:id="0" w:type="continuationSeparator">
    <w:p w:rsidRDefault="00927222" w:rsidP="00D95CE2" w:rsidR="009272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222" w:rsidP="00D95CE2" w:rsidR="00927222">
      <w:r>
        <w:separator/>
      </w:r>
    </w:p>
  </w:footnote>
  <w:footnote w:id="0" w:type="continuationSeparator">
    <w:p w:rsidRDefault="00927222" w:rsidP="00D95CE2" w:rsidR="009272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2C40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B60C5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63F56"/>
    <w:rsid w:val="001716CD"/>
    <w:rsid w:val="00173293"/>
    <w:rsid w:val="00190F3D"/>
    <w:rsid w:val="001921EC"/>
    <w:rsid w:val="001C29A0"/>
    <w:rsid w:val="001C5C4D"/>
    <w:rsid w:val="001D5222"/>
    <w:rsid w:val="001D7DC0"/>
    <w:rsid w:val="001E1494"/>
    <w:rsid w:val="001E315F"/>
    <w:rsid w:val="001F248F"/>
    <w:rsid w:val="001F3355"/>
    <w:rsid w:val="001F4081"/>
    <w:rsid w:val="00251B38"/>
    <w:rsid w:val="0025544A"/>
    <w:rsid w:val="002555BE"/>
    <w:rsid w:val="00261A38"/>
    <w:rsid w:val="00274EC6"/>
    <w:rsid w:val="00276822"/>
    <w:rsid w:val="00284443"/>
    <w:rsid w:val="002A0EEC"/>
    <w:rsid w:val="002A5E1C"/>
    <w:rsid w:val="002B14C0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34EF"/>
    <w:rsid w:val="0037698F"/>
    <w:rsid w:val="003858E9"/>
    <w:rsid w:val="003865F5"/>
    <w:rsid w:val="00387E05"/>
    <w:rsid w:val="003908EC"/>
    <w:rsid w:val="00392CDE"/>
    <w:rsid w:val="003A1877"/>
    <w:rsid w:val="003A77B8"/>
    <w:rsid w:val="003D0202"/>
    <w:rsid w:val="003D7115"/>
    <w:rsid w:val="003E1A5B"/>
    <w:rsid w:val="003E4468"/>
    <w:rsid w:val="003F4A82"/>
    <w:rsid w:val="00400D51"/>
    <w:rsid w:val="004049C3"/>
    <w:rsid w:val="00461804"/>
    <w:rsid w:val="00463C3F"/>
    <w:rsid w:val="004655D7"/>
    <w:rsid w:val="00473891"/>
    <w:rsid w:val="00491420"/>
    <w:rsid w:val="00495E49"/>
    <w:rsid w:val="004A5B00"/>
    <w:rsid w:val="004C18BC"/>
    <w:rsid w:val="004F43F5"/>
    <w:rsid w:val="00502A74"/>
    <w:rsid w:val="005137D3"/>
    <w:rsid w:val="005225A9"/>
    <w:rsid w:val="005260B0"/>
    <w:rsid w:val="00532380"/>
    <w:rsid w:val="0053313D"/>
    <w:rsid w:val="005334A7"/>
    <w:rsid w:val="00541D38"/>
    <w:rsid w:val="00542B36"/>
    <w:rsid w:val="00543BE6"/>
    <w:rsid w:val="00544604"/>
    <w:rsid w:val="00573509"/>
    <w:rsid w:val="0058329E"/>
    <w:rsid w:val="0059612B"/>
    <w:rsid w:val="005A2538"/>
    <w:rsid w:val="005A2C40"/>
    <w:rsid w:val="005A3617"/>
    <w:rsid w:val="005A61D6"/>
    <w:rsid w:val="005A6D52"/>
    <w:rsid w:val="005B5061"/>
    <w:rsid w:val="005F020C"/>
    <w:rsid w:val="005F161D"/>
    <w:rsid w:val="0060189B"/>
    <w:rsid w:val="00616E68"/>
    <w:rsid w:val="00620974"/>
    <w:rsid w:val="00630400"/>
    <w:rsid w:val="00630410"/>
    <w:rsid w:val="006320D2"/>
    <w:rsid w:val="00632DEA"/>
    <w:rsid w:val="006414F4"/>
    <w:rsid w:val="0065123C"/>
    <w:rsid w:val="00655FB6"/>
    <w:rsid w:val="00667351"/>
    <w:rsid w:val="006737B3"/>
    <w:rsid w:val="00681766"/>
    <w:rsid w:val="00692719"/>
    <w:rsid w:val="00696430"/>
    <w:rsid w:val="006A00E3"/>
    <w:rsid w:val="006B0EAE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55864"/>
    <w:rsid w:val="0076403C"/>
    <w:rsid w:val="007667D7"/>
    <w:rsid w:val="00775AD5"/>
    <w:rsid w:val="00783908"/>
    <w:rsid w:val="00787355"/>
    <w:rsid w:val="0079370E"/>
    <w:rsid w:val="007A23E9"/>
    <w:rsid w:val="007B35A9"/>
    <w:rsid w:val="007C75AC"/>
    <w:rsid w:val="007E0DEB"/>
    <w:rsid w:val="007E3763"/>
    <w:rsid w:val="007E443F"/>
    <w:rsid w:val="007F3A4E"/>
    <w:rsid w:val="008169C7"/>
    <w:rsid w:val="00820EAB"/>
    <w:rsid w:val="00821730"/>
    <w:rsid w:val="008241A3"/>
    <w:rsid w:val="008335A1"/>
    <w:rsid w:val="008365B6"/>
    <w:rsid w:val="0084088D"/>
    <w:rsid w:val="008415A7"/>
    <w:rsid w:val="0084620F"/>
    <w:rsid w:val="00850ECF"/>
    <w:rsid w:val="008669FB"/>
    <w:rsid w:val="00883522"/>
    <w:rsid w:val="008912F6"/>
    <w:rsid w:val="008964A5"/>
    <w:rsid w:val="008B5933"/>
    <w:rsid w:val="008D1548"/>
    <w:rsid w:val="008D7FA0"/>
    <w:rsid w:val="00907183"/>
    <w:rsid w:val="0090773D"/>
    <w:rsid w:val="009158AC"/>
    <w:rsid w:val="00927222"/>
    <w:rsid w:val="00927558"/>
    <w:rsid w:val="00947F82"/>
    <w:rsid w:val="00964596"/>
    <w:rsid w:val="00967985"/>
    <w:rsid w:val="0098188E"/>
    <w:rsid w:val="009905DF"/>
    <w:rsid w:val="00995FB2"/>
    <w:rsid w:val="009B31B3"/>
    <w:rsid w:val="009C4D46"/>
    <w:rsid w:val="009C6610"/>
    <w:rsid w:val="009D27FC"/>
    <w:rsid w:val="00A01CFE"/>
    <w:rsid w:val="00A04818"/>
    <w:rsid w:val="00A15B34"/>
    <w:rsid w:val="00A31BD1"/>
    <w:rsid w:val="00A324F9"/>
    <w:rsid w:val="00A40537"/>
    <w:rsid w:val="00A4743F"/>
    <w:rsid w:val="00A70CF2"/>
    <w:rsid w:val="00A7514A"/>
    <w:rsid w:val="00A87DC1"/>
    <w:rsid w:val="00A91681"/>
    <w:rsid w:val="00A958D2"/>
    <w:rsid w:val="00AB536E"/>
    <w:rsid w:val="00AB7592"/>
    <w:rsid w:val="00AC75DA"/>
    <w:rsid w:val="00AC76ED"/>
    <w:rsid w:val="00AD66B7"/>
    <w:rsid w:val="00AD67F8"/>
    <w:rsid w:val="00AE0BF7"/>
    <w:rsid w:val="00B05FE1"/>
    <w:rsid w:val="00B153E2"/>
    <w:rsid w:val="00B6125C"/>
    <w:rsid w:val="00B67B0F"/>
    <w:rsid w:val="00B81691"/>
    <w:rsid w:val="00B81BF6"/>
    <w:rsid w:val="00B84A5C"/>
    <w:rsid w:val="00BA1989"/>
    <w:rsid w:val="00BD4F32"/>
    <w:rsid w:val="00BE2F48"/>
    <w:rsid w:val="00BE62C6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84BF6"/>
    <w:rsid w:val="00C94529"/>
    <w:rsid w:val="00C95043"/>
    <w:rsid w:val="00CA3314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073C9"/>
    <w:rsid w:val="00D23F4B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B42B3"/>
    <w:rsid w:val="00DF0E84"/>
    <w:rsid w:val="00DF2CDA"/>
    <w:rsid w:val="00E42342"/>
    <w:rsid w:val="00E63D95"/>
    <w:rsid w:val="00E65B69"/>
    <w:rsid w:val="00E958F4"/>
    <w:rsid w:val="00E96B36"/>
    <w:rsid w:val="00EA23B7"/>
    <w:rsid w:val="00EB6ED0"/>
    <w:rsid w:val="00EC6A46"/>
    <w:rsid w:val="00EF1A85"/>
    <w:rsid w:val="00EF7D7D"/>
    <w:rsid w:val="00F05654"/>
    <w:rsid w:val="00F254BB"/>
    <w:rsid w:val="00F264FF"/>
    <w:rsid w:val="00F27116"/>
    <w:rsid w:val="00F35BAF"/>
    <w:rsid w:val="00F44B41"/>
    <w:rsid w:val="00F57A94"/>
    <w:rsid w:val="00F60770"/>
    <w:rsid w:val="00F6107B"/>
    <w:rsid w:val="00F7030E"/>
    <w:rsid w:val="00F74436"/>
    <w:rsid w:val="00F8027B"/>
    <w:rsid w:val="00FA01DD"/>
    <w:rsid w:val="00FA5DCA"/>
    <w:rsid w:val="00FD24EA"/>
    <w:rsid w:val="00FD4C38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02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02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02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02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02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02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02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02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02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02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1047</izvorni_sadrzaj>
    <derivirana_varijabla naziv="DomainObject.Predmet.Broj_1">1047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St-1047/2018</izvorni_sadrzaj>
    <derivirana_varijabla naziv="DomainObject.Predmet.OznakaBroj_1">St-1047/2018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SLANICA d.o.o. za pružanje turističkih usluga</izvorni_sadrzaj>
    <derivirana_varijabla naziv="DomainObject.Predmet.ProtustrankaFormated_1">  SLANICA d.o.o. za pružanje turističkih usluga</derivirana_varijabla>
  </DomainObject.Predmet.ProtustrankaFormated>
  <DomainObject.Predmet.ProtustrankaFormatedOIB>
    <izvorni_sadrzaj>  SLANICA d.o.o. za pružanje turističkih usluga, OIB 94592750361</izvorni_sadrzaj>
    <derivirana_varijabla naziv="DomainObject.Predmet.ProtustrankaFormatedOIB_1">  SLANICA d.o.o. za pružanje turističkih usluga, OIB 94592750361</derivirana_varijabla>
  </DomainObject.Predmet.ProtustrankaFormatedOIB>
  <DomainObject.Predmet.ProtustrankaFormatedWithAdress>
    <izvorni_sadrzaj> SLANICA d.o.o. za pružanje turističkih usluga, Ribarska 11, 31000 Osijek</izvorni_sadrzaj>
    <derivirana_varijabla naziv="DomainObject.Predmet.ProtustrankaFormatedWithAdress_1"> SLANICA d.o.o. za pružanje turističkih usluga, Ribarska 11, 31000 Osijek</derivirana_varijabla>
  </DomainObject.Predmet.ProtustrankaFormatedWithAdress>
  <DomainObject.Predmet.ProtustrankaFormatedWithAdressOIB>
    <izvorni_sadrzaj> SLANICA d.o.o. za pružanje turističkih usluga, OIB 94592750361, Ribarska 11, 31000 Osijek</izvorni_sadrzaj>
    <derivirana_varijabla naziv="DomainObject.Predmet.ProtustrankaFormatedWithAdressOIB_1"> SLANICA d.o.o. za pružanje turističkih usluga, OIB 94592750361, Ribarska 11, 31000 Osijek</derivirana_varijabla>
  </DomainObject.Predmet.ProtustrankaFormatedWithAdressOIB>
  <DomainObject.Predmet.ProtustrankaWithAdress>
    <izvorni_sadrzaj>SLANICA d.o.o. za pružanje turističkih usluga Ribarska 11, 31000 Osijek</izvorni_sadrzaj>
    <derivirana_varijabla naziv="DomainObject.Predmet.ProtustrankaWithAdress_1">SLANICA d.o.o. za pružanje turističkih usluga Ribarska 11, 31000 Osijek</derivirana_varijabla>
  </DomainObject.Predmet.ProtustrankaWithAdress>
  <DomainObject.Predmet.ProtustrankaWithAdressOIB>
    <izvorni_sadrzaj>SLANICA d.o.o. za pružanje turističkih usluga, OIB 94592750361, Ribarska 11, 31000 Osijek</izvorni_sadrzaj>
    <derivirana_varijabla naziv="DomainObject.Predmet.ProtustrankaWithAdressOIB_1">SLANICA d.o.o. za pružanje turističkih usluga, OIB 94592750361, Ribarska 11, 31000 Osijek</derivirana_varijabla>
  </DomainObject.Predmet.ProtustrankaWithAdressOIB>
  <DomainObject.Predmet.ProtustrankaNazivFormated>
    <izvorni_sadrzaj>SLANICA d.o.o. za pružanje turističkih usluga</izvorni_sadrzaj>
    <derivirana_varijabla naziv="DomainObject.Predmet.ProtustrankaNazivFormated_1">SLANICA d.o.o. za pružanje turističkih usluga</derivirana_varijabla>
  </DomainObject.Predmet.ProtustrankaNazivFormated>
  <DomainObject.Predmet.ProtustrankaNazivFormatedOIB>
    <izvorni_sadrzaj>SLANICA d.o.o. za pružanje turističkih usluga, OIB 94592750361</izvorni_sadrzaj>
    <derivirana_varijabla naziv="DomainObject.Predmet.ProtustrankaNazivFormatedOIB_1">SLANICA d.o.o. za pružanje turističkih usluga, OIB 94592750361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SLANICA d.o.o. za pružanje turističkih usluga</item>
    </izvorni_sadrzaj>
    <derivirana_varijabla naziv="DomainObject.Predmet.ProtuStrankaListFormated_1">
      <item>SLANICA d.o.o. za pružanje turističkih usluga</item>
    </derivirana_varijabla>
  </DomainObject.Predmet.ProtuStrankaListFormated>
  <DomainObject.Predmet.ProtuStrankaListFormatedOIB>
    <izvorni_sadrzaj>
      <item>SLANICA d.o.o. za pružanje turističkih usluga, OIB 94592750361</item>
    </izvorni_sadrzaj>
    <derivirana_varijabla naziv="DomainObject.Predmet.ProtuStrankaListFormatedOIB_1">
      <item>SLANICA d.o.o. za pružanje turističkih usluga, OIB 94592750361</item>
    </derivirana_varijabla>
  </DomainObject.Predmet.ProtuStrankaListFormatedOIB>
  <DomainObject.Predmet.ProtuStrankaListFormatedWithAdress>
    <izvorni_sadrzaj>
      <item>SLANICA d.o.o. za pružanje turističkih usluga, Ribarska 11, 31000 Osijek</item>
    </izvorni_sadrzaj>
    <derivirana_varijabla naziv="DomainObject.Predmet.ProtuStrankaListFormatedWithAdress_1">
      <item>SLANICA d.o.o. za pružanje turističkih usluga, Ribarska 11, 31000 Osijek</item>
    </derivirana_varijabla>
  </DomainObject.Predmet.ProtuStrankaListFormatedWithAdress>
  <DomainObject.Predmet.ProtuStrankaListFormatedWithAdressOIB>
    <izvorni_sadrzaj>
      <item>SLANICA d.o.o. za pružanje turističkih usluga, OIB 94592750361, Ribarska 11, 31000 Osijek</item>
    </izvorni_sadrzaj>
    <derivirana_varijabla naziv="DomainObject.Predmet.ProtuStrankaListFormatedWithAdressOIB_1">
      <item>SLANICA d.o.o. za pružanje turističkih usluga, OIB 94592750361, Ribarska 11, 31000 Osijek</item>
    </derivirana_varijabla>
  </DomainObject.Predmet.ProtuStrankaListFormatedWithAdressOIB>
  <DomainObject.Predmet.ProtuStrankaListNazivFormated>
    <izvorni_sadrzaj>
      <item>SLANICA d.o.o. za pružanje turističkih usluga</item>
    </izvorni_sadrzaj>
    <derivirana_varijabla naziv="DomainObject.Predmet.ProtuStrankaListNazivFormated_1">
      <item>SLANICA d.o.o. za pružanje turističkih usluga</item>
    </derivirana_varijabla>
  </DomainObject.Predmet.ProtuStrankaListNazivFormated>
  <DomainObject.Predmet.ProtuStrankaListNazivFormatedOIB>
    <izvorni_sadrzaj>
      <item>SLANICA d.o.o. za pružanje turističkih usluga, OIB 94592750361</item>
    </izvorni_sadrzaj>
    <derivirana_varijabla naziv="DomainObject.Predmet.ProtuStrankaListNazivFormatedOIB_1">
      <item>SLANICA d.o.o. za pružanje turističkih usluga, OIB 94592750361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SLANICA d.o.o. za pružanje turističkih usluga</izvorni_sadrzaj>
    <derivirana_varijabla naziv="DomainObject.Predmet.ProtustrankaIDrugi_1">SLANICA d.o.o. za pružanje turističkih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SLANICA d.o.o. za pružanje turističkih usluga, OIB 94592750361, Ribarska 11, 31000 Osijek</izvorni_sadrzaj>
    <derivirana_varijabla naziv="DomainObject.Predmet.ProtustrankaIDrugiAdressOIB_1">SLANICA d.o.o. za pružanje turističkih usluga, OIB 94592750361, Ribarska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SLANICA d.o.o. za pružanje turističkih usluga</item>
    </izvorni_sadrzaj>
    <derivirana_varijabla naziv="DomainObject.Predmet.SudioniciListNaziv_1">
      <item>FINA RC OSIJEK</item>
      <item>SLANICA d.o.o. za pružanje turističkih usluga</item>
    </derivirana_varijabla>
  </DomainObject.Predmet.SudioniciListNaziv>
  <DomainObject.Predmet.SudioniciListAdressOIB>
    <izvorni_sadrzaj>
      <item>FINA RC OSIJEK, OIB 85821130368</item>
      <item>SLANICA d.o.o. za pružanje turističkih usluga, OIB 94592750361, Ribarska 11,31000 Osijek</item>
    </izvorni_sadrzaj>
    <derivirana_varijabla naziv="DomainObject.Predmet.SudioniciListAdressOIB_1">
      <item>FINA RC OSIJEK, OIB 85821130368</item>
      <item>SLANICA d.o.o. za pružanje turističkih usluga, OIB 94592750361, Ribarska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94592750361</item>
    </izvorni_sadrzaj>
    <derivirana_varijabla naziv="DomainObject.Predmet.SudioniciListNazivOIB_1">
      <item>, OIB 85821130368</item>
      <item>, OIB 94592750361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73DD06-DDE7-41E2-8848-20E1438E1A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393</properties:Words>
  <properties:Characters>2156</properties:Characters>
  <properties:Lines>56</properties:Lines>
  <properties:Paragraphs>15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2018-09-13T12:01:00Z</dcterms:created>
  <dc:creator>Snježana Andrijanić</dc:creator>
  <cp:lastModifiedBy>Renata Horvat</cp:lastModifiedBy>
  <cp:lastPrinted>2018-09-13T11:59:00Z</cp:lastPrinted>
  <dcterms:modified xmlns:xsi="http://www.w3.org/2001/XMLSchema-instance" xsi:type="dcterms:W3CDTF">2018-09-13T12:07:00Z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(SLANICA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