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8af3" w14:paraId="12d8af3" w:rsidRDefault="00DD7496" w:rsidP="00974BE9" w:rsidR="00DD7496">
      <w:pPr>
        <w15:collapsed w:val="false"/>
      </w:pPr>
      <w:bookmarkStart w:name="_GoBack" w:id="0"/>
      <w:bookmarkEnd w:id="0"/>
    </w:p>
    <w:p w:rsidRDefault="00091651" w:rsidP="00974BE9" w:rsidR="001F69A3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561" w:rsidP="001F69A3" w:rsidR="001F69A3">
      <w:pPr>
        <w:jc w:val="both"/>
      </w:pPr>
      <w:r>
        <w:t>Republika Hrvatska</w:t>
      </w:r>
    </w:p>
    <w:p w:rsidRDefault="00F27561" w:rsidP="001F69A3" w:rsidR="001F69A3">
      <w:pPr>
        <w:jc w:val="both"/>
      </w:pPr>
      <w:r>
        <w:t>Trgovački sud u Osijeku</w:t>
      </w:r>
    </w:p>
    <w:p w:rsidRDefault="00F27561" w:rsidP="001F69A3" w:rsidR="001F69A3">
      <w:pPr>
        <w:jc w:val="both"/>
      </w:pPr>
      <w:r>
        <w:t>Stalna služba u Slavonskom Brodu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E104F3" w:rsidP="00E104F3" w:rsidR="00E104F3">
      <w:pPr>
        <w:jc w:val="right"/>
      </w:pPr>
      <w:r>
        <w:rPr>
          <w:b/>
        </w:rPr>
        <w:t>Broj:  1/St-549/2016-7</w:t>
      </w:r>
      <w:r w:rsidR="007A57D2">
        <w:rPr>
          <w:b/>
        </w:rPr>
        <w:t>6</w:t>
      </w:r>
    </w:p>
    <w:p w:rsidRDefault="00E104F3" w:rsidP="00E104F3" w:rsidR="00E104F3">
      <w:pPr>
        <w:jc w:val="center"/>
      </w:pPr>
      <w:r>
        <w:t>Z A K L J U Č A K</w:t>
      </w:r>
    </w:p>
    <w:p w:rsidRDefault="00E104F3" w:rsidP="00E104F3" w:rsidR="00E104F3">
      <w:pPr>
        <w:jc w:val="both"/>
      </w:pPr>
    </w:p>
    <w:p w:rsidRDefault="00E104F3" w:rsidP="00E104F3" w:rsidR="00E104F3">
      <w:pPr>
        <w:ind w:firstLine="708"/>
        <w:jc w:val="both"/>
      </w:pPr>
      <w:r>
        <w:t xml:space="preserve">TRGOVAČKI SUD U OSIJEKU, STALNA SLUŽBA U SLAVONSKOM BRODU, po stečajnoj sutkinji Vesni Vukelić, u stečajnom postupku koji se vodi nad dužnikom BRAMAN USLUGE d.o.o. u stečaju </w:t>
      </w:r>
      <w:r>
        <w:rPr>
          <w:color w:val="000000"/>
        </w:rPr>
        <w:t>Pleternica, Bana Josipa Jelačića 11, OIB 74199793045, dana</w:t>
      </w:r>
      <w:r>
        <w:t xml:space="preserve"> 10. prosinca 2018.</w:t>
      </w:r>
    </w:p>
    <w:p w:rsidRDefault="00E104F3" w:rsidP="0099268D" w:rsidR="00050FFD">
      <w:pPr>
        <w:ind w:firstLine="708"/>
        <w:jc w:val="both"/>
      </w:pPr>
      <w:r>
        <w:t xml:space="preserve"> </w:t>
      </w:r>
      <w:r w:rsidR="0030759D">
        <w:t xml:space="preserve"> </w:t>
      </w:r>
    </w:p>
    <w:p w:rsidRDefault="001F69A3" w:rsidP="001A5CCA" w:rsidR="00863F74">
      <w:pPr>
        <w:jc w:val="center"/>
      </w:pPr>
      <w:r>
        <w:t>z a k l j u č i o   j e</w:t>
      </w:r>
    </w:p>
    <w:p w:rsidRDefault="00C65094" w:rsidP="001A5CCA" w:rsidR="00C65094">
      <w:pPr>
        <w:jc w:val="center"/>
      </w:pPr>
    </w:p>
    <w:p w:rsidRDefault="001F69A3" w:rsidP="001F69A3" w:rsidR="001F69A3">
      <w:pPr>
        <w:jc w:val="both"/>
      </w:pPr>
    </w:p>
    <w:p w:rsidRDefault="004D2983" w:rsidP="00FC0573" w:rsidR="00DE0186">
      <w:pPr>
        <w:tabs>
          <w:tab w:pos="720" w:val="left"/>
        </w:tabs>
        <w:jc w:val="both"/>
        <w:rPr>
          <w:b/>
        </w:rPr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FC0573">
        <w:t>Nalaže se Financijskoj agenciji</w:t>
      </w:r>
      <w:r w:rsidR="00926618">
        <w:t xml:space="preserve"> odmah bez odgode,</w:t>
      </w:r>
      <w:r w:rsidR="00FC0573">
        <w:t xml:space="preserve"> </w:t>
      </w:r>
      <w:r w:rsidR="00650EBE">
        <w:t>iznos</w:t>
      </w:r>
      <w:r w:rsidR="003F3ABF">
        <w:t>e</w:t>
      </w:r>
      <w:r w:rsidR="00650EBE">
        <w:t xml:space="preserve"> jamčevin</w:t>
      </w:r>
      <w:r w:rsidR="00F64922">
        <w:t>a</w:t>
      </w:r>
      <w:r w:rsidR="00650EBE">
        <w:t xml:space="preserve"> od </w:t>
      </w:r>
      <w:r w:rsidR="003F3ABF">
        <w:t xml:space="preserve">po </w:t>
      </w:r>
      <w:r w:rsidR="00F64922">
        <w:rPr>
          <w:b/>
        </w:rPr>
        <w:t>14.608,44</w:t>
      </w:r>
      <w:r w:rsidR="00650EBE" w:rsidRPr="00650EBE">
        <w:rPr>
          <w:b/>
        </w:rPr>
        <w:t xml:space="preserve"> kn</w:t>
      </w:r>
      <w:r w:rsidR="00650EBE">
        <w:t xml:space="preserve"> </w:t>
      </w:r>
      <w:r w:rsidR="003F3ABF">
        <w:t xml:space="preserve">koje su </w:t>
      </w:r>
      <w:r w:rsidR="00650EBE">
        <w:t>uplaćen</w:t>
      </w:r>
      <w:r w:rsidR="003F3ABF">
        <w:t>e</w:t>
      </w:r>
      <w:r w:rsidR="00650EBE">
        <w:t xml:space="preserve"> </w:t>
      </w:r>
      <w:r w:rsidR="0030736C">
        <w:t>radi sudjelovanja u elektron</w:t>
      </w:r>
      <w:r w:rsidR="003F3ABF">
        <w:t>ičkoj javnoj dražbi,</w:t>
      </w:r>
      <w:r w:rsidR="0030736C">
        <w:t xml:space="preserve"> identifikator nadmetanja: </w:t>
      </w:r>
      <w:r w:rsidR="00D954AE">
        <w:t>11309</w:t>
      </w:r>
      <w:r w:rsidR="0030736C">
        <w:t>,</w:t>
      </w:r>
      <w:r w:rsidR="003F3ABF">
        <w:t xml:space="preserve"> na račun A</w:t>
      </w:r>
      <w:r w:rsidR="00D4696F">
        <w:t>gencije za uplatu jamčevine br. IBAN HR</w:t>
      </w:r>
      <w:r w:rsidR="00B538E7">
        <w:t xml:space="preserve">3323900011300028779 </w:t>
      </w:r>
      <w:r w:rsidR="00926618">
        <w:t xml:space="preserve">prenijeti u korist računa </w:t>
      </w:r>
      <w:r w:rsidR="00B32E9F" w:rsidRPr="00B32E9F">
        <w:t>sljedećih uplatitelja</w:t>
      </w:r>
      <w:r w:rsidR="00B32E9F">
        <w:rPr>
          <w:b/>
        </w:rPr>
        <w:t>:</w:t>
      </w:r>
    </w:p>
    <w:p w:rsidRDefault="00B32E9F" w:rsidP="00FC0573" w:rsidR="00D954AE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 xml:space="preserve">1. </w:t>
      </w:r>
      <w:r w:rsidR="00D954AE">
        <w:rPr>
          <w:b/>
        </w:rPr>
        <w:t xml:space="preserve">DAMIR VERŠEC, </w:t>
      </w:r>
      <w:r w:rsidR="0046500D">
        <w:rPr>
          <w:b/>
        </w:rPr>
        <w:t>Pavla Radića 1, Virovitica, OIB 90464311839, vl. obrta Prima Damir Veršec, Dr. Mije Pupeka 23, Virovitica,</w:t>
      </w:r>
    </w:p>
    <w:p w:rsidRDefault="0046500D" w:rsidP="00FC0573" w:rsidR="00B32E9F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 xml:space="preserve">2. </w:t>
      </w:r>
      <w:r w:rsidR="00B32E9F">
        <w:rPr>
          <w:b/>
        </w:rPr>
        <w:t>GORDANA BOLJKOVAC, Bolnička cesta 97, Zagreb, OIB 45704899632</w:t>
      </w:r>
      <w:r w:rsidR="00B7270E">
        <w:rPr>
          <w:b/>
        </w:rPr>
        <w:t>,</w:t>
      </w:r>
    </w:p>
    <w:p w:rsidRDefault="00B7270E" w:rsidP="00FC0573" w:rsidR="00B7270E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>3</w:t>
      </w:r>
      <w:r w:rsidR="00B32E9F">
        <w:rPr>
          <w:b/>
        </w:rPr>
        <w:t xml:space="preserve">. </w:t>
      </w:r>
      <w:r>
        <w:rPr>
          <w:b/>
        </w:rPr>
        <w:t>TERRA FIRMA d.d. Budmanijeva 3, Zagreb, OIB 22198253360,</w:t>
      </w:r>
    </w:p>
    <w:p w:rsidRDefault="00B7270E" w:rsidP="00FC0573" w:rsidR="00B7270E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>4. R.E.A. KAPITAL d.o.o. Mučići 51 D, Mučići, OIB 32545629967</w:t>
      </w:r>
    </w:p>
    <w:p w:rsidRDefault="009F5DC2" w:rsidP="00FC0573" w:rsidR="009F5DC2">
      <w:pPr>
        <w:tabs>
          <w:tab w:pos="720" w:val="left"/>
        </w:tabs>
        <w:jc w:val="both"/>
        <w:rPr>
          <w:b/>
        </w:rPr>
      </w:pPr>
      <w:r>
        <w:rPr>
          <w:b/>
        </w:rPr>
        <w:tab/>
      </w:r>
    </w:p>
    <w:p w:rsidRDefault="009F5DC2" w:rsidP="00FC0573" w:rsidR="009F5DC2" w:rsidRPr="00260497">
      <w:pPr>
        <w:tabs>
          <w:tab w:pos="720" w:val="left"/>
        </w:tabs>
        <w:jc w:val="both"/>
      </w:pPr>
      <w:r>
        <w:rPr>
          <w:b/>
        </w:rPr>
        <w:tab/>
        <w:t xml:space="preserve">II – </w:t>
      </w:r>
      <w:r w:rsidRPr="009F5DC2">
        <w:t xml:space="preserve">Uplaćeni iznosi jamčevina imaju se vratiti uplatiteljima </w:t>
      </w:r>
      <w:r w:rsidR="00950D8E" w:rsidRPr="009F5DC2">
        <w:t xml:space="preserve">navedenim </w:t>
      </w:r>
      <w:r w:rsidR="00950D8E">
        <w:t xml:space="preserve"> u točki I izreke, </w:t>
      </w:r>
      <w:r w:rsidRPr="009F5DC2">
        <w:t>na ra</w:t>
      </w:r>
      <w:r>
        <w:t xml:space="preserve">čune </w:t>
      </w:r>
      <w:r w:rsidR="00756258">
        <w:t xml:space="preserve">koji su navedeni u </w:t>
      </w:r>
      <w:r w:rsidR="005E626E">
        <w:t>njihovim prijavama</w:t>
      </w:r>
      <w:r w:rsidR="00756258">
        <w:t xml:space="preserve"> za sudjelovanje u elektroničkoj dražbi ID nadmetanja </w:t>
      </w:r>
      <w:r w:rsidR="00C65094">
        <w:t>11309</w:t>
      </w:r>
      <w:r w:rsidR="00756258">
        <w:t>.</w:t>
      </w:r>
    </w:p>
    <w:p w:rsidRDefault="00B538E7" w:rsidP="00FC0573" w:rsidR="00B538E7">
      <w:pPr>
        <w:tabs>
          <w:tab w:pos="720" w:val="left"/>
        </w:tabs>
        <w:jc w:val="both"/>
      </w:pPr>
      <w:r>
        <w:tab/>
      </w:r>
    </w:p>
    <w:p w:rsidRDefault="00B538E7" w:rsidP="00B538E7" w:rsidR="00E504C0">
      <w:pPr>
        <w:tabs>
          <w:tab w:pos="720" w:val="left"/>
        </w:tabs>
        <w:jc w:val="center"/>
      </w:pPr>
      <w:r>
        <w:t>Obrazloženje</w:t>
      </w:r>
    </w:p>
    <w:p w:rsidRDefault="00C65094" w:rsidP="00FC0573" w:rsidR="00B538E7">
      <w:pPr>
        <w:tabs>
          <w:tab w:pos="720" w:val="left"/>
        </w:tabs>
        <w:jc w:val="both"/>
      </w:pPr>
      <w:r>
        <w:t xml:space="preserve"> </w:t>
      </w:r>
    </w:p>
    <w:p w:rsidRDefault="00B538E7" w:rsidP="00FC0573" w:rsidR="004B526F">
      <w:pPr>
        <w:tabs>
          <w:tab w:pos="720" w:val="left"/>
        </w:tabs>
        <w:jc w:val="both"/>
      </w:pPr>
      <w:r>
        <w:tab/>
        <w:t xml:space="preserve">U postupku prodaje nekretnina elektroničkom javnom dražbom u </w:t>
      </w:r>
      <w:r w:rsidR="00E56918">
        <w:t>stečajnom predmetu</w:t>
      </w:r>
      <w:r>
        <w:t xml:space="preserve"> </w:t>
      </w:r>
      <w:r w:rsidR="00E56918">
        <w:t>dužnika</w:t>
      </w:r>
      <w:r>
        <w:t xml:space="preserve"> </w:t>
      </w:r>
      <w:r w:rsidR="00C65094">
        <w:t xml:space="preserve">BRAMAN USLUGE d.o.o. u stečaju </w:t>
      </w:r>
      <w:r w:rsidR="00C65094">
        <w:rPr>
          <w:color w:val="000000"/>
        </w:rPr>
        <w:t>Pleternica, Bana Josipa Jelačića 11, OIB 74199793045</w:t>
      </w:r>
      <w:r w:rsidRPr="007317C3">
        <w:t>,</w:t>
      </w:r>
      <w:r>
        <w:t xml:space="preserve"> </w:t>
      </w:r>
      <w:r w:rsidR="00854517">
        <w:t xml:space="preserve">Financijska agencija dostavila je izvještaj o provedenoj elektroničkoj javnoj dražbi iz kojeg proizlazi da su osobe navedene u točki I ovog rješenja izvršile uplatu jamčevine u iznosu </w:t>
      </w:r>
      <w:r w:rsidR="00337FA2">
        <w:t xml:space="preserve">svaki </w:t>
      </w:r>
      <w:r w:rsidR="00854517">
        <w:t xml:space="preserve">od po </w:t>
      </w:r>
      <w:r w:rsidR="009501D6">
        <w:t>14.608,44</w:t>
      </w:r>
      <w:r w:rsidR="00854517">
        <w:t xml:space="preserve"> kn </w:t>
      </w:r>
      <w:r w:rsidR="00337FA2">
        <w:t xml:space="preserve">za ID nadmetanja </w:t>
      </w:r>
      <w:r w:rsidR="009501D6">
        <w:t>11309</w:t>
      </w:r>
      <w:r w:rsidR="00337FA2">
        <w:t>, a kako</w:t>
      </w:r>
      <w:r w:rsidR="00854517">
        <w:t xml:space="preserve"> </w:t>
      </w:r>
      <w:r w:rsidR="009501D6">
        <w:t>nisu dali niti jednu valjanu ponudu</w:t>
      </w:r>
      <w:r w:rsidR="00AD51B5">
        <w:t xml:space="preserve">, </w:t>
      </w:r>
      <w:r w:rsidR="004E5AB8">
        <w:t>a</w:t>
      </w:r>
      <w:r w:rsidR="00B32CD5">
        <w:t xml:space="preserve"> sredstva </w:t>
      </w:r>
      <w:r w:rsidR="004E5AB8">
        <w:t xml:space="preserve">se </w:t>
      </w:r>
      <w:r w:rsidR="00B32CD5">
        <w:t>i dalje nalaze na posebnom računu Agencije, to je valjalo odlučiti da se uplaćeni iznos</w:t>
      </w:r>
      <w:r w:rsidR="00E504C0">
        <w:t>i</w:t>
      </w:r>
      <w:r w:rsidR="00B32CD5">
        <w:t xml:space="preserve"> vrat</w:t>
      </w:r>
      <w:r w:rsidR="00E504C0">
        <w:t>e</w:t>
      </w:r>
      <w:r w:rsidR="00B32CD5">
        <w:t xml:space="preserve"> </w:t>
      </w:r>
      <w:r w:rsidR="00EF7FF2">
        <w:t>na r</w:t>
      </w:r>
      <w:r w:rsidR="00780F7F">
        <w:t xml:space="preserve">ačun s kojeg su uplate izvršene, zbog čega je </w:t>
      </w:r>
      <w:r w:rsidR="00B32CD5">
        <w:t xml:space="preserve">riješeno kao u izreci ovog zaključka na temelju čl. </w:t>
      </w:r>
      <w:r w:rsidR="00974BE9">
        <w:t xml:space="preserve">132e st 4 Ovršnog zakona (NN br. 112/12, </w:t>
      </w:r>
      <w:r w:rsidR="00974BE9">
        <w:rPr>
          <w:color w:val="000000"/>
        </w:rPr>
        <w:t xml:space="preserve">25/13, 93/14, 55/16, 73/17) </w:t>
      </w:r>
      <w:r w:rsidR="00974BE9">
        <w:t>u svezi čl. 13 Pravilnika o načinu i postupku provedbe prodaje nekretnina i pokretnina u ovršnom postupku (NN br. 156/14).</w:t>
      </w:r>
    </w:p>
    <w:p w:rsidRDefault="004B526F" w:rsidP="00FC0573" w:rsidR="00863F74">
      <w:pPr>
        <w:tabs>
          <w:tab w:pos="720" w:val="left"/>
        </w:tabs>
        <w:jc w:val="both"/>
      </w:pPr>
      <w:r>
        <w:tab/>
      </w:r>
    </w:p>
    <w:p w:rsidRDefault="00567FD6" w:rsidP="002308E3" w:rsidR="00863F74">
      <w:pPr>
        <w:jc w:val="center"/>
      </w:pPr>
      <w:r>
        <w:t xml:space="preserve"> </w:t>
      </w:r>
      <w:r w:rsidR="007268E8">
        <w:t xml:space="preserve">U </w:t>
      </w:r>
      <w:r>
        <w:t>Slavonskom</w:t>
      </w:r>
      <w:r w:rsidR="00D234A0">
        <w:t xml:space="preserve"> Brodu </w:t>
      </w:r>
      <w:r w:rsidR="00C637D1">
        <w:t xml:space="preserve"> </w:t>
      </w:r>
      <w:r w:rsidR="009501D6">
        <w:t>10</w:t>
      </w:r>
      <w:r w:rsidR="00337FA2">
        <w:t>. prosinca</w:t>
      </w:r>
      <w:r w:rsidR="000214DC">
        <w:t xml:space="preserve"> 2018.</w:t>
      </w:r>
    </w:p>
    <w:p w:rsidRDefault="007268E8" w:rsidP="002308E3" w:rsidR="007268E8">
      <w:pPr>
        <w:jc w:val="center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974BE9" w:rsidR="00F27561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</w:p>
    <w:p w:rsidRDefault="00C637D1" w:rsidP="00974BE9" w:rsidR="00C637D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817004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3B076C" w:rsidP="00C637D1" w:rsidR="003B076C">
      <w:pPr>
        <w:rPr>
          <w:sz w:val="20"/>
          <w:szCs w:val="20"/>
        </w:rPr>
      </w:pPr>
    </w:p>
    <w:p w:rsidRDefault="003B076C" w:rsidP="00C637D1" w:rsidR="003B076C">
      <w:pPr>
        <w:rPr>
          <w:sz w:val="20"/>
          <w:szCs w:val="20"/>
        </w:rPr>
      </w:pPr>
    </w:p>
    <w:p w:rsidRDefault="00974BE9" w:rsidP="00C637D1" w:rsidR="00974BE9"/>
    <w:p w:rsidRDefault="000A7EC9" w:rsidP="00C637D1" w:rsidR="00C637D1">
      <w:pPr>
        <w:jc w:val="both"/>
      </w:pPr>
      <w:r>
        <w:t>Dostaviti</w:t>
      </w:r>
      <w:r w:rsidR="002F6C56">
        <w:t xml:space="preserve"> putem </w:t>
      </w:r>
      <w:r w:rsidR="00DD7496">
        <w:t xml:space="preserve">mrežne stranice </w:t>
      </w:r>
      <w:r w:rsidR="002F6C56">
        <w:t>e-oglasna ploča suda</w:t>
      </w:r>
      <w:r>
        <w:t>:</w:t>
      </w:r>
    </w:p>
    <w:p w:rsidRDefault="00863F74" w:rsidP="00C637D1" w:rsidR="000A7EC9">
      <w:pPr>
        <w:jc w:val="both"/>
      </w:pPr>
      <w:r>
        <w:t>- FINA RC Osijek,</w:t>
      </w:r>
      <w:r w:rsidR="000A7EC9">
        <w:t xml:space="preserve"> putem pošte</w:t>
      </w:r>
    </w:p>
    <w:p w:rsidRDefault="00974BE9" w:rsidP="00C637D1" w:rsidR="00974BE9">
      <w:pPr>
        <w:jc w:val="both"/>
      </w:pPr>
      <w:r>
        <w:t xml:space="preserve">- </w:t>
      </w:r>
      <w:r w:rsidR="004E5AB8">
        <w:t>uplatiteljima,</w:t>
      </w:r>
      <w:r w:rsidR="00E504C0">
        <w:t xml:space="preserve"> </w:t>
      </w:r>
      <w:r>
        <w:t>kao obavijest</w:t>
      </w:r>
    </w:p>
    <w:sectPr w:rsidSect="00F27561" w:rsidR="00974BE9">
      <w:pgSz w:h="16838" w:w="11906"/>
      <w:pgMar w:gutter="0" w:footer="708" w:header="708" w:left="1417" w:bottom="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CEF"/>
    <w:rsid w:val="000214DC"/>
    <w:rsid w:val="00037B8B"/>
    <w:rsid w:val="00044FEF"/>
    <w:rsid w:val="00050FFD"/>
    <w:rsid w:val="00060D1B"/>
    <w:rsid w:val="00065448"/>
    <w:rsid w:val="00084191"/>
    <w:rsid w:val="00091651"/>
    <w:rsid w:val="000A7EC9"/>
    <w:rsid w:val="000B4BBA"/>
    <w:rsid w:val="000C0DCB"/>
    <w:rsid w:val="000E0017"/>
    <w:rsid w:val="00107C05"/>
    <w:rsid w:val="00185AFD"/>
    <w:rsid w:val="001A5CCA"/>
    <w:rsid w:val="001B0E03"/>
    <w:rsid w:val="001B1505"/>
    <w:rsid w:val="001F48E4"/>
    <w:rsid w:val="001F69A3"/>
    <w:rsid w:val="00204BC4"/>
    <w:rsid w:val="002308E3"/>
    <w:rsid w:val="002335AC"/>
    <w:rsid w:val="00257153"/>
    <w:rsid w:val="00260497"/>
    <w:rsid w:val="00260EAC"/>
    <w:rsid w:val="00264A27"/>
    <w:rsid w:val="002706CD"/>
    <w:rsid w:val="00276A55"/>
    <w:rsid w:val="00293E7E"/>
    <w:rsid w:val="002A0E55"/>
    <w:rsid w:val="002B65D1"/>
    <w:rsid w:val="002E292F"/>
    <w:rsid w:val="002F6C56"/>
    <w:rsid w:val="0030736C"/>
    <w:rsid w:val="0030759D"/>
    <w:rsid w:val="00325AC8"/>
    <w:rsid w:val="00337FA2"/>
    <w:rsid w:val="00354E14"/>
    <w:rsid w:val="00362C0C"/>
    <w:rsid w:val="00377DC3"/>
    <w:rsid w:val="00382EEB"/>
    <w:rsid w:val="00386057"/>
    <w:rsid w:val="003974ED"/>
    <w:rsid w:val="003B076C"/>
    <w:rsid w:val="003C41E5"/>
    <w:rsid w:val="003C60B3"/>
    <w:rsid w:val="003D7D66"/>
    <w:rsid w:val="003E4D51"/>
    <w:rsid w:val="003F3ABF"/>
    <w:rsid w:val="00413859"/>
    <w:rsid w:val="004259A2"/>
    <w:rsid w:val="00443030"/>
    <w:rsid w:val="0046500D"/>
    <w:rsid w:val="00482BAF"/>
    <w:rsid w:val="004856C5"/>
    <w:rsid w:val="00492218"/>
    <w:rsid w:val="004B526F"/>
    <w:rsid w:val="004C0FBA"/>
    <w:rsid w:val="004D2983"/>
    <w:rsid w:val="004E5AB8"/>
    <w:rsid w:val="0056617F"/>
    <w:rsid w:val="00567FD6"/>
    <w:rsid w:val="00583229"/>
    <w:rsid w:val="00590EC7"/>
    <w:rsid w:val="005B5114"/>
    <w:rsid w:val="005B77E1"/>
    <w:rsid w:val="005C752E"/>
    <w:rsid w:val="005E511D"/>
    <w:rsid w:val="005E626E"/>
    <w:rsid w:val="005F7345"/>
    <w:rsid w:val="006021F6"/>
    <w:rsid w:val="006211B2"/>
    <w:rsid w:val="00630950"/>
    <w:rsid w:val="0063363E"/>
    <w:rsid w:val="00650EBE"/>
    <w:rsid w:val="006A1695"/>
    <w:rsid w:val="006A40D6"/>
    <w:rsid w:val="006B1B46"/>
    <w:rsid w:val="00705176"/>
    <w:rsid w:val="007268E8"/>
    <w:rsid w:val="007317C3"/>
    <w:rsid w:val="007373D5"/>
    <w:rsid w:val="007405EF"/>
    <w:rsid w:val="00756258"/>
    <w:rsid w:val="00780F7F"/>
    <w:rsid w:val="00781A91"/>
    <w:rsid w:val="0078726A"/>
    <w:rsid w:val="00796E07"/>
    <w:rsid w:val="007A5190"/>
    <w:rsid w:val="007A57D2"/>
    <w:rsid w:val="007B6E63"/>
    <w:rsid w:val="007D03CB"/>
    <w:rsid w:val="007E2BEE"/>
    <w:rsid w:val="00802433"/>
    <w:rsid w:val="00817004"/>
    <w:rsid w:val="0084077F"/>
    <w:rsid w:val="00854517"/>
    <w:rsid w:val="00863F74"/>
    <w:rsid w:val="00873E80"/>
    <w:rsid w:val="0088783E"/>
    <w:rsid w:val="008A18BA"/>
    <w:rsid w:val="008A25DF"/>
    <w:rsid w:val="008D7762"/>
    <w:rsid w:val="008E5F6E"/>
    <w:rsid w:val="008E6023"/>
    <w:rsid w:val="009052C7"/>
    <w:rsid w:val="00926618"/>
    <w:rsid w:val="00940E27"/>
    <w:rsid w:val="009501D6"/>
    <w:rsid w:val="00950D8E"/>
    <w:rsid w:val="0095426E"/>
    <w:rsid w:val="00956A3A"/>
    <w:rsid w:val="009608DB"/>
    <w:rsid w:val="00974BE9"/>
    <w:rsid w:val="0099268D"/>
    <w:rsid w:val="009A10DE"/>
    <w:rsid w:val="009B1E3D"/>
    <w:rsid w:val="009B239C"/>
    <w:rsid w:val="009B5A90"/>
    <w:rsid w:val="009F5DC2"/>
    <w:rsid w:val="009F683E"/>
    <w:rsid w:val="00A05C75"/>
    <w:rsid w:val="00A152F2"/>
    <w:rsid w:val="00A2715B"/>
    <w:rsid w:val="00A27FD2"/>
    <w:rsid w:val="00A31486"/>
    <w:rsid w:val="00A52BE4"/>
    <w:rsid w:val="00A5375B"/>
    <w:rsid w:val="00A65335"/>
    <w:rsid w:val="00A73B31"/>
    <w:rsid w:val="00A7622D"/>
    <w:rsid w:val="00A77895"/>
    <w:rsid w:val="00A95FD0"/>
    <w:rsid w:val="00AA456F"/>
    <w:rsid w:val="00AB0294"/>
    <w:rsid w:val="00AD51B5"/>
    <w:rsid w:val="00AF6909"/>
    <w:rsid w:val="00B01357"/>
    <w:rsid w:val="00B32CD5"/>
    <w:rsid w:val="00B32E9F"/>
    <w:rsid w:val="00B33897"/>
    <w:rsid w:val="00B538E7"/>
    <w:rsid w:val="00B7270E"/>
    <w:rsid w:val="00B741D4"/>
    <w:rsid w:val="00B75EB4"/>
    <w:rsid w:val="00BD2038"/>
    <w:rsid w:val="00C15A70"/>
    <w:rsid w:val="00C26008"/>
    <w:rsid w:val="00C47405"/>
    <w:rsid w:val="00C5086E"/>
    <w:rsid w:val="00C637D1"/>
    <w:rsid w:val="00C65094"/>
    <w:rsid w:val="00C74176"/>
    <w:rsid w:val="00CA4EA7"/>
    <w:rsid w:val="00CA4EEC"/>
    <w:rsid w:val="00CB7B07"/>
    <w:rsid w:val="00D1273D"/>
    <w:rsid w:val="00D234A0"/>
    <w:rsid w:val="00D24A93"/>
    <w:rsid w:val="00D44392"/>
    <w:rsid w:val="00D4696F"/>
    <w:rsid w:val="00D70AC1"/>
    <w:rsid w:val="00D954AE"/>
    <w:rsid w:val="00DA237B"/>
    <w:rsid w:val="00DA4F81"/>
    <w:rsid w:val="00DD3EBE"/>
    <w:rsid w:val="00DD4C50"/>
    <w:rsid w:val="00DD7496"/>
    <w:rsid w:val="00DE0186"/>
    <w:rsid w:val="00DF4401"/>
    <w:rsid w:val="00E057DB"/>
    <w:rsid w:val="00E104F3"/>
    <w:rsid w:val="00E504C0"/>
    <w:rsid w:val="00E56918"/>
    <w:rsid w:val="00E92B61"/>
    <w:rsid w:val="00E97E4D"/>
    <w:rsid w:val="00EB1C8F"/>
    <w:rsid w:val="00EC2D6E"/>
    <w:rsid w:val="00EC4F83"/>
    <w:rsid w:val="00ED04FB"/>
    <w:rsid w:val="00ED1083"/>
    <w:rsid w:val="00ED4AD0"/>
    <w:rsid w:val="00EF7FF2"/>
    <w:rsid w:val="00F000CC"/>
    <w:rsid w:val="00F150C2"/>
    <w:rsid w:val="00F27561"/>
    <w:rsid w:val="00F32639"/>
    <w:rsid w:val="00F429E3"/>
    <w:rsid w:val="00F5641F"/>
    <w:rsid w:val="00F57328"/>
    <w:rsid w:val="00F64922"/>
    <w:rsid w:val="00F66680"/>
    <w:rsid w:val="00F75699"/>
    <w:rsid w:val="00F93BEC"/>
    <w:rsid w:val="00FA66C5"/>
    <w:rsid w:val="00FC0573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773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19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BRAMAN USLUGE d.o.o. za završne građevinske radove</izvorni_sadrzaj>
    <derivirana_varijabla naziv="DomainObject.Predmet.ProtustrankaFormated_1">  BRAMAN USLUGE d.o.o. za završne građevinske radove</derivirana_varijabla>
  </DomainObject.Predmet.ProtustrankaFormated>
  <DomainObject.Predmet.ProtustrankaFormatedOIB>
    <izvorni_sadrzaj>  BRAMAN USLUGE d.o.o. za završne građevinske radove, OIB 74199793045</izvorni_sadrzaj>
    <derivirana_varijabla naziv="DomainObject.Predmet.ProtustrankaFormatedOIB_1">  BRAMAN USLUGE d.o.o. za završne građevinske radove, OIB 74199793045</derivirana_varijabla>
  </DomainObject.Predmet.ProtustrankaFormatedOIB>
  <DomainObject.Predmet.ProtustrankaFormatedWithAdress>
    <izvorni_sadrzaj> BRAMAN USLUGE d.o.o. za završne građevinske radove, Bana Josipa Jelačića 11, 34310 Pleternica</izvorni_sadrzaj>
    <derivirana_varijabla naziv="DomainObject.Predmet.ProtustrankaFormatedWithAdress_1"> BRAMAN USLUGE d.o.o. za završne građevinske radove,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</izvorni_sadrzaj>
    <derivirana_varijabla naziv="DomainObject.Predmet.ProtustrankaWithAdress_1">BRAMAN USLUGE d.o.o. za završne građevinske radove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</izvorni_sadrzaj>
    <derivirana_varijabla naziv="DomainObject.Predmet.ProtustrankaWithAdressOIB_1">BRAMAN USLUGE d.o.o. za završne građevinske radove, OIB 74199793045, Bana Josipa Jelačića 11, 34310 Pleternica</derivirana_varijabla>
  </DomainObject.Predmet.ProtustrankaWithAdressOIB>
  <DomainObject.Predmet.ProtustrankaNazivFormated>
    <izvorni_sadrzaj>BRAMAN USLUGE d.o.o. za završne građevinske radove</izvorni_sadrzaj>
    <derivirana_varijabla naziv="DomainObject.Predmet.ProtustrankaNazivFormated_1">BRAMAN USLUGE d.o.o. za završne građevinske radove</derivirana_varijabla>
  </DomainObject.Predmet.ProtustrankaNazivFormated>
  <DomainObject.Predmet.ProtustrankaNazivFormatedOIB>
    <izvorni_sadrzaj>BRAMAN USLUGE d.o.o. za završne građevinske radove, OIB 74199793045</izvorni_sadrzaj>
    <derivirana_varijabla naziv="DomainObject.Predmet.ProtustrankaNazivFormatedOIB_1">BRAMAN USLUGE d.o.o. za završne građevinske radove,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</izvorni_sadrzaj>
    <derivirana_varijabla naziv="DomainObject.Predmet.ProtuStrankaListFormated_1">
      <item>BRAMAN USLUGE d.o.o. za završne građevinske radove</item>
    </derivirana_varijabla>
  </DomainObject.Predmet.ProtuStrankaListFormated>
  <DomainObject.Predmet.ProtuStrankaListFormatedOIB>
    <izvorni_sadrzaj>
      <item>BRAMAN USLUGE d.o.o. za završne građevinske radove, OIB 74199793045</item>
    </izvorni_sadrzaj>
    <derivirana_varijabla naziv="DomainObject.Predmet.ProtuStrankaListFormatedOIB_1">
      <item>BRAMAN USLUGE d.o.o. za završne građevinske radove,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</izvorni_sadrzaj>
    <derivirana_varijabla naziv="DomainObject.Predmet.ProtuStrankaListNazivFormated_1">
      <item>BRAMAN USLUGE d.o.o. za završne građevinske radove</item>
    </derivirana_varijabla>
  </DomainObject.Predmet.ProtuStrankaListNazivFormated>
  <DomainObject.Predmet.ProtuStrankaListNazivFormatedOIB>
    <izvorni_sadrzaj>
      <item>BRAMAN USLUGE d.o.o. za završne građevinske radove, OIB 74199793045</item>
    </izvorni_sadrzaj>
    <derivirana_varijabla naziv="DomainObject.Predmet.ProtuStrankaListNazivFormatedOIB_1">
      <item>BRAMAN USLUGE d.o.o. za završne građevinske radove,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</izvorni_sadrzaj>
    <derivirana_varijabla naziv="DomainObject.Predmet.ProtustrankaIDrugi_1">BRAMAN USLUGE d.o.o. za završne građevinske radove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</izvorni_sadrzaj>
    <derivirana_varijabla naziv="DomainObject.Predmet.ProtustrankaIDrugiAdressOIB_1">BRAMAN USLUGE d.o.o. za završne građevinske radove, OIB 74199793045, Bana Josipa Jelačića 11,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7839D-1C4D-4BD6-B68A-BEE4046E85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371</properties:Words>
  <properties:Characters>2000</properties:Characters>
  <properties:Lines>62</properties:Lines>
  <properties:Paragraphs>25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2018-11-14T07:32:00Z</dcterms:created>
  <dc:creator>marija jankovic</dc:creator>
  <cp:lastModifiedBy>wsadmin</cp:lastModifiedBy>
  <cp:lastPrinted>2018-12-10T10:38:00Z</cp:lastPrinted>
  <dcterms:modified xmlns:xsi="http://www.w3.org/2001/XMLSchema-instance" xsi:type="dcterms:W3CDTF">2018-12-10T10:38:00Z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