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dbe1" w14:paraId="6d5dbe1" w:rsidRDefault="000C5C65" w:rsidP="00597F65" w:rsidR="00597F65">
      <w:pPr>
        <w:jc w:val="right"/>
        <w15:collapsed w:val="false"/>
      </w:pPr>
      <w:r>
        <w:t xml:space="preserve">6 </w:t>
      </w:r>
      <w:r w:rsidR="002D77B4">
        <w:t>St-</w:t>
      </w:r>
      <w:r w:rsidR="009C11E9">
        <w:t>1587</w:t>
      </w:r>
      <w:r w:rsidR="00B207A3">
        <w:t>/</w:t>
      </w:r>
      <w:r w:rsidR="005C2BFC">
        <w:t>17</w:t>
      </w:r>
      <w:r w:rsidR="00B207A3">
        <w:t>-</w:t>
      </w:r>
      <w:r w:rsidR="009C11E9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</w:r>
      <w:r w:rsidR="0033621D" w:rsidRPr="003D4D89">
        <w:t xml:space="preserve">Trgovački sud u Osijeku, po stečajnoj sutkinji Nadi Roso, </w:t>
      </w:r>
      <w:r w:rsidR="0033621D" w:rsidRPr="003D4D89">
        <w:rPr>
          <w:color w:val="000000"/>
        </w:rPr>
        <w:t xml:space="preserve">u stečajnom postupku predlagatelja-vjerovnika: RH Ministarstvo financija, Porezna uprava, Područni ured Slavonija i Baranja OIB: 18683136487 zastupana po Županijsko državnom odvjetništvu u </w:t>
      </w:r>
      <w:r w:rsidR="0033621D">
        <w:rPr>
          <w:color w:val="000000"/>
        </w:rPr>
        <w:t xml:space="preserve">Osijeku </w:t>
      </w:r>
      <w:r w:rsidR="0033621D" w:rsidRPr="003D4D89">
        <w:rPr>
          <w:color w:val="000000"/>
        </w:rPr>
        <w:t xml:space="preserve">za otvaranje stečajnog postupka nad dužnikom </w:t>
      </w:r>
      <w:proofErr w:type="spellStart"/>
      <w:r w:rsidR="009C11E9">
        <w:t>Mikodanić</w:t>
      </w:r>
      <w:proofErr w:type="spellEnd"/>
      <w:r w:rsidR="009C11E9">
        <w:t xml:space="preserve"> usluge j.d.o.o. za trgovinu i usluge, Osijek, </w:t>
      </w:r>
      <w:proofErr w:type="spellStart"/>
      <w:r w:rsidR="009C11E9">
        <w:t>Gornjodravska</w:t>
      </w:r>
      <w:proofErr w:type="spellEnd"/>
      <w:r w:rsidR="009C11E9">
        <w:t xml:space="preserve"> obala 91, MBS: 030151748, OIB: 00910717353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C11E9">
        <w:t>27</w:t>
      </w:r>
      <w:r w:rsidR="00615950">
        <w:t xml:space="preserve">. </w:t>
      </w:r>
      <w:r w:rsidR="00367323">
        <w:t>studenoga</w:t>
      </w:r>
      <w:r w:rsidR="002D77B4">
        <w:t xml:space="preserve"> 201</w:t>
      </w:r>
      <w:r w:rsidR="000F4E5B">
        <w:t>7</w:t>
      </w:r>
      <w:r w:rsidR="002D77B4">
        <w:t xml:space="preserve">.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9C11E9">
        <w:t>Mikodanić</w:t>
      </w:r>
      <w:proofErr w:type="spellEnd"/>
      <w:r w:rsidR="009C11E9">
        <w:t xml:space="preserve"> usluge j.d.o.o. za trgovinu i usluge, Osijek, </w:t>
      </w:r>
      <w:proofErr w:type="spellStart"/>
      <w:r w:rsidR="009C11E9">
        <w:t>Gornjodravska</w:t>
      </w:r>
      <w:proofErr w:type="spellEnd"/>
      <w:r w:rsidR="009C11E9">
        <w:t xml:space="preserve"> obala 91, MBS: 030151748, OIB: 00910717353</w:t>
      </w:r>
      <w:r>
        <w:rPr>
          <w:b/>
        </w:rPr>
        <w:t xml:space="preserve">.  </w:t>
      </w:r>
      <w:r w:rsidR="00564A5D">
        <w:rPr>
          <w:b/>
        </w:rPr>
        <w:t xml:space="preserve"> </w:t>
      </w:r>
      <w:r w:rsidR="00367323">
        <w:rPr>
          <w:b/>
        </w:rPr>
        <w:t xml:space="preserve"> </w:t>
      </w:r>
      <w:r w:rsidR="009C11E9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C11E9">
        <w:t>31</w:t>
      </w:r>
      <w:r w:rsidRPr="00006672">
        <w:t xml:space="preserve">. </w:t>
      </w:r>
      <w:r w:rsidR="00367323">
        <w:t>siječnja</w:t>
      </w:r>
      <w:r w:rsidRPr="00006672">
        <w:t xml:space="preserve"> 201</w:t>
      </w:r>
      <w:r w:rsidR="00367323">
        <w:t>8</w:t>
      </w:r>
      <w:r w:rsidRPr="00006672">
        <w:t xml:space="preserve">. u </w:t>
      </w:r>
      <w:r w:rsidR="009C11E9">
        <w:t>10</w:t>
      </w:r>
      <w:r>
        <w:t>,</w:t>
      </w:r>
      <w:r w:rsidR="009C11E9">
        <w:t>15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367323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u osobi Blanka </w:t>
      </w:r>
      <w:proofErr w:type="spellStart"/>
      <w:r>
        <w:t>Gambiraža</w:t>
      </w:r>
      <w:proofErr w:type="spellEnd"/>
      <w:r w:rsidR="00B2682E">
        <w:t>,</w:t>
      </w:r>
      <w:r>
        <w:t xml:space="preserve"> </w:t>
      </w:r>
      <w:proofErr w:type="spellStart"/>
      <w:r>
        <w:t>Šamačka</w:t>
      </w:r>
      <w:proofErr w:type="spellEnd"/>
      <w:r>
        <w:t xml:space="preserve"> 9/1 Osijek, OIB 81085118009</w:t>
      </w:r>
      <w:r w:rsidR="005C2BFC" w:rsidRPr="006B0D72">
        <w:rPr>
          <w:b/>
        </w:rPr>
        <w:t>.</w:t>
      </w:r>
      <w:r w:rsidR="005C2BFC">
        <w:rPr>
          <w:b/>
        </w:rPr>
        <w:t xml:space="preserve"> 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</w:t>
      </w:r>
      <w:r w:rsidR="005C2BFC">
        <w:t xml:space="preserve"> stečajn</w:t>
      </w:r>
      <w:r>
        <w:t>a</w:t>
      </w:r>
      <w:r w:rsidR="005C2BFC">
        <w:t xml:space="preserve"> upravitelj</w:t>
      </w:r>
      <w:r>
        <w:t>ica</w:t>
      </w:r>
      <w:r w:rsidR="005C2BFC">
        <w:t xml:space="preserve"> duž</w:t>
      </w:r>
      <w:r>
        <w:t>na</w:t>
      </w:r>
      <w:r w:rsidR="005C2BFC"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 stečajna</w:t>
      </w:r>
      <w:r w:rsidR="005C2BFC">
        <w:t xml:space="preserve"> upravitelj</w:t>
      </w:r>
      <w:r>
        <w:t>ica</w:t>
      </w:r>
      <w:r w:rsidR="005C2BFC">
        <w:t xml:space="preserve"> ovlašten</w:t>
      </w:r>
      <w:r>
        <w:t>a</w:t>
      </w:r>
      <w:r w:rsidR="005C2BFC">
        <w:t xml:space="preserve">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367323">
        <w:t>j</w:t>
      </w:r>
      <w:r>
        <w:t xml:space="preserve"> stečajno</w:t>
      </w:r>
      <w:r w:rsidR="00367323">
        <w:t>j</w:t>
      </w:r>
      <w:r>
        <w:t xml:space="preserve"> upravitelj</w:t>
      </w:r>
      <w:r w:rsidR="00367323">
        <w:t>ici</w:t>
      </w:r>
      <w:r>
        <w:t xml:space="preserve"> dopustiti uvid u knjige i svu poslovnu dokumentaciju dužnika, pružiti </w:t>
      </w:r>
      <w:r w:rsidR="00367323">
        <w:t>joj</w:t>
      </w:r>
      <w:r>
        <w:t xml:space="preserve"> sve potrebne obavijesti, pod prijetnjom zakonskih posljedica.</w:t>
      </w:r>
    </w:p>
    <w:p w:rsidRDefault="000F3513" w:rsidP="005C2BFC" w:rsidR="005C2BFC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33621D" w:rsidR="0033621D">
      <w:pPr>
        <w:pStyle w:val="Tijeloteksta"/>
      </w:pPr>
      <w:r>
        <w:tab/>
      </w:r>
      <w:r w:rsidR="0033621D" w:rsidRPr="003D4D89">
        <w:t>Predlagatelj</w:t>
      </w:r>
      <w:r w:rsidR="0033621D">
        <w:t xml:space="preserve">i </w:t>
      </w:r>
      <w:r w:rsidR="0033621D" w:rsidRPr="003D4D89">
        <w:t>vjerovni</w:t>
      </w:r>
      <w:r w:rsidR="0033621D">
        <w:t>k</w:t>
      </w:r>
      <w:r w:rsidR="0033621D" w:rsidRPr="003D4D89">
        <w:t xml:space="preserve"> </w:t>
      </w:r>
      <w:r w:rsidR="0033621D" w:rsidRPr="003D4D89">
        <w:rPr>
          <w:color w:val="000000"/>
        </w:rPr>
        <w:t xml:space="preserve">RH Ministarstvo financija, Porezna uprava, Područni ured Slavonija i Baranja </w:t>
      </w:r>
      <w:r w:rsidR="0033621D">
        <w:rPr>
          <w:color w:val="000000"/>
        </w:rPr>
        <w:t>Osijek</w:t>
      </w:r>
      <w:r w:rsidR="0033621D" w:rsidRPr="003D4D89">
        <w:rPr>
          <w:color w:val="000000"/>
        </w:rPr>
        <w:t xml:space="preserve"> OIB: 18683136487 zastupana po Županijsko državnom odvjetništvu u </w:t>
      </w:r>
      <w:r w:rsidR="0033621D">
        <w:rPr>
          <w:color w:val="000000"/>
        </w:rPr>
        <w:t>Osijeku</w:t>
      </w:r>
      <w:r w:rsidR="0033621D" w:rsidRPr="003D4D89">
        <w:t xml:space="preserve">, dana </w:t>
      </w:r>
      <w:r w:rsidR="0033621D">
        <w:t>26</w:t>
      </w:r>
      <w:r w:rsidR="0033621D" w:rsidRPr="003D4D89">
        <w:t>.</w:t>
      </w:r>
      <w:r w:rsidR="0033621D">
        <w:t xml:space="preserve"> lipnja</w:t>
      </w:r>
      <w:r w:rsidR="0033621D" w:rsidRPr="003D4D89">
        <w:t xml:space="preserve"> 2017. </w:t>
      </w:r>
      <w:r w:rsidR="0033621D">
        <w:t xml:space="preserve">podnijela je </w:t>
      </w:r>
      <w:r w:rsidR="0033621D" w:rsidRPr="003D4D89">
        <w:t xml:space="preserve">na propisanom obrascu prijedlog za </w:t>
      </w:r>
    </w:p>
    <w:p w:rsidRDefault="0033621D" w:rsidP="0033621D" w:rsidR="0033621D">
      <w:pPr>
        <w:pStyle w:val="Tijeloteksta"/>
      </w:pPr>
    </w:p>
    <w:p w:rsidRDefault="0033621D" w:rsidP="0033621D" w:rsidR="0033621D">
      <w:pPr>
        <w:pStyle w:val="Tijeloteksta"/>
      </w:pPr>
    </w:p>
    <w:p w:rsidRDefault="0033621D" w:rsidP="0033621D" w:rsidR="0033621D" w:rsidRPr="003D4D89">
      <w:pPr>
        <w:jc w:val="right"/>
      </w:pPr>
      <w:r>
        <w:t>6</w:t>
      </w:r>
      <w:r w:rsidRPr="003D4D89">
        <w:t xml:space="preserve"> St-</w:t>
      </w:r>
      <w:r>
        <w:t>1587</w:t>
      </w:r>
      <w:r w:rsidRPr="003D4D89">
        <w:t>/17-</w:t>
      </w:r>
      <w:r>
        <w:t>8</w:t>
      </w:r>
    </w:p>
    <w:p w:rsidRDefault="0033621D" w:rsidP="0033621D" w:rsidR="0033621D">
      <w:pPr>
        <w:pStyle w:val="Tijeloteksta"/>
      </w:pPr>
    </w:p>
    <w:p w:rsidRDefault="0033621D" w:rsidP="0033621D" w:rsidR="0033621D">
      <w:pPr>
        <w:pStyle w:val="Tijeloteksta"/>
      </w:pPr>
    </w:p>
    <w:p w:rsidRDefault="0033621D" w:rsidP="0033621D" w:rsidR="0033621D">
      <w:pPr>
        <w:pStyle w:val="Tijeloteksta"/>
      </w:pPr>
    </w:p>
    <w:p w:rsidRDefault="0033621D" w:rsidP="0033621D" w:rsidR="0033621D">
      <w:pPr>
        <w:pStyle w:val="Tijeloteksta"/>
      </w:pPr>
      <w:r w:rsidRPr="003D4D89">
        <w:t xml:space="preserve">otvaranje  stečajnog postupka nad dužnikom </w:t>
      </w:r>
      <w:proofErr w:type="spellStart"/>
      <w:r>
        <w:t>Mikodanić</w:t>
      </w:r>
      <w:proofErr w:type="spellEnd"/>
      <w:r>
        <w:t xml:space="preserve"> usluge j.d.o.o. za trgovinu i usluge, Osijek, </w:t>
      </w:r>
      <w:proofErr w:type="spellStart"/>
      <w:r>
        <w:t>Gornjodravska</w:t>
      </w:r>
      <w:proofErr w:type="spellEnd"/>
      <w:r>
        <w:t xml:space="preserve"> obala 91, MBS: 030151748, OIB: 00910717353.</w:t>
      </w:r>
    </w:p>
    <w:p w:rsidRDefault="0033621D" w:rsidP="0033621D" w:rsidR="0033621D">
      <w:pPr>
        <w:jc w:val="right"/>
      </w:pPr>
      <w:r>
        <w:t xml:space="preserve"> </w:t>
      </w:r>
    </w:p>
    <w:p w:rsidRDefault="0033621D" w:rsidP="0033621D" w:rsidR="0033621D" w:rsidRPr="003D4D89">
      <w:pPr>
        <w:pStyle w:val="Tijeloteksta"/>
        <w:ind w:firstLine="708"/>
      </w:pPr>
      <w:r w:rsidRPr="003D4D89">
        <w:t xml:space="preserve">U prijedlogu </w:t>
      </w:r>
      <w:r w:rsidRPr="003D4D89">
        <w:rPr>
          <w:color w:val="000000"/>
        </w:rPr>
        <w:t xml:space="preserve">RH Ministarstvo financija, Porezna uprava, Područni ured Slavonija i Baranja </w:t>
      </w:r>
      <w:r>
        <w:rPr>
          <w:color w:val="000000"/>
        </w:rPr>
        <w:t>Osijek</w:t>
      </w:r>
      <w:r w:rsidRPr="003D4D89">
        <w:rPr>
          <w:color w:val="000000"/>
        </w:rPr>
        <w:t xml:space="preserve"> OIB: 18683136487 zastupana po Županijsko državnom odvjetništvu u </w:t>
      </w:r>
      <w:r>
        <w:rPr>
          <w:color w:val="000000"/>
        </w:rPr>
        <w:t xml:space="preserve">Osijeku </w:t>
      </w:r>
      <w:r w:rsidRPr="003D4D89">
        <w:t>navod</w:t>
      </w:r>
      <w:r>
        <w:t xml:space="preserve">i </w:t>
      </w:r>
      <w:r w:rsidRPr="003D4D89">
        <w:t xml:space="preserve"> da </w:t>
      </w:r>
      <w:r>
        <w:t xml:space="preserve">prema dužniku imaju tražbinu a da je dužnik nesposoban za plaćanje o čemu u spis dostavljaju materijalnu dokumentaciju. </w:t>
      </w:r>
    </w:p>
    <w:p w:rsidRDefault="0033621D" w:rsidP="0033621D" w:rsidR="0033621D" w:rsidRPr="003D4D89">
      <w:pPr>
        <w:pStyle w:val="Tijeloteksta"/>
      </w:pPr>
      <w:r>
        <w:t xml:space="preserve"> </w:t>
      </w:r>
    </w:p>
    <w:p w:rsidRDefault="0033621D" w:rsidP="0033621D" w:rsidR="0033621D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33621D" w:rsidP="0033621D" w:rsidR="0033621D" w:rsidRPr="003D4D89">
      <w:pPr>
        <w:jc w:val="both"/>
      </w:pPr>
      <w:r w:rsidRPr="003D4D89">
        <w:t xml:space="preserve"> </w:t>
      </w:r>
    </w:p>
    <w:p w:rsidRDefault="0033621D" w:rsidP="0033621D" w:rsidR="0033621D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>
        <w:t xml:space="preserve">Blanka </w:t>
      </w:r>
      <w:proofErr w:type="spellStart"/>
      <w:r>
        <w:t>Gambiraža</w:t>
      </w:r>
      <w:proofErr w:type="spellEnd"/>
      <w:r>
        <w:t xml:space="preserve"> iz Osijeka</w:t>
      </w:r>
      <w:r w:rsidRPr="003D4D89">
        <w:t xml:space="preserve"> (automatski odabir), radi utvrđivanja stanja imovine dužnika, nakon čega stečajni sudac može donijeti odluku u ovom postupku.</w:t>
      </w:r>
    </w:p>
    <w:p w:rsidRDefault="0033621D" w:rsidP="0033621D" w:rsidR="0033621D" w:rsidRPr="003D4D89">
      <w:pPr>
        <w:pStyle w:val="Tijeloteksta"/>
        <w:rPr>
          <w:bCs/>
        </w:rPr>
      </w:pPr>
    </w:p>
    <w:p w:rsidRDefault="0033621D" w:rsidP="0033621D" w:rsidR="0033621D" w:rsidRPr="003D4D89">
      <w:pPr>
        <w:pStyle w:val="Tijeloteksta"/>
        <w:rPr>
          <w:bCs/>
        </w:rPr>
      </w:pPr>
    </w:p>
    <w:p w:rsidRDefault="000C5C65" w:rsidP="0033621D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C11E9">
        <w:t>27</w:t>
      </w:r>
      <w:r>
        <w:t xml:space="preserve">. </w:t>
      </w:r>
      <w:r w:rsidR="00367323">
        <w:t>studenoga</w:t>
      </w:r>
      <w:r>
        <w:t xml:space="preserve"> 2017. </w:t>
      </w:r>
    </w:p>
    <w:p w:rsidRDefault="000C5C65" w:rsidP="000C5C65" w:rsidR="000C5C65">
      <w:pPr>
        <w:pStyle w:val="Tijeloteksta"/>
        <w:jc w:val="center"/>
      </w:pPr>
    </w:p>
    <w:p w:rsidRDefault="00367323" w:rsidP="000C5C65" w:rsidR="000C5C65">
      <w:pPr>
        <w:pStyle w:val="Tijeloteksta"/>
        <w:jc w:val="center"/>
      </w:pPr>
      <w:r>
        <w:t xml:space="preserve"> </w:t>
      </w: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 xml:space="preserve">Protiv ovog rješenja nije dopuštena posebna žalba (čl. </w:t>
      </w:r>
      <w:r w:rsidR="003443A0">
        <w:t>115</w:t>
      </w:r>
      <w:bookmarkStart w:name="_GoBack" w:id="0"/>
      <w:bookmarkEnd w:id="0"/>
      <w:r>
        <w:t>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</w:t>
      </w:r>
      <w:r w:rsidR="0033621D">
        <w:t>ŽDO /7-8/</w:t>
      </w:r>
      <w:r>
        <w:t xml:space="preserve">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9C11E9">
        <w:t>31</w:t>
      </w:r>
      <w:r w:rsidR="00367323">
        <w:t>/1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102" w:rsidR="00694102">
      <w:r>
        <w:separator/>
      </w:r>
    </w:p>
  </w:endnote>
  <w:endnote w:id="0" w:type="continuationSeparator">
    <w:p w:rsidRDefault="00694102" w:rsidR="00694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102" w:rsidR="00694102">
      <w:r>
        <w:separator/>
      </w:r>
    </w:p>
  </w:footnote>
  <w:footnote w:id="0" w:type="continuationSeparator">
    <w:p w:rsidRDefault="00694102" w:rsidR="00694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60FC7"/>
    <w:rsid w:val="00070D0F"/>
    <w:rsid w:val="00072F6E"/>
    <w:rsid w:val="00094230"/>
    <w:rsid w:val="00096377"/>
    <w:rsid w:val="000C20F1"/>
    <w:rsid w:val="000C5C65"/>
    <w:rsid w:val="000E414B"/>
    <w:rsid w:val="000F2CEE"/>
    <w:rsid w:val="000F3513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3621D"/>
    <w:rsid w:val="003443A0"/>
    <w:rsid w:val="00347D31"/>
    <w:rsid w:val="00366021"/>
    <w:rsid w:val="00367323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1A91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94102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29E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1E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64D"/>
    <w:rsid w:val="00AF0E4E"/>
    <w:rsid w:val="00B00E84"/>
    <w:rsid w:val="00B207A3"/>
    <w:rsid w:val="00B2682E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74E02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06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06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St-1587/2017-3</izvorni_sadrzaj>
    <derivirana_varijabla naziv="DomainObject.Oznaka_1">St-1587/2017-3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St-1587/2017-3</izvorni_sadrzaj>
    <derivirana_varijabla naziv="DomainObject.PoslovniBrojDokumenta_1">St-1587/2017-3</derivirana_varijabla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C69D9-980F-4536-B646-0B930C3A9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2787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2017-11-27T09:34:00Z</dcterms:created>
  <dc:creator>hermanj</dc:creator>
  <cp:lastModifiedBy>Snježana Markotić Jurić</cp:lastModifiedBy>
  <cp:lastPrinted>2017-11-27T09:33:00Z</cp:lastPrinted>
  <dcterms:modified xmlns:xsi="http://www.w3.org/2001/XMLSchema-instance" xsi:type="dcterms:W3CDTF">2017-11-27T09:38:00Z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St-1587/2017-3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