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1a17" w14:paraId="a5f1a1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B1AA8">
        <w:rPr>
          <w:rFonts w:cs="Times New Roman" w:hAnsi="Times New Roman" w:ascii="Times New Roman"/>
          <w:sz w:val="24"/>
        </w:rPr>
        <w:t>241</w:t>
      </w:r>
      <w:r w:rsidR="0002391D">
        <w:rPr>
          <w:rFonts w:cs="Times New Roman" w:hAnsi="Times New Roman" w:ascii="Times New Roman"/>
          <w:sz w:val="24"/>
        </w:rPr>
        <w:t>/17-7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9779DC" w:rsidRPr="005D7E57">
        <w:t>FINA-Regionalni centar Zagreb za pokretanje stečajnog postupka nad dužnikom</w:t>
      </w:r>
      <w:r w:rsidR="00D7308A" w:rsidRPr="00D7308A">
        <w:t xml:space="preserve"> </w:t>
      </w:r>
      <w:r w:rsidR="00D7308A" w:rsidRPr="004E6ABE">
        <w:t>FASADER d.o.o.</w:t>
      </w:r>
      <w:r w:rsidR="00D7308A">
        <w:t xml:space="preserve"> Pešćenica, Zagrebačka 69   MBS:</w:t>
      </w:r>
      <w:r w:rsidR="00D7308A" w:rsidRPr="004E6ABE">
        <w:t xml:space="preserve"> 120009623</w:t>
      </w:r>
      <w:r w:rsidR="00D7308A">
        <w:t xml:space="preserve"> OIB:</w:t>
      </w:r>
      <w:r w:rsidR="00D7308A" w:rsidRPr="004E6ABE">
        <w:t xml:space="preserve"> 27691960084</w:t>
      </w:r>
      <w:r w:rsidR="00D7308A">
        <w:t xml:space="preserve"> </w:t>
      </w:r>
      <w:r w:rsidRPr="003566B3">
        <w:t>dana</w:t>
      </w:r>
      <w:r w:rsidR="00965062">
        <w:t xml:space="preserve"> </w:t>
      </w:r>
      <w:r w:rsidR="006E25C3">
        <w:t>6.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779DC" w:rsidRPr="005D7E57">
        <w:t>FINA-Regionalni centar Zagreb za pokretanje stečajnog postupka nad dužnikom</w:t>
      </w:r>
      <w:r w:rsidR="006E25C3" w:rsidRPr="006E25C3">
        <w:t xml:space="preserve"> </w:t>
      </w:r>
      <w:r w:rsidR="00D7308A" w:rsidRPr="004E6ABE">
        <w:t>FASADER d.o.o.</w:t>
      </w:r>
      <w:r w:rsidR="00D7308A">
        <w:t xml:space="preserve"> Pešćenica, Zagrebačka 69   MBS:</w:t>
      </w:r>
      <w:r w:rsidR="00D7308A" w:rsidRPr="004E6ABE">
        <w:t xml:space="preserve"> 120009623</w:t>
      </w:r>
      <w:r w:rsidR="00D7308A">
        <w:t xml:space="preserve"> OIB:</w:t>
      </w:r>
      <w:r w:rsidR="00D7308A" w:rsidRPr="004E6ABE">
        <w:t xml:space="preserve"> 27691960084</w:t>
      </w:r>
      <w:r w:rsidR="00D7308A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E25C3">
        <w:rPr>
          <w:bCs/>
        </w:rPr>
        <w:t>2</w:t>
      </w:r>
      <w:r w:rsidR="00C548DC">
        <w:rPr>
          <w:bCs/>
        </w:rPr>
        <w:t>41</w:t>
      </w:r>
      <w:r w:rsidR="00D7308A">
        <w:rPr>
          <w:bCs/>
        </w:rPr>
        <w:t>17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7308A">
        <w:t>23. siječnja 2017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D7308A" w:rsidRPr="004E6ABE">
        <w:t>FASADER d.o.o.</w:t>
      </w:r>
      <w:r w:rsidR="00D7308A">
        <w:t xml:space="preserve"> Pešćenica, Zagrebačka 69   MBS:</w:t>
      </w:r>
      <w:r w:rsidR="00D7308A" w:rsidRPr="004E6ABE">
        <w:t xml:space="preserve"> 120009623</w:t>
      </w:r>
      <w:r w:rsidR="00D7308A">
        <w:t xml:space="preserve"> OIB:</w:t>
      </w:r>
      <w:r w:rsidR="00D7308A" w:rsidRPr="004E6ABE">
        <w:t xml:space="preserve"> 27691960084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E25C3">
        <w:t>110</w:t>
      </w:r>
      <w:r w:rsidR="0023403D" w:rsidRPr="00307A7F">
        <w:t xml:space="preserve"> st</w:t>
      </w:r>
      <w:r w:rsidR="006E25C3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6E25C3">
        <w:t>1</w:t>
      </w:r>
      <w:r w:rsidR="009779DC">
        <w:t>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D7308A">
        <w:t>46.976,04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7308A">
        <w:rPr>
          <w:bCs/>
        </w:rPr>
        <w:t>3. veljače 2017.</w:t>
      </w:r>
      <w:r>
        <w:rPr>
          <w:bCs/>
        </w:rPr>
        <w:t xml:space="preserve">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E25C3">
        <w:rPr>
          <w:noProof w:val="false"/>
        </w:rPr>
        <w:t>6.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C548D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548DC" w:rsidR="00C548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548DC" w:rsidP="00C548DC" w:rsidR="00C548D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548D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C548D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8D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7B1AA8">
      <w:rPr>
        <w:noProof w:val="false"/>
      </w:rPr>
      <w:t>241</w:t>
    </w:r>
    <w:r w:rsidR="00D7308A">
      <w:rPr>
        <w:noProof w:val="false"/>
      </w:rPr>
      <w:t>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2391D"/>
    <w:rsid w:val="00073C71"/>
    <w:rsid w:val="0015645C"/>
    <w:rsid w:val="001C6B43"/>
    <w:rsid w:val="00230F67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6E25C3"/>
    <w:rsid w:val="007A5DAF"/>
    <w:rsid w:val="007B1AA8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548DC"/>
    <w:rsid w:val="00CB121F"/>
    <w:rsid w:val="00CC4CC9"/>
    <w:rsid w:val="00D34569"/>
    <w:rsid w:val="00D51262"/>
    <w:rsid w:val="00D7308A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8D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8D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FASADER d.o.o.</izvorni_sadrzaj>
    <derivirana_varijabla naziv="DomainObject.Predmet.ProtustrankaFormated_1">  FASADER d.o.o.</derivirana_varijabla>
  </DomainObject.Predmet.ProtustrankaFormated>
  <DomainObject.Predmet.ProtustrankaFormatedOIB>
    <izvorni_sadrzaj>  FASADER d.o.o., OIB 27691960084</izvorni_sadrzaj>
    <derivirana_varijabla naziv="DomainObject.Predmet.ProtustrankaFormatedOIB_1">  FASADER d.o.o., OIB 27691960084</derivirana_varijabla>
  </DomainObject.Predmet.ProtustrankaFormatedOIB>
  <DomainObject.Predmet.ProtustrankaFormatedWithAdress>
    <izvorni_sadrzaj> FASADER d.o.o., Zagrebačka 69, 44272 Pešćenica</izvorni_sadrzaj>
    <derivirana_varijabla naziv="DomainObject.Predmet.ProtustrankaFormatedWithAdress_1"> FASADER d.o.o., Zagrebačka 69, 44272 Pešćenica</derivirana_varijabla>
  </DomainObject.Predmet.ProtustrankaFormatedWithAdress>
  <DomainObject.Predmet.ProtustrankaFormatedWithAdressOIB>
    <izvorni_sadrzaj> FASADER d.o.o., OIB 27691960084, Zagrebačka 69, 44272 Pešćenica</izvorni_sadrzaj>
    <derivirana_varijabla naziv="DomainObject.Predmet.ProtustrankaFormatedWithAdressOIB_1"> FASADER d.o.o., OIB 27691960084, Zagrebačka 69, 44272 Pešćenica</derivirana_varijabla>
  </DomainObject.Predmet.ProtustrankaFormatedWithAdressOIB>
  <DomainObject.Predmet.ProtustrankaWithAdress>
    <izvorni_sadrzaj>FASADER d.o.o. Zagrebačka 69, 44272 Pešćenica</izvorni_sadrzaj>
    <derivirana_varijabla naziv="DomainObject.Predmet.ProtustrankaWithAdress_1">FASADER d.o.o. Zagrebačka 69, 44272 Pešćenica</derivirana_varijabla>
  </DomainObject.Predmet.ProtustrankaWithAdress>
  <DomainObject.Predmet.ProtustrankaWithAdressOIB>
    <izvorni_sadrzaj>FASADER d.o.o., OIB 27691960084, Zagrebačka 69, 44272 Pešćenica</izvorni_sadrzaj>
    <derivirana_varijabla naziv="DomainObject.Predmet.ProtustrankaWithAdressOIB_1">FASADER d.o.o., OIB 27691960084, Zagrebačka 69, 44272 Pešćenica</derivirana_varijabla>
  </DomainObject.Predmet.ProtustrankaWithAdressOIB>
  <DomainObject.Predmet.ProtustrankaNazivFormated>
    <izvorni_sadrzaj>FASADER d.o.o.</izvorni_sadrzaj>
    <derivirana_varijabla naziv="DomainObject.Predmet.ProtustrankaNazivFormated_1">FASADER d.o.o.</derivirana_varijabla>
  </DomainObject.Predmet.ProtustrankaNazivFormated>
  <DomainObject.Predmet.ProtustrankaNazivFormatedOIB>
    <izvorni_sadrzaj>FASADER d.o.o., OIB 27691960084</izvorni_sadrzaj>
    <derivirana_varijabla naziv="DomainObject.Predmet.ProtustrankaNazivFormatedOIB_1">FASADER d.o.o., OIB 27691960084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FASADER d.o.o.</item>
    </izvorni_sadrzaj>
    <derivirana_varijabla naziv="DomainObject.Predmet.ProtuStrankaListFormated_1">
      <item>FASADER d.o.o.</item>
    </derivirana_varijabla>
  </DomainObject.Predmet.ProtuStrankaListFormated>
  <DomainObject.Predmet.ProtuStrankaListFormatedOIB>
    <izvorni_sadrzaj>
      <item>FASADER d.o.o., OIB 27691960084</item>
    </izvorni_sadrzaj>
    <derivirana_varijabla naziv="DomainObject.Predmet.ProtuStrankaListFormatedOIB_1">
      <item>FASADER d.o.o., OIB 27691960084</item>
    </derivirana_varijabla>
  </DomainObject.Predmet.ProtuStrankaListFormatedOIB>
  <DomainObject.Predmet.ProtuStrankaListFormatedWithAdress>
    <izvorni_sadrzaj>
      <item>FASADER d.o.o., Zagrebačka 69, 44272 Pešćenica</item>
    </izvorni_sadrzaj>
    <derivirana_varijabla naziv="DomainObject.Predmet.ProtuStrankaListFormatedWithAdress_1">
      <item>FASADER d.o.o., Zagrebačka 69, 44272 Pešćenica</item>
    </derivirana_varijabla>
  </DomainObject.Predmet.ProtuStrankaListFormatedWithAdress>
  <DomainObject.Predmet.ProtuStrankaListFormatedWithAdressOIB>
    <izvorni_sadrzaj>
      <item>FASADER d.o.o., OIB 27691960084, Zagrebačka 69, 44272 Pešćenica</item>
    </izvorni_sadrzaj>
    <derivirana_varijabla naziv="DomainObject.Predmet.ProtuStrankaListFormatedWithAdressOIB_1">
      <item>FASADER d.o.o., OIB 27691960084, Zagrebačka 69, 44272 Pešćenica</item>
    </derivirana_varijabla>
  </DomainObject.Predmet.ProtuStrankaListFormatedWithAdressOIB>
  <DomainObject.Predmet.ProtuStrankaListNazivFormated>
    <izvorni_sadrzaj>
      <item>FASADER d.o.o.</item>
    </izvorni_sadrzaj>
    <derivirana_varijabla naziv="DomainObject.Predmet.ProtuStrankaListNazivFormated_1">
      <item>FASADER d.o.o.</item>
    </derivirana_varijabla>
  </DomainObject.Predmet.ProtuStrankaListNazivFormated>
  <DomainObject.Predmet.ProtuStrankaListNazivFormatedOIB>
    <izvorni_sadrzaj>
      <item>FASADER d.o.o., OIB 27691960084</item>
    </izvorni_sadrzaj>
    <derivirana_varijabla naziv="DomainObject.Predmet.ProtuStrankaListNazivFormatedOIB_1">
      <item>FASADER d.o.o., OIB 27691960084</item>
    </derivirana_varijabla>
  </DomainObject.Predmet.ProtuStrankaListNazivFormatedOIB>
  <DomainObject.Predmet.OstaliListFormated>
    <izvorni_sadrzaj>
      <item>Ivica Bušić</item>
    </izvorni_sadrzaj>
    <derivirana_varijabla naziv="DomainObject.Predmet.OstaliListFormated_1">
      <item>Ivica Bušić</item>
    </derivirana_varijabla>
  </DomainObject.Predmet.OstaliListFormated>
  <DomainObject.Predmet.OstaliListFormatedOIB>
    <izvorni_sadrzaj>
      <item>Ivica Bušić, OIB 84400440045</item>
    </izvorni_sadrzaj>
    <derivirana_varijabla naziv="DomainObject.Predmet.OstaliListFormatedOIB_1">
      <item>Ivica Bušić, OIB 84400440045</item>
    </derivirana_varijabla>
  </DomainObject.Predmet.OstaliListFormatedOIB>
  <DomainObject.Predmet.OstaliListFormatedWithAdress>
    <izvorni_sadrzaj>
      <item>Ivica Bušić, Kneje 20, 10410 Kuče</item>
    </izvorni_sadrzaj>
    <derivirana_varijabla naziv="DomainObject.Predmet.OstaliListFormatedWithAdress_1">
      <item>Ivica Bušić, Kneje 20, 10410 Kuče</item>
    </derivirana_varijabla>
  </DomainObject.Predmet.OstaliListFormatedWithAdress>
  <DomainObject.Predmet.OstaliListFormatedWithAdressOIB>
    <izvorni_sadrzaj>
      <item>Ivica Bušić, OIB 84400440045, Kneje 20, 10410 Kuče</item>
    </izvorni_sadrzaj>
    <derivirana_varijabla naziv="DomainObject.Predmet.OstaliListFormatedWithAdressOIB_1">
      <item>Ivica Bušić, OIB 84400440045, Kneje 20, 10410 Kuče</item>
    </derivirana_varijabla>
  </DomainObject.Predmet.OstaliListFormatedWithAdressOIB>
  <DomainObject.Predmet.OstaliListNazivFormated>
    <izvorni_sadrzaj>
      <item>Ivica Bušić</item>
    </izvorni_sadrzaj>
    <derivirana_varijabla naziv="DomainObject.Predmet.OstaliListNazivFormated_1">
      <item>Ivica Bušić</item>
    </derivirana_varijabla>
  </DomainObject.Predmet.OstaliListNazivFormated>
  <DomainObject.Predmet.OstaliListNazivFormatedOIB>
    <izvorni_sadrzaj>
      <item>Ivica Bušić, OIB 84400440045</item>
    </izvorni_sadrzaj>
    <derivirana_varijabla naziv="DomainObject.Predmet.OstaliListNazivFormatedOIB_1">
      <item>Ivica Bušić, OIB 84400440045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FASADER d.o.o.</izvorni_sadrzaj>
    <derivirana_varijabla naziv="DomainObject.Predmet.ProtustrankaIDrugi_1">FASADER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FASADER d.o.o., OIB 27691960084, Zagrebačka 69, 44272 Pešćenica</izvorni_sadrzaj>
    <derivirana_varijabla naziv="DomainObject.Predmet.ProtustrankaIDrugiAdressOIB_1">FASADER d.o.o., OIB 27691960084, Zagrebačka 69, 44272 Pešćenica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FASADER d.o.o.</item>
      <item>Ivica Bušić</item>
    </izvorni_sadrzaj>
    <derivirana_varijabla naziv="DomainObject.Predmet.SudioniciListNaziv_1">
      <item>FINA Regionalni centar Zagreb</item>
      <item>FASADER d.o.o.</item>
      <item>Ivica Bušić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FASADER d.o.o., OIB 27691960084, Zagrebačka 69,44272 Pešćenica</item>
      <item>Ivica Bušić, OIB 84400440045, Kneje 20,10410 Kuče</item>
    </izvorni_sadrzaj>
    <derivirana_varijabla naziv="DomainObject.Predmet.SudioniciListAdressOIB_1">
      <item>FINA Regionalni centar Zagreb, OIB 85821130368, Trg svibanjskih žrtava 1995. br. 1,10000 Zagreb</item>
      <item>FASADER d.o.o., OIB 27691960084, Zagrebačka 69,44272 Pešćenica</item>
      <item>Ivica Bušić, OIB 84400440045, Kneje 20,10410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27691960084</item>
      <item>, OIB 84400440045</item>
    </izvorni_sadrzaj>
    <derivirana_varijabla naziv="DomainObject.Predmet.SudioniciListNazivOIB_1">
      <item>, OIB 85821130368</item>
      <item>, OIB 27691960084</item>
      <item>, OIB 84400440045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2906</properties:Characters>
  <properties:Lines>66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2017-03-06T10:51:00Z</dcterms:created>
  <dc:creator>Vinka Mihalinčić</dc:creator>
  <cp:lastModifiedBy>Vinka Mihalinčić</cp:lastModifiedBy>
  <cp:lastPrinted>2017-03-06T10:36:00Z</cp:lastPrinted>
  <dcterms:modified xmlns:xsi="http://www.w3.org/2001/XMLSchema-instance" xsi:type="dcterms:W3CDTF">2017-03-06T10:53:00Z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