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902d" w14:paraId="9f6902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376528" w:rsidR="006D4610" w:rsidRPr="00974EE9">
            <w:pPr>
              <w:pStyle w:val="VSVerzija"/>
              <w:jc w:val="right"/>
            </w:pPr>
            <w:r>
              <w:t>Poslovni broj: 14 St-18</w:t>
            </w:r>
            <w:r w:rsidR="00376528">
              <w:t>75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376528" w:rsidRPr="00376528">
        <w:t>DELICIJA &amp; UGOSTITELJSTVO VS j.d.o.o. za usluge, Zagreb, Drage Ivaniševića 10B, MBS 081025369, OIB 37234476404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376528">
        <w:t>6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376528" w:rsidRPr="00376528">
        <w:t>Vedran Strgačić, Zadar, Put Pudarice 32E</w:t>
      </w:r>
      <w:r w:rsidR="001774B7">
        <w:t xml:space="preserve">, OIB </w:t>
      </w:r>
      <w:r w:rsidR="0064578C">
        <w:t>64089262836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64578C">
        <w:t>75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64578C">
        <w:t>75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64578C" w:rsidRPr="0064578C">
        <w:t>Vedran Strgačić, Zadar, Put Pudarice 32E, OIB 64089262836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D44AD2">
        <w:t>75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D44AD2">
        <w:t>75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44AD2" w:rsidRPr="00D44AD2">
        <w:t>Vedran Strgačić, Zadar, Put Pudarice 32E, OIB 64089262836</w:t>
      </w:r>
      <w:r w:rsidR="00D44AD2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376528" w:rsidRPr="00376528">
        <w:t>DELICIJA &amp; UGOSTITELJSTVO VS j.d.o.o. za usluge, Zagreb, Drage Ivaniševića 10B, MBS 081025369, OIB 37234476404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D44AD2">
        <w:rPr>
          <w:bCs/>
        </w:rPr>
        <w:t>11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7464DE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376528" w:rsidRPr="00376528">
        <w:t>DELICIJA &amp; UGOSTITELJSTVO VS j.d.o.o. za usluge, Zagreb, Drage Ivaniševića 10B, MBS 081025369, OIB 37234476404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D44AD2">
        <w:t>75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D44AD2">
        <w:t>6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0A7D1F">
        <w:t>Vinkovcima</w:t>
      </w:r>
      <w:r w:rsidR="0037445A">
        <w:t xml:space="preserve">, a dužnik ima sjedište u </w:t>
      </w:r>
      <w:r w:rsidR="008E1A77">
        <w:t>Zagrebu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8E1A77">
        <w:t>6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8E1A77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8E1A77" w:rsidRPr="008E1A77">
        <w:t xml:space="preserve">Vedran Strgačić, Zadar, Put </w:t>
      </w:r>
      <w:r w:rsidR="008E1A77">
        <w:t>Pudarice 32E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1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</w:t>
    </w:r>
    <w:r w:rsidR="00376528">
      <w:t>75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578C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21DC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02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02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St-1875/2018</izvorni_sadrzaj>
    <derivirana_varijabla naziv="DomainObject.Predmet.OznakaBroj_1">St-1875/2018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DELICIJA &amp; UGOSTITELJSTVO VS j.d.o.o. za usluge</izvorni_sadrzaj>
    <derivirana_varijabla naziv="DomainObject.Predmet.ProtustrankaFormated_1">  DELICIJA &amp; UGOSTITELJSTVO VS j.d.o.o. za usluge</derivirana_varijabla>
  </DomainObject.Predmet.ProtustrankaFormated>
  <DomainObject.Predmet.ProtustrankaFormatedOIB>
    <izvorni_sadrzaj>  DELICIJA &amp; UGOSTITELJSTVO VS j.d.o.o. za usluge, OIB 37234476404</izvorni_sadrzaj>
    <derivirana_varijabla naziv="DomainObject.Predmet.ProtustrankaFormatedOIB_1">  DELICIJA &amp; UGOSTITELJSTVO VS j.d.o.o. za usluge, OIB 37234476404</derivirana_varijabla>
  </DomainObject.Predmet.ProtustrankaFormatedOIB>
  <DomainObject.Predmet.ProtustrankaFormatedWithAdress>
    <izvorni_sadrzaj> DELICIJA &amp; UGOSTITELJSTVO VS j.d.o.o. za usluge, Drage Ivaniševića 10B, 10000 Zagreb</izvorni_sadrzaj>
    <derivirana_varijabla naziv="DomainObject.Predmet.ProtustrankaFormatedWithAdress_1"> DELICIJA &amp; UGOSTITELJSTVO VS j.d.o.o. za usluge, Drage Ivaniševića 10B, 10000 Zagreb</derivirana_varijabla>
  </DomainObject.Predmet.ProtustrankaFormatedWithAdress>
  <DomainObject.Predmet.ProtustrankaFormatedWithAdressOIB>
    <izvorni_sadrzaj> DELICIJA &amp; UGOSTITELJSTVO VS j.d.o.o. za usluge, OIB 37234476404, Drage Ivaniševića 10B, 10000 Zagreb</izvorni_sadrzaj>
    <derivirana_varijabla naziv="DomainObject.Predmet.ProtustrankaFormatedWithAdressOIB_1"> DELICIJA &amp; UGOSTITELJSTVO VS j.d.o.o. za usluge, OIB 37234476404, Drage Ivaniševića 10B, 10000 Zagreb</derivirana_varijabla>
  </DomainObject.Predmet.ProtustrankaFormatedWithAdressOIB>
  <DomainObject.Predmet.ProtustrankaWithAdress>
    <izvorni_sadrzaj>DELICIJA &amp; UGOSTITELJSTVO VS j.d.o.o. za usluge Drage Ivaniševića 10B, 10000 Zagreb</izvorni_sadrzaj>
    <derivirana_varijabla naziv="DomainObject.Predmet.ProtustrankaWithAdress_1">DELICIJA &amp; UGOSTITELJSTVO VS j.d.o.o. za usluge Drage Ivaniševića 10B, 10000 Zagreb</derivirana_varijabla>
  </DomainObject.Predmet.ProtustrankaWithAdress>
  <DomainObject.Predmet.ProtustrankaWithAdressOIB>
    <izvorni_sadrzaj>DELICIJA &amp; UGOSTITELJSTVO VS j.d.o.o. za usluge, OIB 37234476404, Drage Ivaniševića 10B, 10000 Zagreb</izvorni_sadrzaj>
    <derivirana_varijabla naziv="DomainObject.Predmet.ProtustrankaWithAdressOIB_1">DELICIJA &amp; UGOSTITELJSTVO VS j.d.o.o. za usluge, OIB 37234476404, Drage Ivaniševića 10B, 10000 Zagreb</derivirana_varijabla>
  </DomainObject.Predmet.ProtustrankaWithAdressOIB>
  <DomainObject.Predmet.ProtustrankaNazivFormated>
    <izvorni_sadrzaj>DELICIJA &amp; UGOSTITELJSTVO VS j.d.o.o. za usluge</izvorni_sadrzaj>
    <derivirana_varijabla naziv="DomainObject.Predmet.ProtustrankaNazivFormated_1">DELICIJA &amp; UGOSTITELJSTVO VS j.d.o.o. za usluge</derivirana_varijabla>
  </DomainObject.Predmet.ProtustrankaNazivFormated>
  <DomainObject.Predmet.ProtustrankaNazivFormatedOIB>
    <izvorni_sadrzaj>DELICIJA &amp; UGOSTITELJSTVO VS j.d.o.o. za usluge, OIB 37234476404</izvorni_sadrzaj>
    <derivirana_varijabla naziv="DomainObject.Predmet.ProtustrankaNazivFormatedOIB_1">DELICIJA &amp; UGOSTITELJSTVO VS j.d.o.o. za usluge, OIB 37234476404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&amp; UGOSTITELJSTVO VS j.d.o.o. za usluge</item>
    </izvorni_sadrzaj>
    <derivirana_varijabla naziv="DomainObject.Predmet.ProtuStrankaListFormated_1">
      <item>DELICIJA &amp; UGOSTITELJSTVO VS j.d.o.o. za usluge</item>
    </derivirana_varijabla>
  </DomainObject.Predmet.ProtuStrankaListFormated>
  <DomainObject.Predmet.ProtuStrankaListFormatedOIB>
    <izvorni_sadrzaj>
      <item>DELICIJA &amp; UGOSTITELJSTVO VS j.d.o.o. za usluge, OIB 37234476404</item>
    </izvorni_sadrzaj>
    <derivirana_varijabla naziv="DomainObject.Predmet.ProtuStrankaListFormatedOIB_1">
      <item>DELICIJA &amp; UGOSTITELJSTVO VS j.d.o.o. za usluge, OIB 37234476404</item>
    </derivirana_varijabla>
  </DomainObject.Predmet.ProtuStrankaListFormatedOIB>
  <DomainObject.Predmet.ProtuStrankaListFormatedWithAdress>
    <izvorni_sadrzaj>
      <item>DELICIJA &amp; UGOSTITELJSTVO VS j.d.o.o. za usluge, Drage Ivaniševića 10B, 10000 Zagreb</item>
    </izvorni_sadrzaj>
    <derivirana_varijabla naziv="DomainObject.Predmet.ProtuStrankaListFormatedWithAdress_1">
      <item>DELICIJA &amp; UGOSTITELJSTVO VS j.d.o.o. za usluge, Drage Ivaniševića 10B, 10000 Zagreb</item>
    </derivirana_varijabla>
  </DomainObject.Predmet.ProtuStrankaListFormatedWithAdress>
  <DomainObject.Predmet.ProtuStrankaListFormatedWithAdressOIB>
    <izvorni_sadrzaj>
      <item>DELICIJA &amp; UGOSTITELJSTVO VS j.d.o.o. za usluge, OIB 37234476404, Drage Ivaniševića 10B, 10000 Zagreb</item>
    </izvorni_sadrzaj>
    <derivirana_varijabla naziv="DomainObject.Predmet.ProtuStrankaListFormatedWithAdressOIB_1">
      <item>DELICIJA &amp; UGOSTITELJSTVO VS j.d.o.o. za usluge, OIB 37234476404, Drage Ivaniševića 10B, 10000 Zagreb</item>
    </derivirana_varijabla>
  </DomainObject.Predmet.ProtuStrankaListFormatedWithAdressOIB>
  <DomainObject.Predmet.ProtuStrankaListNazivFormated>
    <izvorni_sadrzaj>
      <item>DELICIJA &amp; UGOSTITELJSTVO VS j.d.o.o. za usluge</item>
    </izvorni_sadrzaj>
    <derivirana_varijabla naziv="DomainObject.Predmet.ProtuStrankaListNazivFormated_1">
      <item>DELICIJA &amp; UGOSTITELJSTVO VS j.d.o.o. za usluge</item>
    </derivirana_varijabla>
  </DomainObject.Predmet.ProtuStrankaListNazivFormated>
  <DomainObject.Predmet.ProtuStrankaListNazivFormatedOIB>
    <izvorni_sadrzaj>
      <item>DELICIJA &amp; UGOSTITELJSTVO VS j.d.o.o. za usluge, OIB 37234476404</item>
    </izvorni_sadrzaj>
    <derivirana_varijabla naziv="DomainObject.Predmet.ProtuStrankaListNazivFormatedOIB_1">
      <item>DELICIJA &amp; UGOSTITELJSTVO VS j.d.o.o. za usluge, OIB 37234476404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&amp; UGOSTITELJSTVO VS j.d.o.o. za usluge</izvorni_sadrzaj>
    <derivirana_varijabla naziv="DomainObject.Predmet.ProtustrankaIDrugi_1">DELICIJA &amp; UGOSTITELJSTVO VS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&amp; UGOSTITELJSTVO VS j.d.o.o. za usluge, OIB 37234476404, Drage Ivaniševića 10B, 10000 Zagreb</izvorni_sadrzaj>
    <derivirana_varijabla naziv="DomainObject.Predmet.ProtustrankaIDrugiAdressOIB_1">DELICIJA &amp; UGOSTITELJSTVO VS j.d.o.o. za usluge, OIB 37234476404, Drage Ivaniševića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&amp; UGOSTITELJSTVO VS j.d.o.o. za usluge</item>
      <item>FINA Regionalni centar Zagreb</item>
    </izvorni_sadrzaj>
    <derivirana_varijabla naziv="DomainObject.Predmet.SudioniciListNaziv_1">
      <item>DELICIJA &amp; UGOSTITELJSTVO VS j.d.o.o. za usluge</item>
      <item>FINA Regionalni centar Zagreb</item>
    </derivirana_varijabla>
  </DomainObject.Predmet.SudioniciListNaziv>
  <DomainObject.Predmet.SudioniciListAdressOIB>
    <izvorni_sadrzaj>
      <item>DELICIJA &amp; UGOSTITELJSTVO VS j.d.o.o. za usluge, OIB 37234476404, Drage Ivaniševića 10B,10000 Zagreb</item>
      <item>FINA Regionalni centar Zagreb, OIB 85821130368, Trg svibanjskih žrtava 1995. 1,10000 Zagreb</item>
    </izvorni_sadrzaj>
    <derivirana_varijabla naziv="DomainObject.Predmet.SudioniciListAdressOIB_1">
      <item>DELICIJA &amp; UGOSTITELJSTVO VS j.d.o.o. za usluge, OIB 37234476404, Drage Ivaniševića 10B,10000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37234476404</item>
      <item>, OIB 85821130368</item>
    </izvorni_sadrzaj>
    <derivirana_varijabla naziv="DomainObject.Predmet.SudioniciListNazivOIB_1">
      <item>, OIB 37234476404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St-1875/2018-4</izvorni_sadrzaj>
    <derivirana_varijabla naziv="DomainObject.PredzadnjaOdlukaIzPredmeta.Oznaka_1">St-1875/2018-4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4574F-6643-4914-9150-9E8F8A9C1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4024</properties:Characters>
  <properties:Lines>108</properties:Lines>
  <properties:Paragraphs>35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2019-01-16T12:54:00Z</dcterms:modified>
  <cp:revision>52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