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6ac9" w14:paraId="ad76ac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B6E33" w:rsidP="003B6E33" w:rsidR="003B6E33">
      <w:pPr>
        <w:jc w:val="right"/>
        <w:rPr>
          <w:rFonts w:hAnsi="Arial" w:ascii="Arial"/>
        </w:rPr>
      </w:pPr>
      <w:r>
        <w:rPr>
          <w:rFonts w:hAnsi="Arial" w:ascii="Arial"/>
        </w:rPr>
        <w:tab/>
        <w:t xml:space="preserve">             7 St-427/2017-6.</w:t>
      </w:r>
    </w:p>
    <w:p w:rsidRDefault="003B6E33" w:rsidP="003B6E33" w:rsidR="003B6E33">
      <w:pPr>
        <w:jc w:val="center"/>
        <w:rPr>
          <w:rFonts w:hAnsi="Arial" w:ascii="Arial"/>
          <w:b/>
        </w:rPr>
      </w:pPr>
    </w:p>
    <w:p w:rsidRDefault="003B6E33" w:rsidP="003B6E33" w:rsidR="003B6E3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3B6E33" w:rsidP="003B6E33" w:rsidR="003B6E33">
      <w:pPr>
        <w:jc w:val="center"/>
        <w:rPr>
          <w:rFonts w:hAnsi="Arial" w:ascii="Arial"/>
          <w:b/>
        </w:rPr>
      </w:pPr>
    </w:p>
    <w:p w:rsidRDefault="003B6E33" w:rsidP="003B6E33" w:rsidR="003B6E3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3B6E33" w:rsidP="003B6E33" w:rsidR="003B6E33">
      <w:pPr>
        <w:jc w:val="both"/>
        <w:rPr>
          <w:rFonts w:hAnsi="Arial" w:ascii="Arial"/>
        </w:rPr>
      </w:pPr>
    </w:p>
    <w:p w:rsidRDefault="003B6E33" w:rsidP="003B6E33" w:rsidR="003B6E3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povodom prijedloga predlagatelja FINANCIJSKE AGENCIJE, OIB 85821130368, RC ZAGREB, Podružnica Zagreb, Trg svibanjskih žrtava 1995. 1, za pokretanje stečajnog postupka nad dužnikom LAGUNA DELFIN d.o.o. za trgovinu i usluge iz Zagreba, Majke Terezije 8, OIB 68848197654, dana 13. rujna 2017. godine</w:t>
      </w:r>
    </w:p>
    <w:p w:rsidRDefault="003B6E33" w:rsidP="003B6E33" w:rsidR="003B6E33">
      <w:pPr>
        <w:jc w:val="both"/>
        <w:rPr>
          <w:rFonts w:hAnsi="Arial" w:ascii="Arial"/>
        </w:rPr>
      </w:pPr>
    </w:p>
    <w:p w:rsidRDefault="003B6E33" w:rsidP="003B6E33" w:rsidR="003B6E3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3B6E33" w:rsidP="003B6E33" w:rsidR="003B6E33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LAGUNA DELFIN d.o.o. za trgovinu i usluge iz Zagreba, Majke Terezije 8, OIB 68848197654,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05 540-427-17. </w:t>
      </w:r>
    </w:p>
    <w:p w:rsidRDefault="003B6E33" w:rsidP="003B6E33" w:rsidR="003B6E33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LAGUNA DELFIN d.o.o. za trgovinu i usluge iz Zagreba, Majke Terezije 8, OIB 68848197654. </w:t>
      </w:r>
    </w:p>
    <w:p w:rsidRDefault="003B6E33" w:rsidP="003B6E33" w:rsidR="003B6E33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3B6E33" w:rsidP="003B6E33" w:rsidR="003B6E33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Zagreb, predložila je otvaranje stečajnog postupka nad dužnikom na temelju čl.444.st.2. Stečajnog zakona. U svom prijedlogu ističe da na dan 01.09.2015. godine dužnik u Očevidniku redoslijeda osnova za plaćanje ima evidentirane neizvršene osnove za plaćanje u ukupnom iznosu od 91.149,10 kuna, u neprekinutom razdoblju od 986 dana, te da ima jednog zaposlenog  djelatnika, dok drugih podataka o imovini dužnika FINA nema. Predlagatelj FINA jamči da su podaci od danima i iznosima neizvršenih </w:t>
      </w:r>
      <w:r>
        <w:rPr>
          <w:rFonts w:hAnsi="Arial" w:ascii="Arial"/>
        </w:rPr>
        <w:lastRenderedPageBreak/>
        <w:t>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3B6E33" w:rsidP="003B6E33" w:rsidR="003B6E33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suda, a na održanom ročištu je istakao da tvrtka dužnik nema zaposlenih, te da je nesporna činjenica da je dužnikov račun u neprekidnoj blokadi duže od 60 dana.</w:t>
      </w:r>
    </w:p>
    <w:p w:rsidRDefault="003B6E33" w:rsidP="003B6E33" w:rsidR="003B6E3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986 dana u ukupnom iznosu od 91.149,10 kuna, koji podatak zakonski zastupnik dužnika nije osporio, sud utvrđuje da je ispunjen razlog nesposobnosti za plaćanje, propisan čl.6.st.2.Stečajnog zakona.</w:t>
      </w:r>
    </w:p>
    <w:p w:rsidRDefault="003B6E33" w:rsidP="003B6E33" w:rsidR="003B6E3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3B6E33" w:rsidP="003B6E33" w:rsidR="003B6E3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3B6E33" w:rsidP="003B6E33" w:rsidR="003B6E33">
      <w:pPr>
        <w:jc w:val="both"/>
        <w:rPr>
          <w:rFonts w:hAnsi="Arial" w:ascii="Arial"/>
        </w:rPr>
      </w:pPr>
    </w:p>
    <w:p w:rsidRDefault="003B6E33" w:rsidP="003B6E33" w:rsidR="003B6E3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13. rujna 2017. godine</w:t>
      </w:r>
    </w:p>
    <w:p w:rsidRDefault="003B6E33" w:rsidP="003B6E33" w:rsidR="003B6E3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3B6E33" w:rsidP="003B6E33" w:rsidR="003B6E3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3B6E33" w:rsidP="003B6E33" w:rsidR="003B6E33">
      <w:pPr>
        <w:ind w:firstLine="720"/>
        <w:jc w:val="both"/>
        <w:rPr>
          <w:rFonts w:hAnsi="Arial" w:ascii="Arial"/>
        </w:rPr>
      </w:pPr>
    </w:p>
    <w:p w:rsidRDefault="003B6E33" w:rsidP="003B6E33" w:rsidR="003B6E3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3B6E33" w:rsidP="003B6E33" w:rsidR="003B6E33">
      <w:pPr>
        <w:jc w:val="both"/>
        <w:rPr>
          <w:rFonts w:hAnsi="Arial" w:ascii="Arial"/>
        </w:rPr>
      </w:pPr>
    </w:p>
    <w:p w:rsidRDefault="003B6E33" w:rsidP="003B6E33" w:rsidR="003B6E33">
      <w:pPr>
        <w:jc w:val="both"/>
        <w:rPr>
          <w:rFonts w:hAnsi="Arial" w:ascii="Arial"/>
        </w:rPr>
      </w:pPr>
    </w:p>
    <w:p w:rsidRDefault="003B6E33" w:rsidP="003B6E33" w:rsidR="003B6E33">
      <w:pPr>
        <w:jc w:val="both"/>
        <w:rPr>
          <w:rFonts w:hAnsi="Arial" w:ascii="Arial"/>
        </w:rPr>
      </w:pPr>
    </w:p>
    <w:p w:rsidRDefault="003B6E33" w:rsidP="003B6E33" w:rsidR="003B6E33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3B6E33" w:rsidP="003B6E33" w:rsidR="003B6E3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Zagreb putem e-oglasne ploče suda </w:t>
      </w:r>
    </w:p>
    <w:p w:rsidRDefault="003B6E33" w:rsidP="003B6E33" w:rsidR="003B6E3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3B6E33" w:rsidP="003B6E33" w:rsidR="003B6E3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3B6E33" w:rsidP="003B6E33" w:rsidR="003B6E3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3B6E33" w:rsidP="003B6E33" w:rsidR="003B6E33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3B6E33" w:rsidP="003B6E33" w:rsidR="003B6E33">
      <w:pPr>
        <w:jc w:val="both"/>
        <w:rPr>
          <w:rFonts w:hAnsi="Arial" w:ascii="Arial"/>
        </w:rPr>
      </w:pPr>
      <w:r>
        <w:rPr>
          <w:rFonts w:hAnsi="Arial" w:ascii="Arial"/>
        </w:rPr>
        <w:t>Bj.13.09.2017.g.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6E3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34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St-427/2017-6</izvorni_sadrzaj>
    <derivirana_varijabla naziv="DomainObject.Oznaka_1">St-427/2017-6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LAGUNA DELFIN d.o.o. zastupanog po punomoćniku Ivana Jerić</izvorni_sadrzaj>
    <derivirana_varijabla naziv="DomainObject.Predmet.ProtustrankaFormated_1">  LAGUNA DELFIN d.o.o. zastupanog po punomoćniku Ivana Jerić</derivirana_varijabla>
  </DomainObject.Predmet.ProtustrankaFormated>
  <DomainObject.Predmet.ProtustrankaFormatedOIB>
    <izvorni_sadrzaj>  LAGUNA DELFIN d.o.o., OIB 68848197654 zastupanog po punomoćniku Ivana Jerić</izvorni_sadrzaj>
    <derivirana_varijabla naziv="DomainObject.Predmet.ProtustrankaFormatedOIB_1">  LAGUNA DELFIN d.o.o., OIB 68848197654 zastupanog po punomoćniku Ivana Jerić</derivirana_varijabla>
  </DomainObject.Predmet.ProtustrankaFormatedOIB>
  <DomainObject.Predmet.ProtustrankaFormatedWithAdress>
    <izvorni_sadrzaj> LAGUNA DELFIN d.o.o., Majke Terezije 8, 10000 Zagreb zastupanog po punomoćniku Ivana Jerić</izvorni_sadrzaj>
    <derivirana_varijabla naziv="DomainObject.Predmet.ProtustrankaFormatedWithAdress_1"> LAGUNA DELFIN d.o.o., Majke Terezije 8, 10000 Zagreb zastupanog po punomoćniku Ivana Jerić</derivirana_varijabla>
  </DomainObject.Predmet.ProtustrankaFormatedWithAdress>
  <DomainObject.Predmet.ProtustrankaFormatedWithAdressOIB>
    <izvorni_sadrzaj> LAGUNA DELFIN d.o.o., OIB 68848197654, Majke Terezije 8, 10000 Zagreb zastupanog po punomoćniku Ivana Jerić</izvorni_sadrzaj>
    <derivirana_varijabla naziv="DomainObject.Predmet.ProtustrankaFormatedWithAdressOIB_1"> LAGUNA DELFIN d.o.o., OIB 68848197654, Majke Terezije 8, 10000 Zagreb zastupanog po punomoćniku Ivana Jerić</derivirana_varijabla>
  </DomainObject.Predmet.ProtustrankaFormatedWithAdressOIB>
  <DomainObject.Predmet.ProtustrankaWithAdress>
    <izvorni_sadrzaj>LAGUNA DELFIN d.o.o. Majke Terezije 8, 10000 Zagreb</izvorni_sadrzaj>
    <derivirana_varijabla naziv="DomainObject.Predmet.ProtustrankaWithAdress_1">LAGUNA DELFIN d.o.o. Majke Terezije 8, 10000 Zagreb</derivirana_varijabla>
  </DomainObject.Predmet.ProtustrankaWithAdress>
  <DomainObject.Predmet.ProtustrankaWithAdressOIB>
    <izvorni_sadrzaj>LAGUNA DELFIN d.o.o., OIB 68848197654, Majke Terezije 8, 10000 Zagreb</izvorni_sadrzaj>
    <derivirana_varijabla naziv="DomainObject.Predmet.ProtustrankaWithAdressOIB_1">LAGUNA DELFIN d.o.o., OIB 68848197654, Majke Terezije 8, 10000 Zagreb</derivirana_varijabla>
  </DomainObject.Predmet.ProtustrankaWithAdressOIB>
  <DomainObject.Predmet.ProtustrankaNazivFormated>
    <izvorni_sadrzaj>LAGUNA DELFIN d.o.o.</izvorni_sadrzaj>
    <derivirana_varijabla naziv="DomainObject.Predmet.ProtustrankaNazivFormated_1">LAGUNA DELFIN d.o.o.</derivirana_varijabla>
  </DomainObject.Predmet.ProtustrankaNazivFormated>
  <DomainObject.Predmet.ProtustrankaNazivFormatedOIB>
    <izvorni_sadrzaj>LAGUNA DELFIN d.o.o., OIB 68848197654</izvorni_sadrzaj>
    <derivirana_varijabla naziv="DomainObject.Predmet.ProtustrankaNazivFormatedOIB_1">LAGUNA DELFIN d.o.o., OIB 68848197654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LAGUNA DELFIN d.o.o. zastupanog po punomoćniku Ivana Jerić</item>
    </izvorni_sadrzaj>
    <derivirana_varijabla naziv="DomainObject.Predmet.ProtuStrankaListFormated_1">
      <item>LAGUNA DELFIN d.o.o. zastupanog po punomoćniku Ivana Jerić</item>
    </derivirana_varijabla>
  </DomainObject.Predmet.ProtuStrankaListFormated>
  <DomainObject.Predmet.ProtuStrankaListFormatedOIB>
    <izvorni_sadrzaj>
      <item>LAGUNA DELFIN d.o.o., OIB 68848197654 zastupanog po punomoćniku Ivana Jerić</item>
    </izvorni_sadrzaj>
    <derivirana_varijabla naziv="DomainObject.Predmet.ProtuStrankaListFormatedOIB_1">
      <item>LAGUNA DELFIN d.o.o., OIB 68848197654 zastupanog po punomoćniku Ivana Jerić</item>
    </derivirana_varijabla>
  </DomainObject.Predmet.ProtuStrankaListFormatedOIB>
  <DomainObject.Predmet.ProtuStrankaListFormatedWithAdress>
    <izvorni_sadrzaj>
      <item>LAGUNA DELFIN d.o.o., Majke Terezije 8, 10000 Zagreb zastupanog po punomoćniku Ivana Jerić</item>
    </izvorni_sadrzaj>
    <derivirana_varijabla naziv="DomainObject.Predmet.ProtuStrankaListFormatedWithAdress_1">
      <item>LAGUNA DELFIN d.o.o., Majke Terezije 8, 10000 Zagreb zastupanog po punomoćniku Ivana Jerić</item>
    </derivirana_varijabla>
  </DomainObject.Predmet.ProtuStrankaListFormatedWithAdress>
  <DomainObject.Predmet.ProtuStrankaListFormatedWithAdressOIB>
    <izvorni_sadrzaj>
      <item>LAGUNA DELFIN d.o.o., OIB 68848197654, Majke Terezije 8, 10000 Zagreb zastupanog po punomoćniku Ivana Jerić</item>
    </izvorni_sadrzaj>
    <derivirana_varijabla naziv="DomainObject.Predmet.ProtuStrankaListFormatedWithAdressOIB_1">
      <item>LAGUNA DELFIN d.o.o., OIB 68848197654, Majke Terezije 8, 10000 Zagreb zastupanog po punomoćniku Ivana Jerić</item>
    </derivirana_varijabla>
  </DomainObject.Predmet.ProtuStrankaListFormatedWithAdressOIB>
  <DomainObject.Predmet.ProtuStrankaListNazivFormated>
    <izvorni_sadrzaj>
      <item>LAGUNA DELFIN d.o.o.</item>
    </izvorni_sadrzaj>
    <derivirana_varijabla naziv="DomainObject.Predmet.ProtuStrankaListNazivFormated_1">
      <item>LAGUNA DELFIN d.o.o.</item>
    </derivirana_varijabla>
  </DomainObject.Predmet.ProtuStrankaListNazivFormated>
  <DomainObject.Predmet.ProtuStrankaListNazivFormatedOIB>
    <izvorni_sadrzaj>
      <item>LAGUNA DELFIN d.o.o., OIB 68848197654</item>
    </izvorni_sadrzaj>
    <derivirana_varijabla naziv="DomainObject.Predmet.ProtuStrankaListNazivFormatedOIB_1">
      <item>LAGUNA DELFIN d.o.o., OIB 68848197654</item>
    </derivirana_varijabla>
  </DomainObject.Predmet.ProtuStrankaListNazivFormatedOIB>
  <DomainObject.Predmet.OstaliListFormated>
    <izvorni_sadrzaj>
      <item>Ivana Jerić punomoćnik sudionika u postupku LAGUNA DELFIN d.o.o.</item>
    </izvorni_sadrzaj>
    <derivirana_varijabla naziv="DomainObject.Predmet.OstaliListFormated_1">
      <item>Ivana Jerić punomoćnik sudionika u postupku LAGUNA DELFIN d.o.o.</item>
    </derivirana_varijabla>
  </DomainObject.Predmet.OstaliListFormated>
  <DomainObject.Predmet.OstaliListFormatedOIB>
    <izvorni_sadrzaj>
      <item>Ivana Jerić, OIB 98266772054 punomoćnik sudionika u postupku LAGUNA DELFIN d.o.o.</item>
    </izvorni_sadrzaj>
    <derivirana_varijabla naziv="DomainObject.Predmet.OstaliListFormatedOIB_1">
      <item>Ivana Jerić, OIB 98266772054 punomoćnik sudionika u postupku LAGUNA DELFIN d.o.o.</item>
    </derivirana_varijabla>
  </DomainObject.Predmet.OstaliListFormatedOIB>
  <DomainObject.Predmet.OstaliListFormatedWithAdress>
    <izvorni_sadrzaj>
      <item>Ivana Jerić, Gabra Rajčevića 19., 20000 Dubrovnik punomoćnik sudionika u postupku LAGUNA DELFIN d.o.o.</item>
    </izvorni_sadrzaj>
    <derivirana_varijabla naziv="DomainObject.Predmet.OstaliListFormatedWithAdress_1">
      <item>Ivana Jerić, Gabra Rajčevića 19., 20000 Dubrovnik punomoćnik sudionika u postupku LAGUNA DELFIN d.o.o.</item>
    </derivirana_varijabla>
  </DomainObject.Predmet.OstaliListFormatedWithAdress>
  <DomainObject.Predmet.OstaliListFormatedWithAdressOIB>
    <izvorni_sadrzaj>
      <item>Ivana Jerić, OIB 98266772054, Gabra Rajčevića 19., 20000 Dubrovnik punomoćnik sudionika u postupku LAGUNA DELFIN d.o.o.</item>
    </izvorni_sadrzaj>
    <derivirana_varijabla naziv="DomainObject.Predmet.OstaliListFormatedWithAdressOIB_1">
      <item>Ivana Jerić, OIB 98266772054, Gabra Rajčevića 19., 20000 Dubrovnik punomoćnik sudionika u postupku LAGUNA DELFIN d.o.o.</item>
    </derivirana_varijabla>
  </DomainObject.Predmet.OstaliListFormatedWithAdressOIB>
  <DomainObject.Predmet.OstaliListNazivFormated>
    <izvorni_sadrzaj>
      <item>Ivana Jerić</item>
    </izvorni_sadrzaj>
    <derivirana_varijabla naziv="DomainObject.Predmet.OstaliListNazivFormated_1">
      <item>Ivana Jerić</item>
    </derivirana_varijabla>
  </DomainObject.Predmet.OstaliListNazivFormated>
  <DomainObject.Predmet.OstaliListNazivFormatedOIB>
    <izvorni_sadrzaj>
      <item>Ivana Jerić, OIB 98266772054</item>
    </izvorni_sadrzaj>
    <derivirana_varijabla naziv="DomainObject.Predmet.OstaliListNazivFormatedOIB_1">
      <item>Ivana Jerić, OIB 98266772054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St-427/2017-6</izvorni_sadrzaj>
    <derivirana_varijabla naziv="DomainObject.PoslovniBrojDokumenta_1">St-427/2017-6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LAGUNA DELFIN d.o.o.</izvorni_sadrzaj>
    <derivirana_varijabla naziv="DomainObject.Predmet.ProtustrankaIDrugi_1">LAGUNA DELFIN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LAGUNA DELFIN d.o.o., OIB 68848197654, Majke Terezije 8, 10000 Zagreb</izvorni_sadrzaj>
    <derivirana_varijabla naziv="DomainObject.Predmet.ProtustrankaIDrugiAdressOIB_1">LAGUNA DELFIN d.o.o., OIB 68848197654, Majke Terezije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LAGUNA DELFIN d.o.o.</item>
      <item>FINA Regionalni centar Zagreb</item>
      <item>Ivana Jerić</item>
    </izvorni_sadrzaj>
    <derivirana_varijabla naziv="DomainObject.Predmet.SudioniciListNaziv_1">
      <item>LAGUNA DELFIN d.o.o.</item>
      <item>FINA Regionalni centar Zagreb</item>
      <item>Ivana Jerić</item>
    </derivirana_varijabla>
  </DomainObject.Predmet.SudioniciListNaziv>
  <DomainObject.Predmet.SudioniciListAdressOIB>
    <izvorni_sadrzaj>
      <item>LAGUNA DELFIN d.o.o., OIB 68848197654, Majke Terezije 8,10000 Zagreb</item>
      <item>FINA Regionalni centar Zagreb, OIB 85821130368, Trg svibanjskih žrtava 1995. br. 1,10000 Zagreb</item>
      <item>Ivana Jerić, OIB 98266772054, Gabra Rajčevića 19.,20000 Dubrovnik</item>
    </izvorni_sadrzaj>
    <derivirana_varijabla naziv="DomainObject.Predmet.SudioniciListAdressOIB_1">
      <item>LAGUNA DELFIN d.o.o., OIB 68848197654, Majke Terezije 8,10000 Zagreb</item>
      <item>FINA Regionalni centar Zagreb, OIB 85821130368, Trg svibanjskih žrtava 1995. br. 1,10000 Zagreb</item>
      <item>Ivana Jerić, OIB 98266772054, Gabra Rajčevića 19.,20000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C8239D-CC8A-4278-A8D4-1063FFF3A9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682</properties:Words>
  <properties:Characters>3878</properties:Characters>
  <properties:Lines>85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2017-09-13T09:09:00Z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St-427/2017-6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