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31534" w14:paraId="dd31534" w:rsidRDefault="00697EB9" w:rsidR="0050741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0C29">
        <w:t xml:space="preserve"> </w:t>
      </w:r>
    </w:p>
    <w:p w:rsidRDefault="00A35FEB" w:rsidR="00A35FEB">
      <w:pPr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>REPUBLIKA HRVATSKA</w:t>
      </w:r>
    </w:p>
    <w:p w:rsidRDefault="00507415" w:rsidR="00507415">
      <w:pPr>
        <w:rPr>
          <w:sz w:val="24"/>
        </w:rPr>
      </w:pPr>
      <w:r>
        <w:rPr>
          <w:sz w:val="24"/>
        </w:rPr>
        <w:t>TRGOVAČKI SUD U</w:t>
      </w:r>
      <w:r w:rsidR="0060559E">
        <w:rPr>
          <w:sz w:val="24"/>
        </w:rPr>
        <w:t xml:space="preserve"> OSIJEKU</w:t>
      </w:r>
    </w:p>
    <w:p w:rsidRDefault="00507415" w:rsidR="007B4BB1">
      <w:pPr>
        <w:rPr>
          <w:sz w:val="24"/>
        </w:rPr>
      </w:pPr>
      <w:r>
        <w:rPr>
          <w:sz w:val="24"/>
        </w:rPr>
        <w:t>S</w:t>
      </w:r>
      <w:r w:rsidR="0060559E">
        <w:rPr>
          <w:sz w:val="24"/>
        </w:rPr>
        <w:t xml:space="preserve">TALNA SLUŽBA </w:t>
      </w:r>
      <w:r w:rsidR="00B509E5">
        <w:rPr>
          <w:sz w:val="24"/>
        </w:rPr>
        <w:t>U SLAVONSKOM BRODU</w:t>
      </w:r>
      <w:r>
        <w:rPr>
          <w:sz w:val="24"/>
        </w:rPr>
        <w:t xml:space="preserve">  </w:t>
      </w:r>
    </w:p>
    <w:p w:rsidRDefault="007B4BB1" w:rsidR="007B4BB1">
      <w:pPr>
        <w:rPr>
          <w:sz w:val="24"/>
        </w:rPr>
      </w:pPr>
      <w:r>
        <w:rPr>
          <w:sz w:val="24"/>
        </w:rPr>
        <w:t>Trg pobjede 13</w:t>
      </w:r>
    </w:p>
    <w:p w:rsidRDefault="007B4BB1" w:rsidR="00BC4E18">
      <w:pPr>
        <w:rPr>
          <w:sz w:val="24"/>
        </w:rPr>
      </w:pPr>
      <w:r>
        <w:rPr>
          <w:sz w:val="24"/>
        </w:rPr>
        <w:t xml:space="preserve">35000 Slavonski Brod     </w:t>
      </w:r>
      <w:r w:rsidR="00507415">
        <w:rPr>
          <w:sz w:val="24"/>
        </w:rPr>
        <w:t xml:space="preserve">                  </w:t>
      </w:r>
      <w:r w:rsidR="009A2D35">
        <w:rPr>
          <w:sz w:val="24"/>
        </w:rPr>
        <w:t xml:space="preserve">                    </w:t>
      </w:r>
      <w:r w:rsidR="00077152">
        <w:rPr>
          <w:sz w:val="24"/>
        </w:rPr>
        <w:t xml:space="preserve">                  </w:t>
      </w:r>
      <w:r w:rsidR="009A2D35" w:rsidRPr="00AA771C">
        <w:rPr>
          <w:sz w:val="24"/>
        </w:rPr>
        <w:t>Broj: St-</w:t>
      </w:r>
      <w:r w:rsidR="00A35FEB">
        <w:rPr>
          <w:sz w:val="24"/>
        </w:rPr>
        <w:t>60/2011-350</w:t>
      </w:r>
    </w:p>
    <w:p w:rsidRDefault="006C08B8" w:rsidR="006C08B8">
      <w:pPr>
        <w:rPr>
          <w:sz w:val="24"/>
        </w:rPr>
      </w:pPr>
    </w:p>
    <w:p w:rsidRDefault="006C08B8" w:rsidR="006C08B8" w:rsidRPr="00AA771C">
      <w:pPr>
        <w:rPr>
          <w:sz w:val="24"/>
        </w:rPr>
      </w:pPr>
    </w:p>
    <w:p w:rsidRDefault="00BC4E18" w:rsidP="00943447" w:rsidR="00222939" w:rsidRPr="00AA771C">
      <w:pPr>
        <w:jc w:val="center"/>
        <w:rPr>
          <w:sz w:val="24"/>
        </w:rPr>
      </w:pPr>
      <w:r w:rsidRPr="00AA771C">
        <w:rPr>
          <w:sz w:val="24"/>
        </w:rPr>
        <w:t>P O Z I V</w:t>
      </w:r>
    </w:p>
    <w:p w:rsidRDefault="00BC4E18" w:rsidP="00957DB9" w:rsidR="00943447" w:rsidRPr="00AA771C">
      <w:pPr>
        <w:jc w:val="center"/>
        <w:rPr>
          <w:sz w:val="24"/>
        </w:rPr>
      </w:pPr>
      <w:r w:rsidRPr="00AA771C">
        <w:rPr>
          <w:sz w:val="24"/>
        </w:rPr>
        <w:t xml:space="preserve">na ročište za diobu </w:t>
      </w:r>
      <w:proofErr w:type="spellStart"/>
      <w:r w:rsidRPr="00AA771C">
        <w:rPr>
          <w:sz w:val="24"/>
        </w:rPr>
        <w:t>kupovnine</w:t>
      </w:r>
      <w:proofErr w:type="spellEnd"/>
    </w:p>
    <w:p w:rsidRDefault="00943447" w:rsidR="00943447">
      <w:pPr>
        <w:rPr>
          <w:sz w:val="24"/>
        </w:rPr>
      </w:pPr>
      <w:r>
        <w:rPr>
          <w:sz w:val="24"/>
        </w:rPr>
        <w:tab/>
      </w:r>
    </w:p>
    <w:p w:rsidRDefault="00D67D06" w:rsidP="005F0C29" w:rsidR="00FA28B3">
      <w:pPr>
        <w:ind w:firstLine="720"/>
        <w:jc w:val="both"/>
        <w:rPr>
          <w:sz w:val="24"/>
        </w:rPr>
      </w:pPr>
      <w:r>
        <w:rPr>
          <w:sz w:val="24"/>
        </w:rPr>
        <w:t>U steča</w:t>
      </w:r>
      <w:r w:rsidR="005F612B">
        <w:rPr>
          <w:sz w:val="24"/>
        </w:rPr>
        <w:t xml:space="preserve">jnom predmetu dužnika </w:t>
      </w:r>
      <w:r w:rsidR="00A35FEB">
        <w:rPr>
          <w:sz w:val="24"/>
        </w:rPr>
        <w:t>KLAS d.d. u stečaju, Nova Gradiška</w:t>
      </w:r>
      <w:r w:rsidR="006571A4">
        <w:rPr>
          <w:sz w:val="24"/>
        </w:rPr>
        <w:t>,</w:t>
      </w:r>
      <w:r w:rsidR="004270C6">
        <w:rPr>
          <w:sz w:val="24"/>
        </w:rPr>
        <w:t xml:space="preserve"> </w:t>
      </w:r>
      <w:r>
        <w:rPr>
          <w:sz w:val="24"/>
        </w:rPr>
        <w:t>p</w:t>
      </w:r>
      <w:r w:rsidR="00BC4E18">
        <w:rPr>
          <w:sz w:val="24"/>
        </w:rPr>
        <w:t xml:space="preserve">ozivate se na ročište za diobu </w:t>
      </w:r>
      <w:proofErr w:type="spellStart"/>
      <w:r w:rsidR="00BC4E18">
        <w:rPr>
          <w:sz w:val="24"/>
        </w:rPr>
        <w:t>kupovnine</w:t>
      </w:r>
      <w:proofErr w:type="spellEnd"/>
      <w:r w:rsidR="00BC4E18">
        <w:rPr>
          <w:sz w:val="24"/>
        </w:rPr>
        <w:t xml:space="preserve"> </w:t>
      </w:r>
      <w:r w:rsidR="00F834DA">
        <w:rPr>
          <w:sz w:val="24"/>
        </w:rPr>
        <w:t>za prodanu</w:t>
      </w:r>
      <w:r w:rsidR="00B119E9">
        <w:rPr>
          <w:sz w:val="24"/>
        </w:rPr>
        <w:t xml:space="preserve"> nekretnin</w:t>
      </w:r>
      <w:r w:rsidR="00F834DA">
        <w:rPr>
          <w:sz w:val="24"/>
        </w:rPr>
        <w:t>u</w:t>
      </w:r>
      <w:r w:rsidR="00B119E9">
        <w:rPr>
          <w:sz w:val="24"/>
        </w:rPr>
        <w:t xml:space="preserve"> stečajnog dužnika </w:t>
      </w:r>
      <w:r w:rsidR="00F834DA">
        <w:rPr>
          <w:sz w:val="24"/>
        </w:rPr>
        <w:t>upisanu</w:t>
      </w:r>
      <w:r w:rsidR="00302435">
        <w:rPr>
          <w:sz w:val="24"/>
        </w:rPr>
        <w:t xml:space="preserve"> u </w:t>
      </w:r>
      <w:proofErr w:type="spellStart"/>
      <w:r w:rsidR="00302435">
        <w:rPr>
          <w:sz w:val="24"/>
        </w:rPr>
        <w:t>zk.ul</w:t>
      </w:r>
      <w:proofErr w:type="spellEnd"/>
      <w:r w:rsidR="00302435">
        <w:rPr>
          <w:sz w:val="24"/>
        </w:rPr>
        <w:t xml:space="preserve">. </w:t>
      </w:r>
      <w:r w:rsidR="00A35FEB">
        <w:rPr>
          <w:sz w:val="24"/>
        </w:rPr>
        <w:t>1971</w:t>
      </w:r>
      <w:r w:rsidR="00123E4E">
        <w:rPr>
          <w:sz w:val="24"/>
        </w:rPr>
        <w:t xml:space="preserve"> </w:t>
      </w:r>
      <w:proofErr w:type="spellStart"/>
      <w:r w:rsidR="00F834DA">
        <w:rPr>
          <w:sz w:val="24"/>
        </w:rPr>
        <w:t>k.o</w:t>
      </w:r>
      <w:proofErr w:type="spellEnd"/>
      <w:r w:rsidR="00F834DA">
        <w:rPr>
          <w:sz w:val="24"/>
        </w:rPr>
        <w:t xml:space="preserve"> </w:t>
      </w:r>
      <w:r w:rsidR="00A35FEB">
        <w:rPr>
          <w:sz w:val="24"/>
        </w:rPr>
        <w:t>Nova Gradiška,</w:t>
      </w:r>
      <w:r w:rsidR="003465C6">
        <w:rPr>
          <w:sz w:val="24"/>
        </w:rPr>
        <w:t xml:space="preserve"> označena sa kč.br.</w:t>
      </w:r>
      <w:r w:rsidR="00A35FEB">
        <w:rPr>
          <w:sz w:val="24"/>
        </w:rPr>
        <w:t>2784/3</w:t>
      </w:r>
      <w:r w:rsidR="003465C6">
        <w:rPr>
          <w:sz w:val="24"/>
        </w:rPr>
        <w:t xml:space="preserve">, </w:t>
      </w:r>
      <w:r w:rsidR="00A35FEB">
        <w:rPr>
          <w:sz w:val="24"/>
        </w:rPr>
        <w:t>tvornica stočne hrane sa skladištima i industrijsko dvorište</w:t>
      </w:r>
      <w:r w:rsidR="003465C6">
        <w:rPr>
          <w:sz w:val="24"/>
        </w:rPr>
        <w:t xml:space="preserve">, </w:t>
      </w:r>
      <w:r w:rsidR="00B509E5">
        <w:rPr>
          <w:sz w:val="24"/>
        </w:rPr>
        <w:t xml:space="preserve">u iznosu od </w:t>
      </w:r>
      <w:r w:rsidR="00A35FEB">
        <w:rPr>
          <w:sz w:val="24"/>
        </w:rPr>
        <w:t>1,569.102,19</w:t>
      </w:r>
      <w:r w:rsidR="00B509E5">
        <w:rPr>
          <w:sz w:val="24"/>
        </w:rPr>
        <w:t xml:space="preserve"> kn.</w:t>
      </w:r>
      <w:r w:rsidR="00FA28B3">
        <w:rPr>
          <w:sz w:val="24"/>
        </w:rPr>
        <w:t xml:space="preserve"> </w:t>
      </w:r>
    </w:p>
    <w:p w:rsidRDefault="005F0C29" w:rsidP="005F0C29" w:rsidR="005F0C29">
      <w:pPr>
        <w:ind w:firstLine="720"/>
        <w:jc w:val="both"/>
        <w:rPr>
          <w:sz w:val="24"/>
        </w:rPr>
      </w:pPr>
    </w:p>
    <w:p w:rsidRDefault="00BC4E18" w:rsidP="007A3381" w:rsidR="00D67D06">
      <w:pPr>
        <w:ind w:firstLine="720"/>
        <w:jc w:val="both"/>
        <w:rPr>
          <w:sz w:val="24"/>
        </w:rPr>
      </w:pPr>
      <w:r>
        <w:rPr>
          <w:sz w:val="24"/>
        </w:rPr>
        <w:t xml:space="preserve">Ročište će se održati pred stečajnim sucem </w:t>
      </w:r>
      <w:r w:rsidR="000145B2">
        <w:rPr>
          <w:sz w:val="24"/>
        </w:rPr>
        <w:t>na dan</w:t>
      </w:r>
    </w:p>
    <w:p w:rsidRDefault="00A35FEB" w:rsidP="00D67D06" w:rsidR="006414F0" w:rsidRPr="00BC4E18">
      <w:pPr>
        <w:jc w:val="center"/>
        <w:rPr>
          <w:b/>
          <w:sz w:val="24"/>
        </w:rPr>
      </w:pPr>
      <w:r>
        <w:rPr>
          <w:b/>
          <w:sz w:val="24"/>
        </w:rPr>
        <w:t>06.srpnja</w:t>
      </w:r>
      <w:r w:rsidR="00123E4E">
        <w:rPr>
          <w:b/>
          <w:sz w:val="24"/>
        </w:rPr>
        <w:t xml:space="preserve"> 2017</w:t>
      </w:r>
      <w:r w:rsidR="001D7A60">
        <w:rPr>
          <w:b/>
          <w:sz w:val="24"/>
        </w:rPr>
        <w:t>.</w:t>
      </w:r>
      <w:r w:rsidR="00F1778D">
        <w:rPr>
          <w:b/>
          <w:sz w:val="24"/>
        </w:rPr>
        <w:t xml:space="preserve"> </w:t>
      </w:r>
      <w:r w:rsidR="00BD0349">
        <w:rPr>
          <w:b/>
          <w:sz w:val="24"/>
        </w:rPr>
        <w:t xml:space="preserve"> u </w:t>
      </w:r>
      <w:r>
        <w:rPr>
          <w:b/>
          <w:sz w:val="24"/>
        </w:rPr>
        <w:t>10</w:t>
      </w:r>
      <w:r w:rsidR="007D1623">
        <w:rPr>
          <w:b/>
          <w:sz w:val="24"/>
        </w:rPr>
        <w:t>,30</w:t>
      </w:r>
      <w:r w:rsidR="00653444">
        <w:rPr>
          <w:b/>
          <w:sz w:val="24"/>
        </w:rPr>
        <w:t xml:space="preserve"> </w:t>
      </w:r>
      <w:r w:rsidR="00BC4E18" w:rsidRPr="00BC4E18">
        <w:rPr>
          <w:b/>
          <w:sz w:val="24"/>
        </w:rPr>
        <w:t xml:space="preserve"> sati,</w:t>
      </w:r>
      <w:r w:rsidR="001F2F15">
        <w:rPr>
          <w:b/>
          <w:sz w:val="24"/>
        </w:rPr>
        <w:t xml:space="preserve"> u </w:t>
      </w:r>
      <w:proofErr w:type="spellStart"/>
      <w:r w:rsidR="000C3690">
        <w:rPr>
          <w:b/>
          <w:sz w:val="24"/>
        </w:rPr>
        <w:t>Slav.Brod</w:t>
      </w:r>
      <w:proofErr w:type="spellEnd"/>
      <w:r w:rsidR="001F2F15">
        <w:rPr>
          <w:b/>
          <w:sz w:val="24"/>
        </w:rPr>
        <w:t>, Trg pobjede 13,</w:t>
      </w:r>
      <w:r w:rsidR="00BC4E18" w:rsidRPr="00BC4E18">
        <w:rPr>
          <w:b/>
          <w:sz w:val="24"/>
        </w:rPr>
        <w:t xml:space="preserve"> soba br. 89/III.</w:t>
      </w:r>
    </w:p>
    <w:p w:rsidRDefault="00BC4E18" w:rsidP="00BC4E18" w:rsidR="00BC4E18">
      <w:pPr>
        <w:jc w:val="both"/>
        <w:rPr>
          <w:sz w:val="24"/>
        </w:rPr>
      </w:pPr>
    </w:p>
    <w:p w:rsidRDefault="00BC4E18" w:rsidP="00BC4E18" w:rsidR="00BC4E18" w:rsidRPr="00BC4E18">
      <w:pPr>
        <w:jc w:val="both"/>
        <w:rPr>
          <w:b/>
          <w:sz w:val="24"/>
        </w:rPr>
      </w:pPr>
      <w:r w:rsidRPr="00BC4E18">
        <w:rPr>
          <w:b/>
          <w:sz w:val="24"/>
        </w:rPr>
        <w:t>UPOZORENJE: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Tražbina vjerovnika koji ne dođe na ročište uzet će se prema stanju koje p</w:t>
      </w:r>
      <w:r w:rsidR="00D67D06">
        <w:rPr>
          <w:sz w:val="24"/>
        </w:rPr>
        <w:t xml:space="preserve">roizlazi iz </w:t>
      </w:r>
      <w:r w:rsidR="00066F2D">
        <w:rPr>
          <w:sz w:val="24"/>
        </w:rPr>
        <w:t>javnih upisnika i registara</w:t>
      </w:r>
      <w:r>
        <w:rPr>
          <w:sz w:val="24"/>
        </w:rPr>
        <w:t>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Najkasnije na ročištu za diobu osobe pozvane na ročište mogu drugom osporiti tražbinu, njezinu visin</w:t>
      </w:r>
      <w:r w:rsidR="00D56617">
        <w:rPr>
          <w:sz w:val="24"/>
        </w:rPr>
        <w:t>u i red namirenja shodno čl. 124</w:t>
      </w:r>
      <w:r>
        <w:rPr>
          <w:sz w:val="24"/>
        </w:rPr>
        <w:t xml:space="preserve"> st</w:t>
      </w:r>
      <w:r w:rsidR="00A636CD">
        <w:rPr>
          <w:sz w:val="24"/>
        </w:rPr>
        <w:t>. 3 Ovršnog zak</w:t>
      </w:r>
      <w:r w:rsidR="00EA2ED3">
        <w:rPr>
          <w:sz w:val="24"/>
        </w:rPr>
        <w:t>ona (NN br.</w:t>
      </w:r>
      <w:r w:rsidR="00D56617">
        <w:rPr>
          <w:sz w:val="24"/>
        </w:rPr>
        <w:t xml:space="preserve"> 112/12, 25/13, 93/14</w:t>
      </w:r>
      <w:r w:rsidR="00A636CD">
        <w:rPr>
          <w:sz w:val="24"/>
        </w:rPr>
        <w:t>).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Prijedlozi, izjave i prigovori ne mogu se davati, odnosno podnositi ako se propusti rok, odnosno izostane s ročišta na kojem ih je trebalo dati ili podnijeti.(čl. 7 Stečajnog zakona</w:t>
      </w:r>
      <w:r w:rsidR="00EA2ED3">
        <w:rPr>
          <w:sz w:val="24"/>
        </w:rPr>
        <w:t xml:space="preserve"> NN br</w:t>
      </w:r>
      <w:r w:rsidR="00653444">
        <w:rPr>
          <w:sz w:val="24"/>
        </w:rPr>
        <w:t>. 44/96, 29/99, 129/00, 123/03,</w:t>
      </w:r>
      <w:r w:rsidR="00EA2ED3">
        <w:rPr>
          <w:sz w:val="24"/>
        </w:rPr>
        <w:t xml:space="preserve"> 82/06</w:t>
      </w:r>
      <w:r w:rsidR="00653444">
        <w:rPr>
          <w:sz w:val="24"/>
        </w:rPr>
        <w:t>, 116/10, 25/12 i 133/12</w:t>
      </w:r>
      <w:r>
        <w:rPr>
          <w:sz w:val="24"/>
        </w:rPr>
        <w:t>)</w:t>
      </w:r>
      <w:r w:rsidR="00EA2ED3">
        <w:rPr>
          <w:sz w:val="24"/>
        </w:rPr>
        <w:t>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ab/>
      </w:r>
      <w:r w:rsidR="00AE6097"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507415" w:rsidR="0050741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222939">
        <w:rPr>
          <w:sz w:val="24"/>
        </w:rPr>
        <w:t xml:space="preserve">        </w:t>
      </w:r>
      <w:r w:rsidR="00715CF3">
        <w:rPr>
          <w:sz w:val="24"/>
        </w:rPr>
        <w:t xml:space="preserve">      </w:t>
      </w:r>
      <w:r w:rsidR="00222939">
        <w:rPr>
          <w:sz w:val="24"/>
        </w:rPr>
        <w:t xml:space="preserve"> </w:t>
      </w: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>,</w:t>
      </w:r>
      <w:r w:rsidR="00CD312B">
        <w:rPr>
          <w:sz w:val="24"/>
        </w:rPr>
        <w:t xml:space="preserve"> </w:t>
      </w:r>
      <w:r w:rsidR="00A35FEB">
        <w:rPr>
          <w:sz w:val="24"/>
        </w:rPr>
        <w:t>16.lipnja</w:t>
      </w:r>
      <w:r w:rsidR="00123E4E">
        <w:rPr>
          <w:sz w:val="24"/>
        </w:rPr>
        <w:t xml:space="preserve"> 2017</w:t>
      </w:r>
      <w:r>
        <w:rPr>
          <w:sz w:val="24"/>
        </w:rPr>
        <w:t>.g.</w:t>
      </w:r>
    </w:p>
    <w:p w:rsidRDefault="00507415" w:rsidR="00507415">
      <w:pPr>
        <w:rPr>
          <w:sz w:val="24"/>
        </w:rPr>
      </w:pPr>
      <w:r>
        <w:rPr>
          <w:sz w:val="24"/>
        </w:rPr>
        <w:t xml:space="preserve">                                                                           </w:t>
      </w:r>
      <w:r w:rsidR="00CD312B">
        <w:rPr>
          <w:sz w:val="24"/>
        </w:rPr>
        <w:tab/>
      </w:r>
      <w:r w:rsidR="00CD312B">
        <w:rPr>
          <w:sz w:val="24"/>
        </w:rPr>
        <w:tab/>
      </w:r>
      <w:r w:rsidR="00CD312B">
        <w:rPr>
          <w:sz w:val="24"/>
        </w:rPr>
        <w:tab/>
      </w:r>
      <w:r>
        <w:rPr>
          <w:sz w:val="24"/>
        </w:rPr>
        <w:t xml:space="preserve">    STEČAJNI SUDAC:</w:t>
      </w:r>
    </w:p>
    <w:p w:rsidRDefault="00507415" w:rsidP="00CD312B" w:rsidR="00CD312B">
      <w:pPr>
        <w:ind w:firstLine="720"/>
        <w:rPr>
          <w:sz w:val="24"/>
        </w:rPr>
      </w:pPr>
      <w:r>
        <w:rPr>
          <w:sz w:val="24"/>
        </w:rPr>
        <w:t xml:space="preserve">   </w:t>
      </w:r>
    </w:p>
    <w:p w:rsidRDefault="00BC4E18" w:rsidP="007A3381" w:rsidR="007A3381">
      <w:pPr>
        <w:ind w:firstLine="720"/>
        <w:rPr>
          <w:sz w:val="24"/>
        </w:rPr>
      </w:pPr>
      <w:r>
        <w:rPr>
          <w:sz w:val="24"/>
        </w:rPr>
        <w:tab/>
      </w:r>
      <w:r w:rsidR="00A636CD"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</w:t>
      </w:r>
      <w:r w:rsidR="00CD312B">
        <w:rPr>
          <w:sz w:val="24"/>
        </w:rPr>
        <w:tab/>
      </w:r>
      <w:r>
        <w:rPr>
          <w:sz w:val="24"/>
        </w:rPr>
        <w:t xml:space="preserve">     </w:t>
      </w:r>
      <w:r w:rsidR="00222939">
        <w:rPr>
          <w:sz w:val="24"/>
        </w:rPr>
        <w:t xml:space="preserve"> </w:t>
      </w:r>
      <w:smartTag w:element="PersonName" w:uri="urn:schemas-microsoft-com:office:smarttags">
        <w:r w:rsidR="00CD312B">
          <w:rPr>
            <w:sz w:val="24"/>
          </w:rPr>
          <w:t>Vesna Vukelić</w:t>
        </w:r>
      </w:smartTag>
      <w:r w:rsidR="00222939">
        <w:rPr>
          <w:sz w:val="24"/>
        </w:rPr>
        <w:t xml:space="preserve"> </w:t>
      </w:r>
      <w:r>
        <w:rPr>
          <w:sz w:val="24"/>
        </w:rPr>
        <w:t xml:space="preserve"> </w:t>
      </w:r>
    </w:p>
    <w:p w:rsidRDefault="007A3381" w:rsidP="007A3381" w:rsidR="007A3381">
      <w:pPr>
        <w:ind w:firstLine="720"/>
        <w:rPr>
          <w:sz w:val="24"/>
        </w:rPr>
      </w:pPr>
    </w:p>
    <w:p w:rsidRDefault="007A3381" w:rsidP="007A3381" w:rsidR="007A3381">
      <w:pPr>
        <w:ind w:firstLine="720"/>
      </w:pPr>
      <w:r>
        <w:t>Dostaviti svim</w:t>
      </w:r>
      <w:r w:rsidR="00B821B8">
        <w:t xml:space="preserve"> sudionicima dostaviti putem e-O</w:t>
      </w:r>
      <w:r>
        <w:t>glasne ploče i to:</w:t>
      </w:r>
    </w:p>
    <w:p w:rsidRDefault="00A35FEB" w:rsidP="007A3381" w:rsidR="007A3381">
      <w:pPr>
        <w:overflowPunct/>
        <w:autoSpaceDE/>
        <w:autoSpaceDN/>
        <w:adjustRightInd/>
        <w:ind w:left="540"/>
        <w:textAlignment w:val="auto"/>
      </w:pPr>
      <w:r>
        <w:t xml:space="preserve"> </w:t>
      </w:r>
      <w:r w:rsidR="00E0202F">
        <w:t xml:space="preserve">1. </w:t>
      </w:r>
      <w:proofErr w:type="spellStart"/>
      <w:r w:rsidR="00E0202F">
        <w:t>steč.</w:t>
      </w:r>
      <w:r w:rsidR="007A3381">
        <w:t>upravitelju</w:t>
      </w:r>
      <w:proofErr w:type="spellEnd"/>
    </w:p>
    <w:p w:rsidRDefault="00A35FEB" w:rsidP="007A3381" w:rsidR="00010D99">
      <w:pPr>
        <w:overflowPunct/>
        <w:autoSpaceDE/>
        <w:autoSpaceDN/>
        <w:adjustRightInd/>
        <w:ind w:left="540"/>
        <w:textAlignment w:val="auto"/>
      </w:pPr>
      <w:r>
        <w:t xml:space="preserve"> 2. </w:t>
      </w:r>
      <w:proofErr w:type="spellStart"/>
      <w:r w:rsidR="00010D99">
        <w:t>Razlučnim</w:t>
      </w:r>
      <w:proofErr w:type="spellEnd"/>
      <w:r w:rsidR="00010D99">
        <w:t xml:space="preserve"> vjerovnicima</w:t>
      </w:r>
    </w:p>
    <w:p w:rsidRDefault="00010D99" w:rsidP="007A3381" w:rsidR="007A3381">
      <w:pPr>
        <w:overflowPunct/>
        <w:autoSpaceDE/>
        <w:autoSpaceDN/>
        <w:adjustRightInd/>
        <w:ind w:left="540"/>
        <w:textAlignment w:val="auto"/>
      </w:pPr>
      <w:r>
        <w:t>-</w:t>
      </w:r>
      <w:r w:rsidR="007A3381">
        <w:t xml:space="preserve"> </w:t>
      </w:r>
      <w:r w:rsidR="00A35FEB">
        <w:t>Zagrebačka banka d.d. Zagreb</w:t>
      </w:r>
    </w:p>
    <w:p w:rsidRDefault="00010D99" w:rsidP="007A3381" w:rsidR="00010D99">
      <w:pPr>
        <w:overflowPunct/>
        <w:autoSpaceDE/>
        <w:autoSpaceDN/>
        <w:adjustRightInd/>
        <w:ind w:left="540"/>
        <w:textAlignment w:val="auto"/>
      </w:pPr>
      <w:r>
        <w:t xml:space="preserve">- </w:t>
      </w:r>
      <w:proofErr w:type="spellStart"/>
      <w:r>
        <w:t>Agroobrtnička</w:t>
      </w:r>
      <w:proofErr w:type="spellEnd"/>
      <w:r>
        <w:t xml:space="preserve"> banka d.d. Zagreb</w:t>
      </w:r>
    </w:p>
    <w:p w:rsidRDefault="00010D99" w:rsidP="007A3381" w:rsidR="00010D99">
      <w:pPr>
        <w:overflowPunct/>
        <w:autoSpaceDE/>
        <w:autoSpaceDN/>
        <w:adjustRightInd/>
        <w:ind w:left="540"/>
        <w:textAlignment w:val="auto"/>
      </w:pPr>
      <w:r>
        <w:t xml:space="preserve">- </w:t>
      </w:r>
      <w:proofErr w:type="spellStart"/>
      <w:r>
        <w:t>Fima</w:t>
      </w:r>
      <w:proofErr w:type="spellEnd"/>
      <w:r>
        <w:t xml:space="preserve"> </w:t>
      </w:r>
      <w:proofErr w:type="spellStart"/>
      <w:r>
        <w:t>validus</w:t>
      </w:r>
      <w:proofErr w:type="spellEnd"/>
      <w:r>
        <w:t xml:space="preserve"> </w:t>
      </w:r>
      <w:proofErr w:type="spellStart"/>
      <w:r>
        <w:t>d.d</w:t>
      </w:r>
      <w:proofErr w:type="spellEnd"/>
      <w:r>
        <w:t xml:space="preserve"> Varaždin</w:t>
      </w:r>
    </w:p>
    <w:p w:rsidRDefault="00010D99" w:rsidP="007A3381" w:rsidR="00010D99">
      <w:pPr>
        <w:overflowPunct/>
        <w:autoSpaceDE/>
        <w:autoSpaceDN/>
        <w:adjustRightInd/>
        <w:ind w:left="540"/>
        <w:textAlignment w:val="auto"/>
      </w:pPr>
      <w:r>
        <w:t>- Ministarstvo financija, putem ŽDO</w:t>
      </w:r>
    </w:p>
    <w:p w:rsidRDefault="00010D99" w:rsidP="007A3381" w:rsidR="00010D99">
      <w:pPr>
        <w:overflowPunct/>
        <w:autoSpaceDE/>
        <w:autoSpaceDN/>
        <w:adjustRightInd/>
        <w:ind w:left="540"/>
        <w:textAlignment w:val="auto"/>
      </w:pPr>
      <w:r>
        <w:t>- Vaba d.d. banka, Varaždin</w:t>
      </w:r>
    </w:p>
    <w:p w:rsidRDefault="00302435" w:rsidP="00B821B8" w:rsidR="00302435">
      <w:pPr>
        <w:overflowPunct/>
        <w:autoSpaceDE/>
        <w:autoSpaceDN/>
        <w:adjustRightInd/>
        <w:ind w:left="540"/>
        <w:textAlignment w:val="auto"/>
      </w:pPr>
    </w:p>
    <w:p w:rsidRDefault="00BD0349" w:rsidP="00BD0349" w:rsidR="00BD0349">
      <w:pPr>
        <w:rPr>
          <w:sz w:val="24"/>
          <w:szCs w:val="24"/>
        </w:rPr>
      </w:pPr>
    </w:p>
    <w:sectPr w:rsidR="00BD0349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E0132"/>
    <w:multiLevelType w:val="hybridMultilevel"/>
    <w:tmpl w:val="1F8E09BA"/>
    <w:lvl w:tplc="F48088C2" w:ilvl="0">
      <w:start w:val="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D992ADC"/>
    <w:multiLevelType w:val="hybridMultilevel"/>
    <w:tmpl w:val="83749B4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A96"/>
    <w:rsid w:val="00010D99"/>
    <w:rsid w:val="000145B2"/>
    <w:rsid w:val="000235A6"/>
    <w:rsid w:val="000326E9"/>
    <w:rsid w:val="00042524"/>
    <w:rsid w:val="00045AA7"/>
    <w:rsid w:val="00065C70"/>
    <w:rsid w:val="00066F2D"/>
    <w:rsid w:val="00077152"/>
    <w:rsid w:val="00096990"/>
    <w:rsid w:val="000B0AE3"/>
    <w:rsid w:val="000B6093"/>
    <w:rsid w:val="000C3690"/>
    <w:rsid w:val="000E1659"/>
    <w:rsid w:val="000E5A9A"/>
    <w:rsid w:val="0010409D"/>
    <w:rsid w:val="00123E4E"/>
    <w:rsid w:val="00143013"/>
    <w:rsid w:val="00144CC6"/>
    <w:rsid w:val="001940E6"/>
    <w:rsid w:val="001C6A77"/>
    <w:rsid w:val="001D7A60"/>
    <w:rsid w:val="001F2F15"/>
    <w:rsid w:val="001F464E"/>
    <w:rsid w:val="00221B80"/>
    <w:rsid w:val="00222939"/>
    <w:rsid w:val="002233C5"/>
    <w:rsid w:val="0023242B"/>
    <w:rsid w:val="00290E56"/>
    <w:rsid w:val="002B01FA"/>
    <w:rsid w:val="002C1BC3"/>
    <w:rsid w:val="002C1D43"/>
    <w:rsid w:val="002E11A3"/>
    <w:rsid w:val="00302435"/>
    <w:rsid w:val="003465C6"/>
    <w:rsid w:val="003C2361"/>
    <w:rsid w:val="00411B60"/>
    <w:rsid w:val="004270C6"/>
    <w:rsid w:val="004A5D7F"/>
    <w:rsid w:val="004A5E77"/>
    <w:rsid w:val="004D15D4"/>
    <w:rsid w:val="004D73B9"/>
    <w:rsid w:val="004F3694"/>
    <w:rsid w:val="00507415"/>
    <w:rsid w:val="00507A61"/>
    <w:rsid w:val="00561755"/>
    <w:rsid w:val="00562F27"/>
    <w:rsid w:val="005825A3"/>
    <w:rsid w:val="00584170"/>
    <w:rsid w:val="005A37B0"/>
    <w:rsid w:val="005D78AD"/>
    <w:rsid w:val="005E27DF"/>
    <w:rsid w:val="005E2848"/>
    <w:rsid w:val="005E4255"/>
    <w:rsid w:val="005F0C29"/>
    <w:rsid w:val="005F612B"/>
    <w:rsid w:val="006015DB"/>
    <w:rsid w:val="0060559E"/>
    <w:rsid w:val="0061716E"/>
    <w:rsid w:val="00617DFD"/>
    <w:rsid w:val="00637967"/>
    <w:rsid w:val="006414F0"/>
    <w:rsid w:val="00644AE5"/>
    <w:rsid w:val="00645F12"/>
    <w:rsid w:val="00651BA4"/>
    <w:rsid w:val="006528AC"/>
    <w:rsid w:val="00653444"/>
    <w:rsid w:val="006571A4"/>
    <w:rsid w:val="00665508"/>
    <w:rsid w:val="00676A20"/>
    <w:rsid w:val="00697EB9"/>
    <w:rsid w:val="006C08B8"/>
    <w:rsid w:val="006E146D"/>
    <w:rsid w:val="006F2CF7"/>
    <w:rsid w:val="00700D70"/>
    <w:rsid w:val="007136CC"/>
    <w:rsid w:val="00715CF3"/>
    <w:rsid w:val="00723D33"/>
    <w:rsid w:val="007A3381"/>
    <w:rsid w:val="007B4BB1"/>
    <w:rsid w:val="007C550C"/>
    <w:rsid w:val="007D1623"/>
    <w:rsid w:val="007E195E"/>
    <w:rsid w:val="00875371"/>
    <w:rsid w:val="008E50C1"/>
    <w:rsid w:val="008F1B23"/>
    <w:rsid w:val="00943447"/>
    <w:rsid w:val="00957DB9"/>
    <w:rsid w:val="00963784"/>
    <w:rsid w:val="009A2CE1"/>
    <w:rsid w:val="009A2D35"/>
    <w:rsid w:val="009A5550"/>
    <w:rsid w:val="009C1122"/>
    <w:rsid w:val="00A230A6"/>
    <w:rsid w:val="00A262D2"/>
    <w:rsid w:val="00A27BFD"/>
    <w:rsid w:val="00A3319B"/>
    <w:rsid w:val="00A35FEB"/>
    <w:rsid w:val="00A44759"/>
    <w:rsid w:val="00A5326A"/>
    <w:rsid w:val="00A62064"/>
    <w:rsid w:val="00A636CD"/>
    <w:rsid w:val="00A73FFF"/>
    <w:rsid w:val="00A827DA"/>
    <w:rsid w:val="00AA771C"/>
    <w:rsid w:val="00AB116D"/>
    <w:rsid w:val="00AC1EF7"/>
    <w:rsid w:val="00AE6097"/>
    <w:rsid w:val="00B119E9"/>
    <w:rsid w:val="00B509E5"/>
    <w:rsid w:val="00B53FB9"/>
    <w:rsid w:val="00B66A63"/>
    <w:rsid w:val="00B821B8"/>
    <w:rsid w:val="00BA37CA"/>
    <w:rsid w:val="00BC4E18"/>
    <w:rsid w:val="00BC6746"/>
    <w:rsid w:val="00BD0349"/>
    <w:rsid w:val="00BD3A92"/>
    <w:rsid w:val="00C04B0F"/>
    <w:rsid w:val="00C11053"/>
    <w:rsid w:val="00C46BA6"/>
    <w:rsid w:val="00C80B5A"/>
    <w:rsid w:val="00CA0278"/>
    <w:rsid w:val="00CD312B"/>
    <w:rsid w:val="00CD50C5"/>
    <w:rsid w:val="00CE3A7D"/>
    <w:rsid w:val="00CF1EE9"/>
    <w:rsid w:val="00CF39E4"/>
    <w:rsid w:val="00D100CB"/>
    <w:rsid w:val="00D16B30"/>
    <w:rsid w:val="00D40A96"/>
    <w:rsid w:val="00D56617"/>
    <w:rsid w:val="00D6479D"/>
    <w:rsid w:val="00D67D06"/>
    <w:rsid w:val="00D93206"/>
    <w:rsid w:val="00DA70C4"/>
    <w:rsid w:val="00DE0D19"/>
    <w:rsid w:val="00E0202F"/>
    <w:rsid w:val="00E20531"/>
    <w:rsid w:val="00E26CAD"/>
    <w:rsid w:val="00E73DE3"/>
    <w:rsid w:val="00E777B6"/>
    <w:rsid w:val="00EA2ED3"/>
    <w:rsid w:val="00EA4AA3"/>
    <w:rsid w:val="00EE1EF9"/>
    <w:rsid w:val="00EE3504"/>
    <w:rsid w:val="00F1778D"/>
    <w:rsid w:val="00F2466F"/>
    <w:rsid w:val="00F515D4"/>
    <w:rsid w:val="00F72F53"/>
    <w:rsid w:val="00F7700A"/>
    <w:rsid w:val="00F834DA"/>
    <w:rsid w:val="00FA28B3"/>
    <w:rsid w:val="00FB6971"/>
    <w:rsid w:val="00FD25BA"/>
    <w:rsid w:val="00FF7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37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7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7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7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7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37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7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7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7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7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2017.</izvorni_sadrzaj>
    <derivirana_varijabla naziv="DomainObject.DatumDonosenjaOdluke_1">16.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St-60/2011</izvorni_sadrzaj>
    <derivirana_varijabla naziv="DomainObject.Predmet.OznakaBroj_1">St-60/2011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I-III ,IV,V dio ,6,7,8,   9,10,11 - u ormaru (Tomo)
12,13,14,15 - u 12.</izvorni_sadrzaj>
    <derivirana_varijabla naziv="DomainObject.Predmet.PrimjedbaSuca_1">I-III ,IV,V dio ,6,7,8,   9,10,11 - u ormaru (Tomo)
12,13,14,15 - u 12.</derivirana_varijabla>
  </DomainObject.Predmet.PrimjedbaSuca>
  <DomainObject.Predmet.ProtustrankaFormated>
    <izvorni_sadrzaj>  Prehrambena industrija KLAS d. d. "u stečaju"</izvorni_sadrzaj>
    <derivirana_varijabla naziv="DomainObject.Predmet.ProtustrankaFormated_1">  Prehrambena industrija KLAS d. d. "u stečaju"</derivirana_varijabla>
  </DomainObject.Predmet.ProtustrankaFormated>
  <DomainObject.Predmet.ProtustrankaFormatedOIB>
    <izvorni_sadrzaj>  Prehrambena industrija KLAS d. d. "u stečaju", OIB 65742611374</izvorni_sadrzaj>
    <derivirana_varijabla naziv="DomainObject.Predmet.ProtustrankaFormatedOIB_1">  Prehrambena industrija KLAS d. d. "u stečaju", OIB 65742611374</derivirana_varijabla>
  </DomainObject.Predmet.ProtustrankaFormatedOIB>
  <DomainObject.Predmet.ProtustrankaFormatedWithAdress>
    <izvorni_sadrzaj> Prehrambena industrija KLAS d. d. "u stečaju", Urije/bb, 35400 Nova Gradiška</izvorni_sadrzaj>
    <derivirana_varijabla naziv="DomainObject.Predmet.ProtustrankaFormatedWithAdress_1"> Prehrambena industrija KLAS d. d. "u stečaju", Urije/bb, 35400 Nova Gradiška</derivirana_varijabla>
  </DomainObject.Predmet.ProtustrankaFormatedWithAdress>
  <DomainObject.Predmet.ProtustrankaFormatedWithAdressOIB>
    <izvorni_sadrzaj> Prehrambena industrija KLAS d. d. "u stečaju", OIB 65742611374, Urije/bb, 35400 Nova Gradiška</izvorni_sadrzaj>
    <derivirana_varijabla naziv="DomainObject.Predmet.ProtustrankaFormatedWithAdressOIB_1"> Prehrambena industrija KLAS d. d. "u stečaju", OIB 65742611374, Urije/bb, 35400 Nova Gradiška</derivirana_varijabla>
  </DomainObject.Predmet.ProtustrankaFormatedWithAdressOIB>
  <DomainObject.Predmet.ProtustrankaWithAdress>
    <izvorni_sadrzaj>Prehrambena industrija KLAS d. d. "u stečaju" Urije/bb, 35400 Nova Gradiška</izvorni_sadrzaj>
    <derivirana_varijabla naziv="DomainObject.Predmet.ProtustrankaWithAdress_1">Prehrambena industrija KLAS d. d. "u stečaju" Urije/bb, 35400 Nova Gradiška</derivirana_varijabla>
  </DomainObject.Predmet.ProtustrankaWithAdress>
  <DomainObject.Predmet.ProtustrankaWithAdressOIB>
    <izvorni_sadrzaj>Prehrambena industrija KLAS d. d. "u stečaju", OIB 65742611374, Urije/bb, 35400 Nova Gradiška</izvorni_sadrzaj>
    <derivirana_varijabla naziv="DomainObject.Predmet.ProtustrankaWithAdressOIB_1">Prehrambena industrija KLAS d. d. "u stečaju", OIB 65742611374, Urije/bb, 35400 Nova Gradiška</derivirana_varijabla>
  </DomainObject.Predmet.ProtustrankaWithAdressOIB>
  <DomainObject.Predmet.ProtustrankaNazivFormated>
    <izvorni_sadrzaj>Prehrambena industrija KLAS d. d. "u stečaju"</izvorni_sadrzaj>
    <derivirana_varijabla naziv="DomainObject.Predmet.ProtustrankaNazivFormated_1">Prehrambena industrija KLAS d. d. "u stečaju"</derivirana_varijabla>
  </DomainObject.Predmet.ProtustrankaNazivFormated>
  <DomainObject.Predmet.ProtustrankaNazivFormatedOIB>
    <izvorni_sadrzaj>Prehrambena industrija KLAS d. d. "u stečaju", OIB 65742611374</izvorni_sadrzaj>
    <derivirana_varijabla naziv="DomainObject.Predmet.ProtustrankaNazivFormatedOIB_1">Prehrambena industrija KLAS d. d. "u stečaju", OIB 65742611374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KORBAR i dr. radnici</izvorni_sadrzaj>
    <derivirana_varijabla naziv="DomainObject.Predmet.StrankaFormated_1">  TOMISLAV KORBAR i dr. radnici</derivirana_varijabla>
  </DomainObject.Predmet.StrankaFormated>
  <DomainObject.Predmet.StrankaFormatedOIB>
    <izvorni_sadrzaj>  TOMISLAV KORBAR i dr. radnici</izvorni_sadrzaj>
    <derivirana_varijabla naziv="DomainObject.Predmet.StrankaFormatedOIB_1">  TOMISLAV KORBAR i dr. radnici</derivirana_varijabla>
  </DomainObject.Predmet.StrankaFormatedOIB>
  <DomainObject.Predmet.StrankaFormatedWithAdress>
    <izvorni_sadrzaj> TOMISLAV KORBAR i dr. radnici, </izvorni_sadrzaj>
    <derivirana_varijabla naziv="DomainObject.Predmet.StrankaFormatedWithAdress_1"> TOMISLAV KORBAR i dr. radnici, </derivirana_varijabla>
  </DomainObject.Predmet.StrankaFormatedWithAdress>
  <DomainObject.Predmet.StrankaFormatedWithAdressOIB>
    <izvorni_sadrzaj> TOMISLAV KORBAR i dr. radnici, </izvorni_sadrzaj>
    <derivirana_varijabla naziv="DomainObject.Predmet.StrankaFormatedWithAdressOIB_1"> TOMISLAV KORBAR i dr. radnici, </derivirana_varijabla>
  </DomainObject.Predmet.StrankaFormatedWithAdressOIB>
  <DomainObject.Predmet.StrankaWithAdress>
    <izvorni_sadrzaj>TOMISLAV KORBAR i dr. radnici </izvorni_sadrzaj>
    <derivirana_varijabla naziv="DomainObject.Predmet.StrankaWithAdress_1">TOMISLAV KORBAR i dr. radnici </derivirana_varijabla>
  </DomainObject.Predmet.StrankaWithAdress>
  <DomainObject.Predmet.StrankaWithAdressOIB>
    <izvorni_sadrzaj>TOMISLAV KORBAR i dr. radnici, </izvorni_sadrzaj>
    <derivirana_varijabla naziv="DomainObject.Predmet.StrankaWithAdressOIB_1">TOMISLAV KORBAR i dr. radnici, </derivirana_varijabla>
  </DomainObject.Predmet.StrankaWithAdressOIB>
  <DomainObject.Predmet.StrankaNazivFormated>
    <izvorni_sadrzaj>TOMISLAV KORBAR i dr. radnici</izvorni_sadrzaj>
    <derivirana_varijabla naziv="DomainObject.Predmet.StrankaNazivFormated_1">TOMISLAV KORBAR i dr. radnici</derivirana_varijabla>
  </DomainObject.Predmet.StrankaNazivFormated>
  <DomainObject.Predmet.StrankaNazivFormatedOIB>
    <izvorni_sadrzaj>TOMISLAV KORBAR i dr. radnici</izvorni_sadrzaj>
    <derivirana_varijabla naziv="DomainObject.Predmet.StrankaNazivFormatedOIB_1">TOMISLAV KORBAR i dr. radnici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TOMISLAV KORBAR i dr. radnici</item>
    </izvorni_sadrzaj>
    <derivirana_varijabla naziv="DomainObject.Predmet.StrankaListFormated_1">
      <item>TOMISLAV KORBAR i dr. radnici</item>
    </derivirana_varijabla>
  </DomainObject.Predmet.StrankaListFormated>
  <DomainObject.Predmet.StrankaListFormatedOIB>
    <izvorni_sadrzaj>
      <item>TOMISLAV KORBAR i dr. radnici</item>
    </izvorni_sadrzaj>
    <derivirana_varijabla naziv="DomainObject.Predmet.StrankaListFormatedOIB_1">
      <item>TOMISLAV KORBAR i dr. radnici</item>
    </derivirana_varijabla>
  </DomainObject.Predmet.StrankaListFormatedOIB>
  <DomainObject.Predmet.StrankaListFormatedWithAdress>
    <izvorni_sadrzaj>
      <item>TOMISLAV KORBAR i dr. radnici, </item>
    </izvorni_sadrzaj>
    <derivirana_varijabla naziv="DomainObject.Predmet.StrankaListFormatedWithAdress_1">
      <item>TOMISLAV KORBAR i dr. radnici, </item>
    </derivirana_varijabla>
  </DomainObject.Predmet.StrankaListFormatedWithAdress>
  <DomainObject.Predmet.StrankaListFormatedWithAdressOIB>
    <izvorni_sadrzaj>
      <item>TOMISLAV KORBAR i dr. radnici, </item>
    </izvorni_sadrzaj>
    <derivirana_varijabla naziv="DomainObject.Predmet.StrankaListFormatedWithAdressOIB_1">
      <item>TOMISLAV KORBAR i dr. radnici, </item>
    </derivirana_varijabla>
  </DomainObject.Predmet.StrankaListFormatedWithAdressOIB>
  <DomainObject.Predmet.StrankaListNazivFormated>
    <izvorni_sadrzaj>
      <item>TOMISLAV KORBAR i dr. radnici</item>
    </izvorni_sadrzaj>
    <derivirana_varijabla naziv="DomainObject.Predmet.StrankaListNazivFormated_1">
      <item>TOMISLAV KORBAR i dr. radnici</item>
    </derivirana_varijabla>
  </DomainObject.Predmet.StrankaListNazivFormated>
  <DomainObject.Predmet.StrankaListNazivFormatedOIB>
    <izvorni_sadrzaj>
      <item>TOMISLAV KORBAR i dr. radnici</item>
    </izvorni_sadrzaj>
    <derivirana_varijabla naziv="DomainObject.Predmet.StrankaListNazivFormatedOIB_1">
      <item>TOMISLAV KORBAR i dr. radnici</item>
    </derivirana_varijabla>
  </DomainObject.Predmet.StrankaListNazivFormatedOIB>
  <DomainObject.Predmet.ProtuStrankaListFormated>
    <izvorni_sadrzaj>
      <item>Prehrambena industrija KLAS d. d. "u stečaju"</item>
    </izvorni_sadrzaj>
    <derivirana_varijabla naziv="DomainObject.Predmet.ProtuStrankaListFormated_1">
      <item>Prehrambena industrija KLAS d. d. "u stečaju"</item>
    </derivirana_varijabla>
  </DomainObject.Predmet.ProtuStrankaListFormated>
  <DomainObject.Predmet.ProtuStrankaListFormatedOIB>
    <izvorni_sadrzaj>
      <item>Prehrambena industrija KLAS d. d. "u stečaju", OIB 65742611374</item>
    </izvorni_sadrzaj>
    <derivirana_varijabla naziv="DomainObject.Predmet.ProtuStrankaListFormatedOIB_1">
      <item>Prehrambena industrija KLAS d. d. "u stečaju", OIB 65742611374</item>
    </derivirana_varijabla>
  </DomainObject.Predmet.ProtuStrankaListFormatedOIB>
  <DomainObject.Predmet.ProtuStrankaListFormatedWithAdress>
    <izvorni_sadrzaj>
      <item>Prehrambena industrija KLAS d. d. "u stečaju", Urije/bb, 35400 Nova Gradiška</item>
    </izvorni_sadrzaj>
    <derivirana_varijabla naziv="DomainObject.Predmet.ProtuStrankaListFormatedWithAdress_1">
      <item>Prehrambena industrija KLAS d. d. "u stečaju", Urije/bb, 35400 Nova Gradiška</item>
    </derivirana_varijabla>
  </DomainObject.Predmet.ProtuStrankaListFormatedWithAdress>
  <DomainObject.Predmet.ProtuStrankaListFormatedWithAdressOIB>
    <izvorni_sadrzaj>
      <item>Prehrambena industrija KLAS d. d. "u stečaju", OIB 65742611374, Urije/bb, 35400 Nova Gradiška</item>
    </izvorni_sadrzaj>
    <derivirana_varijabla naziv="DomainObject.Predmet.ProtuStrankaListFormatedWithAdressOIB_1">
      <item>Prehrambena industrija KLAS d. d. "u stečaju", OIB 65742611374, Urije/bb, 35400 Nova Gradiška</item>
    </derivirana_varijabla>
  </DomainObject.Predmet.ProtuStrankaListFormatedWithAdressOIB>
  <DomainObject.Predmet.ProtuStrankaListNazivFormated>
    <izvorni_sadrzaj>
      <item>Prehrambena industrija KLAS d. d. "u stečaju"</item>
    </izvorni_sadrzaj>
    <derivirana_varijabla naziv="DomainObject.Predmet.ProtuStrankaListNazivFormated_1">
      <item>Prehrambena industrija KLAS d. d. "u stečaju"</item>
    </derivirana_varijabla>
  </DomainObject.Predmet.ProtuStrankaListNazivFormated>
  <DomainObject.Predmet.ProtuStrankaListNazivFormatedOIB>
    <izvorni_sadrzaj>
      <item>Prehrambena industrija KLAS d. d. "u stečaju", OIB 65742611374</item>
    </izvorni_sadrzaj>
    <derivirana_varijabla naziv="DomainObject.Predmet.ProtuStrankaListNazivFormatedOIB_1">
      <item>Prehrambena industrija KLAS d. d. "u stečaju", OIB 65742611374</item>
    </derivirana_varijabla>
  </DomainObject.Predmet.ProtuStrankaListNazivFormatedOIB>
  <DomainObject.Predmet.OstaliList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izvorni_sadrzaj>
    <derivirana_varijabla naziv="DomainObject.Predmet.OstaliList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derivirana_varijabla>
  </DomainObject.Predmet.OstaliListFormated>
  <DomainObject.Predmet.OstaliList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izvorni_sadrzaj>
    <derivirana_varijabla naziv="DomainObject.Predmet.OstaliList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derivirana_varijabla>
  </DomainObject.Predmet.OstaliListFormatedOIB>
  <DomainObject.Predmet.OstaliListFormatedWithAdress>
    <izvorni_sadrzaj>
      <item>ZAGREBAČKA BANKA d.d. ZAGREB, TRG BANA J.JELAČIĆA 10,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izvorni_sadrzaj>
    <derivirana_varijabla naziv="DomainObject.Predmet.OstaliListFormatedWithAdress_1">
      <item>ZAGREBAČKA BANKA d.d. ZAGREB, TRG BANA J.JELAČIĆA 10,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derivirana_varijabla>
  </DomainObject.Predmet.OstaliListFormatedWithAdress>
  <DomainObject.Predmet.OstaliListFormatedWithAdressOIB>
    <izvorni_sadrzaj>
      <item>ZAGREBAČKA BANKA d.d. ZAGREB, OIB 92963223473, TRG BANA J.JELAČIĆA 10,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izvorni_sadrzaj>
    <derivirana_varijabla naziv="DomainObject.Predmet.OstaliListFormatedWithAdressOIB_1">
      <item>ZAGREBAČKA BANKA d.d. ZAGREB, OIB 92963223473, TRG BANA J.JELAČIĆA 10,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derivirana_varijabla>
  </DomainObject.Predmet.OstaliListFormatedWithAdressOIB>
  <DomainObject.Predmet.OstaliListNaziv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izvorni_sadrzaj>
    <derivirana_varijabla naziv="DomainObject.Predmet.OstaliListNaziv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derivirana_varijabla>
  </DomainObject.Predmet.OstaliListNazivFormated>
  <DomainObject.Predmet.OstaliListNaziv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izvorni_sadrzaj>
    <derivirana_varijabla naziv="DomainObject.Predmet.OstaliListNaziv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2017.</izvorni_sadrzaj>
    <derivirana_varijabla naziv="DomainObject.Datum_1">16.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KORBAR i dr. radnici</izvorni_sadrzaj>
    <derivirana_varijabla naziv="DomainObject.Predmet.StrankaIDrugi_1">TOMISLAV KORBAR i dr. radnici</derivirana_varijabla>
  </DomainObject.Predmet.StrankaIDrugi>
  <DomainObject.Predmet.ProtustrankaIDrugi>
    <izvorni_sadrzaj>Prehrambena industrija KLAS d. d. "u stečaju"</izvorni_sadrzaj>
    <derivirana_varijabla naziv="DomainObject.Predmet.ProtustrankaIDrugi_1">Prehrambena industrija KLAS d. d. "u stečaju"</derivirana_varijabla>
  </DomainObject.Predmet.ProtustrankaIDrugi>
  <DomainObject.Predmet.StrankaIDrugiAdressOIB>
    <izvorni_sadrzaj>TOMISLAV KORBAR i dr. radnici, </izvorni_sadrzaj>
    <derivirana_varijabla naziv="DomainObject.Predmet.StrankaIDrugiAdressOIB_1">TOMISLAV KORBAR i dr. radnici, </derivirana_varijabla>
  </DomainObject.Predmet.StrankaIDrugiAdressOIB>
  <DomainObject.Predmet.ProtustrankaIDrugiAdressOIB>
    <izvorni_sadrzaj>Prehrambena industrija KLAS d. d. "u stečaju", OIB 65742611374, Urije/bb, 35400 Nova Gradiška</izvorni_sadrzaj>
    <derivirana_varijabla naziv="DomainObject.Predmet.ProtustrankaIDrugiAdressOIB_1">Prehrambena industrija KLAS d. d. "u stečaju", OIB 65742611374, Urije/bb,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izvorni_sadrzaj>
    <derivirana_varijabla naziv="DomainObject.Predmet.SudioniciListNaziv_1"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derivirana_varijabla>
  </DomainObject.Predmet.SudioniciListNaziv>
  <DomainObject.Predmet.SudioniciListAdressOIB>
    <izvorni_sadrzaj>
      <item>Prehrambena industrija KLAS d. d. "u stečaju", OIB 65742611374, Urije/bb,35400 Nova Gradiška</item>
      <item>ZAGREBAČKA BANKA d.d. ZAGREB, OIB 92963223473, TRG BANA J.JELAČIĆA 10,10000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izvorni_sadrzaj>
    <derivirana_varijabla naziv="DomainObject.Predmet.SudioniciListAdressOIB_1">
      <item>Prehrambena industrija KLAS d. d. "u stečaju", OIB 65742611374, Urije/bb,35400 Nova Gradiška</item>
      <item>ZAGREBAČKA BANKA d.d. ZAGREB, OIB 92963223473, TRG BANA J.JELAČIĆA 10,10000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233</properties:Words>
  <properties:Characters>1264</properties:Characters>
  <properties:Lines>43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2017-06-16T09:34:00Z</dcterms:created>
  <dc:creator>Trgovacki sud</dc:creator>
  <cp:lastModifiedBy>wsadmin</cp:lastModifiedBy>
  <cp:lastPrinted>2017-06-16T09:34:00Z</cp:lastPrinted>
  <dcterms:modified xmlns:xsi="http://www.w3.org/2001/XMLSchema-instance" xsi:type="dcterms:W3CDTF">2017-06-16T10:49:00Z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